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CD4" w:rsidRDefault="00036CD4" w:rsidP="00552CFE">
      <w:pPr>
        <w:jc w:val="center"/>
      </w:pPr>
      <w:r>
        <w:t xml:space="preserve">GEOMETRİK CİSİMLER-2                                          </w:t>
      </w:r>
    </w:p>
    <w:p w:rsidR="00036CD4" w:rsidRDefault="00036CD4" w:rsidP="00552CFE">
      <w:pPr>
        <w:rPr>
          <w:rFonts w:ascii="Comic Sans MS" w:hAnsi="Comic Sans MS" w:cs="Comic Sans MS"/>
        </w:rPr>
      </w:pPr>
      <w:r w:rsidRPr="00552CFE">
        <w:rPr>
          <w:rFonts w:ascii="Comic Sans MS" w:hAnsi="Comic Sans MS" w:cs="Comic Sans MS"/>
        </w:rPr>
        <w:t>*Aşağıdaki noktalı yerlere geometrik cisimlerin adlarını yazınız. Köşesi olmayan cisimleri boyayınız.</w:t>
      </w:r>
    </w:p>
    <w:p w:rsidR="00036CD4" w:rsidRDefault="00036CD4" w:rsidP="00552CFE">
      <w:pPr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margin-left:1.7pt;margin-top:-.05pt;width:514.5pt;height:101.4pt;z-index:251644928;visibility:visible">
            <v:imagedata r:id="rId4" o:title=""/>
          </v:shape>
        </w:pict>
      </w:r>
    </w:p>
    <w:p w:rsidR="00036CD4" w:rsidRDefault="00036CD4" w:rsidP="00552CFE">
      <w:pPr>
        <w:rPr>
          <w:rFonts w:ascii="Comic Sans MS" w:hAnsi="Comic Sans MS" w:cs="Comic Sans MS"/>
        </w:rPr>
      </w:pPr>
    </w:p>
    <w:p w:rsidR="00036CD4" w:rsidRDefault="00036CD4" w:rsidP="00552CFE">
      <w:pPr>
        <w:rPr>
          <w:rFonts w:ascii="Comic Sans MS" w:hAnsi="Comic Sans MS" w:cs="Comic Sans MS"/>
        </w:rPr>
      </w:pPr>
    </w:p>
    <w:p w:rsidR="00036CD4" w:rsidRDefault="00036CD4" w:rsidP="00552CFE">
      <w:pPr>
        <w:rPr>
          <w:rFonts w:ascii="Comic Sans MS" w:hAnsi="Comic Sans MS" w:cs="Comic Sans MS"/>
        </w:rPr>
      </w:pPr>
    </w:p>
    <w:p w:rsidR="00036CD4" w:rsidRDefault="00036CD4" w:rsidP="00552CFE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*Aşağıdaki geometrik cisimlerin köşelerini ve ayrıtlarını değişik renklerle çizip yüzlerini boyayınız.</w:t>
      </w:r>
    </w:p>
    <w:p w:rsidR="00036CD4" w:rsidRDefault="00036CD4" w:rsidP="00552CFE">
      <w:pPr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 id="Resim 2" o:spid="_x0000_s1027" type="#_x0000_t75" style="position:absolute;margin-left:1.7pt;margin-top:-.2pt;width:514.5pt;height:96.6pt;z-index:251645952;visibility:visible">
            <v:imagedata r:id="rId5" o:title=""/>
          </v:shape>
        </w:pict>
      </w:r>
    </w:p>
    <w:p w:rsidR="00036CD4" w:rsidRDefault="00036CD4" w:rsidP="00552CFE">
      <w:pPr>
        <w:rPr>
          <w:rFonts w:ascii="Comic Sans MS" w:hAnsi="Comic Sans MS" w:cs="Comic Sans MS"/>
        </w:rPr>
      </w:pPr>
    </w:p>
    <w:p w:rsidR="00036CD4" w:rsidRDefault="00036CD4" w:rsidP="00552CFE">
      <w:pPr>
        <w:rPr>
          <w:rFonts w:ascii="Comic Sans MS" w:hAnsi="Comic Sans MS" w:cs="Comic Sans MS"/>
        </w:rPr>
      </w:pPr>
    </w:p>
    <w:p w:rsidR="00036CD4" w:rsidRDefault="00036CD4" w:rsidP="00552CFE">
      <w:pPr>
        <w:rPr>
          <w:rFonts w:ascii="Comic Sans MS" w:hAnsi="Comic Sans MS" w:cs="Comic Sans MS"/>
        </w:rPr>
      </w:pPr>
    </w:p>
    <w:p w:rsidR="00036CD4" w:rsidRDefault="00036CD4" w:rsidP="00552CFE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*Aşağıdaki geometrik cisimlerin farklı yüzlerini değişik renklere boyayınız.</w:t>
      </w:r>
    </w:p>
    <w:p w:rsidR="00036CD4" w:rsidRDefault="00036CD4" w:rsidP="00552CFE">
      <w:pPr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 id="Resim 3" o:spid="_x0000_s1028" type="#_x0000_t75" style="position:absolute;margin-left:1.7pt;margin-top:.25pt;width:510.9pt;height:85.8pt;z-index:251646976;visibility:visible">
            <v:imagedata r:id="rId6" o:title=""/>
          </v:shape>
        </w:pict>
      </w:r>
    </w:p>
    <w:p w:rsidR="00036CD4" w:rsidRDefault="00036CD4" w:rsidP="00552CFE">
      <w:pPr>
        <w:rPr>
          <w:rFonts w:ascii="Comic Sans MS" w:hAnsi="Comic Sans MS" w:cs="Comic Sans MS"/>
        </w:rPr>
      </w:pPr>
    </w:p>
    <w:p w:rsidR="00036CD4" w:rsidRDefault="00036CD4" w:rsidP="00552CFE">
      <w:pPr>
        <w:rPr>
          <w:rFonts w:ascii="Comic Sans MS" w:hAnsi="Comic Sans MS" w:cs="Comic Sans MS"/>
        </w:rPr>
      </w:pPr>
    </w:p>
    <w:p w:rsidR="00036CD4" w:rsidRDefault="00036CD4" w:rsidP="00552CFE">
      <w:pPr>
        <w:rPr>
          <w:rFonts w:ascii="Comic Sans MS" w:hAnsi="Comic Sans MS" w:cs="Comic Sans MS"/>
        </w:rPr>
      </w:pPr>
    </w:p>
    <w:p w:rsidR="00036CD4" w:rsidRDefault="00036CD4" w:rsidP="00552CFE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*Aşağıdaki eşyaların köşe, yüz ve ayrıt sayılarını yazınız.</w:t>
      </w:r>
    </w:p>
    <w:p w:rsidR="00036CD4" w:rsidRDefault="00036CD4" w:rsidP="0046594C">
      <w:pPr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 id="Resim 4" o:spid="_x0000_s1029" type="#_x0000_t75" style="position:absolute;margin-left:1.7pt;margin-top:.1pt;width:504.9pt;height:121.8pt;z-index:251648000;visibility:visible">
            <v:imagedata r:id="rId7" o:title=""/>
          </v:shape>
        </w:pict>
      </w:r>
    </w:p>
    <w:p w:rsidR="00036CD4" w:rsidRPr="0046594C" w:rsidRDefault="00036CD4" w:rsidP="0046594C">
      <w:pPr>
        <w:rPr>
          <w:rFonts w:ascii="Comic Sans MS" w:hAnsi="Comic Sans MS" w:cs="Comic Sans MS"/>
        </w:rPr>
      </w:pPr>
    </w:p>
    <w:p w:rsidR="00036CD4" w:rsidRPr="0046594C" w:rsidRDefault="00036CD4" w:rsidP="0046594C">
      <w:pPr>
        <w:rPr>
          <w:rFonts w:ascii="Comic Sans MS" w:hAnsi="Comic Sans MS" w:cs="Comic Sans MS"/>
        </w:rPr>
      </w:pPr>
    </w:p>
    <w:p w:rsidR="00036CD4" w:rsidRPr="0046594C" w:rsidRDefault="00036CD4" w:rsidP="0046594C">
      <w:pPr>
        <w:rPr>
          <w:rFonts w:ascii="Comic Sans MS" w:hAnsi="Comic Sans MS" w:cs="Comic Sans MS"/>
        </w:rPr>
      </w:pPr>
    </w:p>
    <w:p w:rsidR="00036CD4" w:rsidRDefault="00036CD4" w:rsidP="0046594C">
      <w:pPr>
        <w:rPr>
          <w:rFonts w:ascii="Comic Sans MS" w:hAnsi="Comic Sans MS" w:cs="Comic Sans MS"/>
        </w:rPr>
      </w:pPr>
    </w:p>
    <w:p w:rsidR="00036CD4" w:rsidRDefault="00036CD4" w:rsidP="0046594C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*Aşağıdaki geometrik cisimlerin köşe, ayrıt ve yüzlerini farklı renklere boyayınız. Adlarını yazınız.</w:t>
      </w:r>
    </w:p>
    <w:p w:rsidR="00036CD4" w:rsidRDefault="00036CD4" w:rsidP="009D58C8">
      <w:pPr>
        <w:tabs>
          <w:tab w:val="left" w:pos="8136"/>
          <w:tab w:val="left" w:pos="9444"/>
        </w:tabs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164.6pt;margin-top:11.35pt;width:40.8pt;height:4.2pt;flip:y;z-index:25167052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1" type="#_x0000_t32" style="position:absolute;margin-left:186.8pt;margin-top:11.35pt;width:22.2pt;height:20.4pt;flip:y;z-index:25166950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2" type="#_x0000_t32" style="position:absolute;margin-left:271.4pt;margin-top:19.75pt;width:63.6pt;height:96pt;z-index:25166540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3" type="#_x0000_t32" style="position:absolute;margin-left:98.6pt;margin-top:11.35pt;width:47.4pt;height:53.4pt;flip:x y;z-index:25166028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4" type="#_x0000_t32" style="position:absolute;margin-left:20pt;margin-top:11.35pt;width:70.8pt;height:41.4pt;flip:y;z-index:25166131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5" type="#_x0000_t32" style="position:absolute;margin-left:101.6pt;margin-top:11.35pt;width:56.4pt;height:13.2pt;flip:x y;z-index:25165926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6" type="#_x0000_t32" style="position:absolute;margin-left:75.8pt;margin-top:8.35pt;width:22.8pt;height:44.4pt;flip:y;z-index:25165824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7" type="#_x0000_t32" style="position:absolute;margin-left:90.8pt;margin-top:31.75pt;width:43.8pt;height:84pt;flip:x;z-index:25165721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8" type="#_x0000_t32" style="position:absolute;margin-left:87.15pt;margin-top:79.75pt;width:.05pt;height:36pt;z-index:25165619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9" type="#_x0000_t32" style="position:absolute;margin-left:87.2pt;margin-top:94.75pt;width:47.4pt;height:26.4pt;flip:x;z-index:251655168" o:connectortype="straight">
            <v:stroke endarrow="block"/>
          </v:shape>
        </w:pict>
      </w:r>
      <w:r>
        <w:rPr>
          <w:noProof/>
          <w:lang w:eastAsia="tr-TR"/>
        </w:rPr>
        <w:pict>
          <v:shape id="Resim 5" o:spid="_x0000_s1040" type="#_x0000_t75" alt="https://encrypted-tbn2.gstatic.com/images?q=tbn:ANd9GcQE_9TbxITaEM5EyURmULS0sHV2x4QqWhgvQLJDsfb-HkKl54PPmQ" href="http://www.google.com.tr/imgres?um=1&amp;sa=N&amp;biw=1246&amp;bih=656&amp;hl=tr&amp;tbm=isch&amp;tbnid=s1Des6FbhGxJ1M:&amp;imgrefurl=http://eodev.com/gorev/665358&amp;docid=xHonzuj95m3sJM&amp;imgurl=http://tr.static.z-dn.net/files/d26/f90290fd6e9806556d4fe46efac9e58d.png&amp;w=400&amp;h=360&amp;ei=ZrU6UvrEOIfVswaMkoCgAg&amp;zoom=1&amp;ved=1t:3588,r:12,s:0,i:122&amp;iact=rc&amp;page=2&amp;tbnh=179&amp;tbnw=195&amp;start=12&amp;ndsp=25&amp;tx=88.80000305175781&amp;ty=108.200012207031" style="position:absolute;margin-left:1.7pt;margin-top:19.75pt;width:90.3pt;height:80.4pt;z-index:251649024;visibility:visible" o:button="t">
            <v:fill o:detectmouseclick="t"/>
            <v:imagedata r:id="rId8" o:title=""/>
          </v:shape>
        </w:pict>
      </w:r>
      <w:r>
        <w:rPr>
          <w:noProof/>
          <w:lang w:eastAsia="tr-TR"/>
        </w:rPr>
        <w:pict>
          <v:shape id="Resim 16" o:spid="_x0000_s1041" type="#_x0000_t75" style="position:absolute;margin-left:350.3pt;margin-top:7.15pt;width:63.3pt;height:94.8pt;z-index:251652096;visibility:visible">
            <v:imagedata r:id="rId9" o:title=""/>
          </v:shape>
        </w:pict>
      </w:r>
      <w:r>
        <w:rPr>
          <w:noProof/>
          <w:lang w:eastAsia="tr-TR"/>
        </w:rPr>
        <w:pict>
          <v:shape id="Resim 14" o:spid="_x0000_s1042" type="#_x0000_t75" style="position:absolute;margin-left:241.1pt;margin-top:11.95pt;width:54.3pt;height:88.2pt;z-index:251651072;visibility:visible">
            <v:imagedata r:id="rId10" o:title=""/>
          </v:shape>
        </w:pict>
      </w:r>
      <w:r>
        <w:rPr>
          <w:noProof/>
          <w:lang w:eastAsia="tr-TR"/>
        </w:rPr>
        <w:pict>
          <v:shape id="_x0000_s1043" type="#_x0000_t75" alt="https://encrypted-tbn2.gstatic.com/images?q=tbn:ANd9GcQE_9TbxITaEM5EyURmULS0sHV2x4QqWhgvQLJDsfb-HkKl54PPmQ" href="http://www.google.com.tr/imgres?um=1&amp;sa=N&amp;biw=1246&amp;bih=656&amp;hl=tr&amp;tbm=isch&amp;tbnid=s1Des6FbhGxJ1M:&amp;imgrefurl=http://eodev.com/gorev/665358&amp;docid=xHonzuj95m3sJM&amp;imgurl=http://tr.static.z-dn.net/files/d26/f90290fd6e9806556d4fe46efac9e58d.png&amp;w=400&amp;h=360&amp;ei=ZrU6UvrEOIfVswaMkoCgAg&amp;zoom=1&amp;ved=1t:3588,r:12,s:0,i:122&amp;iact=rc&amp;page=2&amp;tbnh=179&amp;tbnw=195&amp;start=12&amp;ndsp=25&amp;tx=88.80000305175781&amp;ty=108.200012207031" style="position:absolute;margin-left:130.1pt;margin-top:7.15pt;width:60.3pt;height:97.8pt;z-index:251650048;visibility:visible" o:button="t">
            <v:fill o:detectmouseclick="t"/>
            <v:imagedata r:id="rId11" o:title=""/>
          </v:shape>
        </w:pict>
      </w:r>
      <w:r>
        <w:rPr>
          <w:noProof/>
          <w:lang w:eastAsia="tr-TR"/>
        </w:rPr>
        <w:pict>
          <v:shape id="Resim 17" o:spid="_x0000_s1044" type="#_x0000_t75" style="position:absolute;margin-left:461.9pt;margin-top:19.75pt;width:77.1pt;height:71.4pt;z-index:251653120;visibility:visible">
            <v:imagedata r:id="rId12" o:title=""/>
          </v:shape>
        </w:pic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</w:p>
    <w:p w:rsidR="00036CD4" w:rsidRPr="00E57726" w:rsidRDefault="00036CD4" w:rsidP="00E57726">
      <w:pPr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 id="_x0000_s1045" type="#_x0000_t32" style="position:absolute;margin-left:338pt;margin-top:19.7pt;width:40.2pt;height:61.2pt;flip:x;z-index:251667456" o:connectortype="straight">
            <v:stroke endarrow="block"/>
          </v:shape>
        </w:pict>
      </w:r>
    </w:p>
    <w:p w:rsidR="00036CD4" w:rsidRPr="00E57726" w:rsidRDefault="00036CD4" w:rsidP="00E57726">
      <w:pPr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 id="_x0000_s1046" type="#_x0000_t32" style="position:absolute;margin-left:271.4pt;margin-top:2.9pt;width:57pt;height:53.4pt;z-index:25166643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7" type="#_x0000_t32" style="position:absolute;margin-left:341pt;margin-top:14.3pt;width:142.2pt;height:46.2pt;flip:x;z-index:25166438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8" type="#_x0000_t32" style="position:absolute;margin-left:338pt;margin-top:24.5pt;width:44.4pt;height:36pt;flip:x;z-index:251663360" o:connectortype="straight">
            <v:stroke endarrow="block"/>
          </v:shape>
        </w:pict>
      </w:r>
    </w:p>
    <w:p w:rsidR="00036CD4" w:rsidRDefault="00036CD4" w:rsidP="00E57726">
      <w:pPr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 id="_x0000_s1049" type="#_x0000_t32" style="position:absolute;margin-left:59.6pt;margin-top:11.85pt;width:27.55pt;height:26.4pt;z-index:25165414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0" type="#_x0000_t32" style="position:absolute;margin-left:11.6pt;margin-top:11.85pt;width:8.4pt;height:26.4pt;flip:x;z-index:25166848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1" type="#_x0000_t32" style="position:absolute;margin-left:271.4pt;margin-top:7.65pt;width:63.6pt;height:25.2pt;z-index:251662336" o:connectortype="straight">
            <v:stroke endarrow="block"/>
          </v:shape>
        </w:pict>
      </w:r>
    </w:p>
    <w:p w:rsidR="00036CD4" w:rsidRPr="00E57726" w:rsidRDefault="00036CD4" w:rsidP="00E57726">
      <w:pPr>
        <w:tabs>
          <w:tab w:val="left" w:pos="1440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ab/>
      </w:r>
      <w:hyperlink r:id="rId13" w:history="1">
        <w:r>
          <w:rPr>
            <w:rStyle w:val="Hyperlink"/>
          </w:rPr>
          <w:t>www.sorubak.com</w:t>
        </w:r>
      </w:hyperlink>
    </w:p>
    <w:sectPr w:rsidR="00036CD4" w:rsidRPr="00E57726" w:rsidSect="001F600E">
      <w:pgSz w:w="11906" w:h="16838"/>
      <w:pgMar w:top="680" w:right="680" w:bottom="567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2CFE"/>
    <w:rsid w:val="0001547C"/>
    <w:rsid w:val="00036CD4"/>
    <w:rsid w:val="001E7D6F"/>
    <w:rsid w:val="001F600E"/>
    <w:rsid w:val="002E4F78"/>
    <w:rsid w:val="00342A09"/>
    <w:rsid w:val="0046594C"/>
    <w:rsid w:val="00552CFE"/>
    <w:rsid w:val="00717263"/>
    <w:rsid w:val="009C0482"/>
    <w:rsid w:val="009D58C8"/>
    <w:rsid w:val="00AF4544"/>
    <w:rsid w:val="00C9740E"/>
    <w:rsid w:val="00D37650"/>
    <w:rsid w:val="00E57726"/>
    <w:rsid w:val="00F4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52C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52CF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C9740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hyperlink" Target="http://www.sorubak.com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</TotalTime>
  <Pages>1</Pages>
  <Words>91</Words>
  <Characters>522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apos</dc:creator>
  <cp:keywords>www.sorubak.com</cp:keywords>
  <dc:description>www.sorubak.com</dc:description>
  <cp:lastModifiedBy>edanur</cp:lastModifiedBy>
  <cp:revision>2</cp:revision>
  <dcterms:created xsi:type="dcterms:W3CDTF">2013-09-19T08:06:00Z</dcterms:created>
  <dcterms:modified xsi:type="dcterms:W3CDTF">2013-09-19T20:51:00Z</dcterms:modified>
  <cp:category>www.sorubak.com</cp:category>
</cp:coreProperties>
</file>