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4C4" w:rsidRPr="00156163" w:rsidRDefault="008844C4" w:rsidP="00156163">
      <w:pPr>
        <w:pStyle w:val="NoSpacing"/>
        <w:ind w:left="720"/>
        <w:jc w:val="center"/>
        <w:rPr>
          <w:rFonts w:ascii="ALFABET98" w:hAnsi="ALFABET98" w:cs="ALFABET98"/>
          <w:b/>
          <w:bCs/>
          <w:color w:val="FF0000"/>
          <w:sz w:val="28"/>
          <w:szCs w:val="28"/>
        </w:rPr>
      </w:pPr>
      <w:r w:rsidRPr="00156163">
        <w:rPr>
          <w:rFonts w:ascii="ALFABET98" w:hAnsi="ALFABET98" w:cs="ALFABET98"/>
          <w:b/>
          <w:bCs/>
          <w:color w:val="FF0000"/>
          <w:sz w:val="28"/>
          <w:szCs w:val="28"/>
        </w:rPr>
        <w:t>HARF BİLGİSİ</w:t>
      </w:r>
    </w:p>
    <w:p w:rsidR="008844C4" w:rsidRPr="00156163" w:rsidRDefault="008844C4" w:rsidP="00245E9D">
      <w:pPr>
        <w:pStyle w:val="NoSpacing"/>
        <w:ind w:left="720"/>
        <w:jc w:val="both"/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b/>
          <w:bCs/>
          <w:sz w:val="28"/>
          <w:szCs w:val="28"/>
        </w:rPr>
        <w:t xml:space="preserve">Harf: </w:t>
      </w:r>
      <w:r w:rsidRPr="00156163">
        <w:rPr>
          <w:rFonts w:ascii="ALFABET98" w:hAnsi="ALFABET98" w:cs="ALFABET98"/>
          <w:sz w:val="28"/>
          <w:szCs w:val="28"/>
        </w:rPr>
        <w:t xml:space="preserve">Seslerin yazıdaki işaretlerine </w:t>
      </w:r>
      <w:r w:rsidRPr="00156163">
        <w:rPr>
          <w:rFonts w:ascii="ALFABET98" w:hAnsi="ALFABET98" w:cs="ALFABET98"/>
          <w:b/>
          <w:bCs/>
          <w:sz w:val="28"/>
          <w:szCs w:val="28"/>
        </w:rPr>
        <w:t>harf</w:t>
      </w:r>
      <w:r w:rsidRPr="00156163">
        <w:rPr>
          <w:rFonts w:ascii="ALFABET98" w:hAnsi="ALFABET98" w:cs="ALFABET98"/>
          <w:sz w:val="28"/>
          <w:szCs w:val="28"/>
        </w:rPr>
        <w:t xml:space="preserve"> denir. Harflerin belli bir sıraya göre dizilmesine </w:t>
      </w:r>
      <w:r w:rsidRPr="00156163">
        <w:rPr>
          <w:rFonts w:ascii="ALFABET98" w:hAnsi="ALFABET98" w:cs="ALFABET98"/>
          <w:b/>
          <w:bCs/>
          <w:sz w:val="28"/>
          <w:szCs w:val="28"/>
        </w:rPr>
        <w:t>alfabe</w:t>
      </w:r>
      <w:r w:rsidRPr="00156163">
        <w:rPr>
          <w:rFonts w:ascii="ALFABET98" w:hAnsi="ALFABET98" w:cs="ALFABET98"/>
          <w:sz w:val="28"/>
          <w:szCs w:val="28"/>
        </w:rPr>
        <w:t xml:space="preserve"> denir. Alfabemizde 29 harf vardır. </w:t>
      </w:r>
    </w:p>
    <w:p w:rsidR="008844C4" w:rsidRPr="00156163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b/>
          <w:bCs/>
          <w:sz w:val="28"/>
          <w:szCs w:val="28"/>
        </w:rPr>
      </w:pPr>
      <w:r w:rsidRPr="00156163">
        <w:rPr>
          <w:rFonts w:ascii="ALFABET98" w:hAnsi="ALFABET98" w:cs="ALFABET98"/>
          <w:b/>
          <w:bCs/>
          <w:sz w:val="28"/>
          <w:szCs w:val="28"/>
        </w:rPr>
        <w:t>a-b-c-ç-d-e-f-g-ğ-h-ı-i-j-k-l-m-n-o-ö-p-r-s-ş-t-u-ü-v-y-z</w:t>
      </w:r>
    </w:p>
    <w:p w:rsidR="008844C4" w:rsidRPr="00156163" w:rsidRDefault="008844C4" w:rsidP="00156163">
      <w:pPr>
        <w:pStyle w:val="NoSpacing"/>
        <w:jc w:val="both"/>
        <w:rPr>
          <w:rFonts w:ascii="ALFABET98" w:hAnsi="ALFABET98" w:cs="ALFABET98"/>
          <w:b/>
          <w:bCs/>
          <w:sz w:val="16"/>
          <w:szCs w:val="16"/>
        </w:rPr>
      </w:pPr>
    </w:p>
    <w:p w:rsidR="008844C4" w:rsidRPr="00156163" w:rsidRDefault="008844C4" w:rsidP="00156163">
      <w:pPr>
        <w:pStyle w:val="NoSpacing"/>
        <w:ind w:left="720"/>
        <w:jc w:val="center"/>
        <w:rPr>
          <w:rFonts w:ascii="ALFABET98" w:hAnsi="ALFABET98" w:cs="ALFABET98"/>
          <w:b/>
          <w:bCs/>
          <w:color w:val="FF0000"/>
          <w:sz w:val="28"/>
          <w:szCs w:val="28"/>
        </w:rPr>
      </w:pPr>
      <w:r w:rsidRPr="00156163">
        <w:rPr>
          <w:rFonts w:ascii="ALFABET98" w:hAnsi="ALFABET98" w:cs="ALFABET98"/>
          <w:b/>
          <w:bCs/>
          <w:color w:val="FF0000"/>
          <w:sz w:val="28"/>
          <w:szCs w:val="28"/>
        </w:rPr>
        <w:t>Harflerin Özellikleri:</w:t>
      </w:r>
      <w:r w:rsidRPr="002813BA">
        <w:rPr>
          <w:rFonts w:ascii="ALFABET98" w:hAnsi="ALFABET98" w:cs="ALFABET98"/>
          <w:sz w:val="32"/>
          <w:szCs w:val="32"/>
        </w:rPr>
        <w:t xml:space="preserve"> </w:t>
      </w:r>
      <w:hyperlink r:id="rId7" w:history="1">
        <w:r>
          <w:rPr>
            <w:rStyle w:val="Hyperlink"/>
            <w:rFonts w:cs="Calibri"/>
            <w:sz w:val="32"/>
            <w:szCs w:val="32"/>
          </w:rPr>
          <w:t>www.sorubak.com</w:t>
        </w:r>
      </w:hyperlink>
    </w:p>
    <w:p w:rsidR="008844C4" w:rsidRPr="00156163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 xml:space="preserve">Harfler </w:t>
      </w:r>
      <w:r w:rsidRPr="00156163">
        <w:rPr>
          <w:rFonts w:ascii="ALFABET98" w:hAnsi="ALFABET98" w:cs="ALFABET98"/>
          <w:b/>
          <w:bCs/>
          <w:sz w:val="28"/>
          <w:szCs w:val="28"/>
        </w:rPr>
        <w:t>ünlü (sesli)</w:t>
      </w:r>
      <w:r w:rsidRPr="00156163">
        <w:rPr>
          <w:rFonts w:ascii="ALFABET98" w:hAnsi="ALFABET98" w:cs="ALFABET98"/>
          <w:sz w:val="28"/>
          <w:szCs w:val="28"/>
        </w:rPr>
        <w:t xml:space="preserve"> ve </w:t>
      </w:r>
      <w:r w:rsidRPr="00156163">
        <w:rPr>
          <w:rFonts w:ascii="ALFABET98" w:hAnsi="ALFABET98" w:cs="ALFABET98"/>
          <w:b/>
          <w:bCs/>
          <w:sz w:val="28"/>
          <w:szCs w:val="28"/>
        </w:rPr>
        <w:t>ünsüz (sessiz)</w:t>
      </w:r>
      <w:r w:rsidRPr="00156163">
        <w:rPr>
          <w:rFonts w:ascii="ALFABET98" w:hAnsi="ALFABET98" w:cs="ALFABET98"/>
          <w:sz w:val="28"/>
          <w:szCs w:val="28"/>
        </w:rPr>
        <w:t xml:space="preserve"> harf olmak üzere ikiye ayrılır.</w:t>
      </w:r>
    </w:p>
    <w:p w:rsidR="008844C4" w:rsidRPr="00156163" w:rsidRDefault="008844C4" w:rsidP="00156163">
      <w:pPr>
        <w:pStyle w:val="NoSpacing"/>
        <w:ind w:left="720"/>
        <w:jc w:val="both"/>
        <w:rPr>
          <w:rFonts w:ascii="ALFABET98" w:hAnsi="ALFABET98" w:cs="ALFABET98"/>
          <w:sz w:val="16"/>
          <w:szCs w:val="16"/>
        </w:rPr>
      </w:pPr>
    </w:p>
    <w:p w:rsidR="008844C4" w:rsidRPr="00156163" w:rsidRDefault="008844C4" w:rsidP="00245E9D">
      <w:pPr>
        <w:pStyle w:val="NoSpacing"/>
        <w:jc w:val="both"/>
        <w:rPr>
          <w:rFonts w:ascii="ALFABET98" w:hAnsi="ALFABET98" w:cs="ALFABET98"/>
          <w:b/>
          <w:bCs/>
          <w:color w:val="FF0000"/>
          <w:sz w:val="28"/>
          <w:szCs w:val="28"/>
        </w:rPr>
      </w:pPr>
      <w:r w:rsidRPr="00156163">
        <w:rPr>
          <w:rFonts w:ascii="ALFABET98" w:hAnsi="ALFABET98" w:cs="ALFABET98"/>
          <w:b/>
          <w:bCs/>
          <w:color w:val="FF0000"/>
          <w:sz w:val="28"/>
          <w:szCs w:val="28"/>
        </w:rPr>
        <w:t>Ünlü (sesli) Harfler:</w:t>
      </w:r>
    </w:p>
    <w:p w:rsidR="008844C4" w:rsidRPr="00156163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 xml:space="preserve">Ağzımızdan hiçbir engele uğramadan kolayca çıkan yani kendi başına okunabilen harflere </w:t>
      </w:r>
      <w:r w:rsidRPr="00156163">
        <w:rPr>
          <w:rFonts w:ascii="ALFABET98" w:hAnsi="ALFABET98" w:cs="ALFABET98"/>
          <w:b/>
          <w:bCs/>
          <w:sz w:val="28"/>
          <w:szCs w:val="28"/>
        </w:rPr>
        <w:t>ünlü (sesli) harfler</w:t>
      </w:r>
      <w:r w:rsidRPr="00156163">
        <w:rPr>
          <w:rFonts w:ascii="ALFABET98" w:hAnsi="ALFABET98" w:cs="ALFABET98"/>
          <w:sz w:val="28"/>
          <w:szCs w:val="28"/>
        </w:rPr>
        <w:t xml:space="preserve"> denir. Ünlü harfler </w:t>
      </w:r>
      <w:r w:rsidRPr="00156163">
        <w:rPr>
          <w:rFonts w:ascii="ALFABET98" w:hAnsi="ALFABET98" w:cs="ALFABET98"/>
          <w:b/>
          <w:bCs/>
          <w:sz w:val="28"/>
          <w:szCs w:val="28"/>
        </w:rPr>
        <w:t>sekiz</w:t>
      </w:r>
      <w:r w:rsidRPr="00156163">
        <w:rPr>
          <w:rFonts w:ascii="ALFABET98" w:hAnsi="ALFABET98" w:cs="ALFABET98"/>
          <w:sz w:val="28"/>
          <w:szCs w:val="28"/>
        </w:rPr>
        <w:t xml:space="preserve"> tanedir.</w:t>
      </w: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 xml:space="preserve">Bunlar:  </w:t>
      </w:r>
      <w:r w:rsidRPr="00156163">
        <w:rPr>
          <w:rFonts w:ascii="ALFABET98" w:hAnsi="ALFABET98" w:cs="ALFABET98"/>
          <w:b/>
          <w:bCs/>
          <w:sz w:val="28"/>
          <w:szCs w:val="28"/>
        </w:rPr>
        <w:t>a-e-ı-i-o-ö-u-ü</w:t>
      </w:r>
      <w:r w:rsidRPr="00156163">
        <w:rPr>
          <w:rFonts w:ascii="ALFABET98" w:hAnsi="ALFABET98" w:cs="ALFABET98"/>
          <w:sz w:val="28"/>
          <w:szCs w:val="28"/>
        </w:rPr>
        <w:t xml:space="preserve">  harfleridir.</w:t>
      </w:r>
    </w:p>
    <w:p w:rsidR="008844C4" w:rsidRPr="00156163" w:rsidRDefault="008844C4" w:rsidP="00156163">
      <w:pPr>
        <w:pStyle w:val="NoSpacing"/>
        <w:ind w:left="720"/>
        <w:rPr>
          <w:rFonts w:ascii="ALFABET98" w:hAnsi="ALFABET98" w:cs="ALFABET98"/>
          <w:sz w:val="16"/>
          <w:szCs w:val="16"/>
        </w:rPr>
      </w:pP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 xml:space="preserve">Ünlü harfler de </w:t>
      </w:r>
      <w:r w:rsidRPr="00156163">
        <w:rPr>
          <w:rFonts w:ascii="ALFABET98" w:hAnsi="ALFABET98" w:cs="ALFABET98"/>
          <w:b/>
          <w:bCs/>
          <w:sz w:val="28"/>
          <w:szCs w:val="28"/>
        </w:rPr>
        <w:t>kalın ünlü</w:t>
      </w:r>
      <w:r w:rsidRPr="00156163">
        <w:rPr>
          <w:rFonts w:ascii="ALFABET98" w:hAnsi="ALFABET98" w:cs="ALFABET98"/>
          <w:sz w:val="28"/>
          <w:szCs w:val="28"/>
        </w:rPr>
        <w:t xml:space="preserve"> ve </w:t>
      </w:r>
      <w:r w:rsidRPr="00156163">
        <w:rPr>
          <w:rFonts w:ascii="ALFABET98" w:hAnsi="ALFABET98" w:cs="ALFABET98"/>
          <w:b/>
          <w:bCs/>
          <w:sz w:val="28"/>
          <w:szCs w:val="28"/>
        </w:rPr>
        <w:t>ince ünlü</w:t>
      </w:r>
      <w:r w:rsidRPr="00156163">
        <w:rPr>
          <w:rFonts w:ascii="ALFABET98" w:hAnsi="ALFABET98" w:cs="ALFABET98"/>
          <w:sz w:val="28"/>
          <w:szCs w:val="28"/>
        </w:rPr>
        <w:t xml:space="preserve"> olmak üzere ikiye ayrılır.</w:t>
      </w: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28"/>
          <w:szCs w:val="28"/>
        </w:rPr>
      </w:pPr>
      <w:r w:rsidRPr="00156163">
        <w:rPr>
          <w:rFonts w:ascii="ALFABET98" w:hAnsi="ALFABET98" w:cs="ALFABET98"/>
          <w:b/>
          <w:bCs/>
          <w:sz w:val="28"/>
          <w:szCs w:val="28"/>
        </w:rPr>
        <w:t>*Kalın ünlüler:a, ı, o, u</w:t>
      </w:r>
      <w:r w:rsidRPr="00156163">
        <w:rPr>
          <w:rFonts w:ascii="ALFABET98" w:hAnsi="ALFABET98" w:cs="ALFABET98"/>
          <w:sz w:val="28"/>
          <w:szCs w:val="28"/>
        </w:rPr>
        <w:t xml:space="preserve">      (a ve üzeri noktasız harfler)</w:t>
      </w: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28"/>
          <w:szCs w:val="28"/>
        </w:rPr>
      </w:pPr>
      <w:r w:rsidRPr="00156163">
        <w:rPr>
          <w:rFonts w:ascii="ALFABET98" w:hAnsi="ALFABET98" w:cs="ALFABET98"/>
          <w:b/>
          <w:bCs/>
          <w:sz w:val="28"/>
          <w:szCs w:val="28"/>
        </w:rPr>
        <w:t xml:space="preserve">*İnce ünlüler:  e, i, ö, ü      </w:t>
      </w:r>
      <w:r w:rsidRPr="00156163">
        <w:rPr>
          <w:rFonts w:ascii="ALFABET98" w:hAnsi="ALFABET98" w:cs="ALFABET98"/>
          <w:sz w:val="28"/>
          <w:szCs w:val="28"/>
        </w:rPr>
        <w:t>(e ve üzeri noktalı harfler)</w:t>
      </w:r>
    </w:p>
    <w:p w:rsidR="008844C4" w:rsidRPr="00156163" w:rsidRDefault="008844C4" w:rsidP="00156163">
      <w:pPr>
        <w:pStyle w:val="NoSpacing"/>
        <w:ind w:left="720"/>
        <w:rPr>
          <w:rFonts w:ascii="ALFABET98" w:hAnsi="ALFABET98" w:cs="ALFABET98"/>
          <w:b/>
          <w:bCs/>
          <w:sz w:val="16"/>
          <w:szCs w:val="16"/>
        </w:rPr>
      </w:pP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28"/>
          <w:szCs w:val="28"/>
        </w:rPr>
      </w:pPr>
      <w:r w:rsidRPr="00156163">
        <w:rPr>
          <w:rFonts w:ascii="ALFABET98" w:hAnsi="ALFABET98" w:cs="ALFABET98"/>
          <w:b/>
          <w:bCs/>
          <w:sz w:val="28"/>
          <w:szCs w:val="28"/>
        </w:rPr>
        <w:t>***Ünlü harfler tek başına hece olabilirler.</w:t>
      </w:r>
    </w:p>
    <w:p w:rsidR="008844C4" w:rsidRPr="00156163" w:rsidRDefault="008844C4" w:rsidP="00156163">
      <w:pPr>
        <w:pStyle w:val="NoSpacing"/>
        <w:ind w:left="720"/>
        <w:rPr>
          <w:rFonts w:ascii="ALFABET98" w:hAnsi="ALFABET98" w:cs="ALFABET98"/>
          <w:b/>
          <w:bCs/>
          <w:sz w:val="28"/>
          <w:szCs w:val="28"/>
        </w:rPr>
      </w:pPr>
    </w:p>
    <w:p w:rsidR="008844C4" w:rsidRPr="00156163" w:rsidRDefault="008844C4" w:rsidP="00245E9D">
      <w:pPr>
        <w:pStyle w:val="NoSpacing"/>
        <w:jc w:val="both"/>
        <w:rPr>
          <w:rFonts w:ascii="ALFABET98" w:hAnsi="ALFABET98" w:cs="ALFABET98"/>
          <w:b/>
          <w:bCs/>
          <w:color w:val="FF0000"/>
          <w:sz w:val="28"/>
          <w:szCs w:val="28"/>
        </w:rPr>
      </w:pPr>
      <w:r w:rsidRPr="00156163">
        <w:rPr>
          <w:rFonts w:ascii="ALFABET98" w:hAnsi="ALFABET98" w:cs="ALFABET98"/>
          <w:b/>
          <w:bCs/>
          <w:color w:val="FF0000"/>
          <w:sz w:val="28"/>
          <w:szCs w:val="28"/>
        </w:rPr>
        <w:t>Ünsüz (sessiz) Harfler:</w:t>
      </w: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 xml:space="preserve">Yalnız başına söylenemeyen, yanlarına ünlü harf getirilerek söylenebilen harflere </w:t>
      </w:r>
      <w:r w:rsidRPr="00156163">
        <w:rPr>
          <w:rFonts w:ascii="ALFABET98" w:hAnsi="ALFABET98" w:cs="ALFABET98"/>
          <w:b/>
          <w:bCs/>
          <w:sz w:val="28"/>
          <w:szCs w:val="28"/>
        </w:rPr>
        <w:t>ünsüz (sessiz) harfler</w:t>
      </w:r>
      <w:r w:rsidRPr="00156163">
        <w:rPr>
          <w:rFonts w:ascii="ALFABET98" w:hAnsi="ALFABET98" w:cs="ALFABET98"/>
          <w:sz w:val="28"/>
          <w:szCs w:val="28"/>
        </w:rPr>
        <w:t xml:space="preserve"> denir. Ünsüz harfler </w:t>
      </w:r>
      <w:r w:rsidRPr="00156163">
        <w:rPr>
          <w:rFonts w:ascii="ALFABET98" w:hAnsi="ALFABET98" w:cs="ALFABET98"/>
          <w:b/>
          <w:bCs/>
          <w:sz w:val="28"/>
          <w:szCs w:val="28"/>
        </w:rPr>
        <w:t>yirmi bir</w:t>
      </w:r>
      <w:r w:rsidRPr="00156163">
        <w:rPr>
          <w:rFonts w:ascii="ALFABET98" w:hAnsi="ALFABET98" w:cs="ALFABET98"/>
          <w:sz w:val="28"/>
          <w:szCs w:val="28"/>
        </w:rPr>
        <w:t xml:space="preserve"> tanedir.</w:t>
      </w: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 xml:space="preserve">Bunlar: </w:t>
      </w:r>
      <w:r w:rsidRPr="00156163">
        <w:rPr>
          <w:rFonts w:ascii="ALFABET98" w:hAnsi="ALFABET98" w:cs="ALFABET98"/>
          <w:b/>
          <w:bCs/>
          <w:sz w:val="28"/>
          <w:szCs w:val="28"/>
        </w:rPr>
        <w:t>b-c-ç-d-f-g-ğ-h-j-k-l-m-n-p-r-s-ş-t-v-y-z</w:t>
      </w:r>
      <w:r w:rsidRPr="00156163">
        <w:rPr>
          <w:rFonts w:ascii="ALFABET98" w:hAnsi="ALFABET98" w:cs="ALFABET98"/>
          <w:sz w:val="28"/>
          <w:szCs w:val="28"/>
        </w:rPr>
        <w:t xml:space="preserve"> harfleridir.</w:t>
      </w:r>
    </w:p>
    <w:p w:rsidR="008844C4" w:rsidRPr="00156163" w:rsidRDefault="008844C4" w:rsidP="00156163">
      <w:pPr>
        <w:pStyle w:val="NoSpacing"/>
        <w:ind w:left="720"/>
        <w:rPr>
          <w:rFonts w:ascii="ALFABET98" w:hAnsi="ALFABET98" w:cs="ALFABET98"/>
          <w:sz w:val="28"/>
          <w:szCs w:val="28"/>
        </w:rPr>
      </w:pP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 xml:space="preserve">Ünsüz harfler de </w:t>
      </w:r>
      <w:r w:rsidRPr="00156163">
        <w:rPr>
          <w:rFonts w:ascii="ALFABET98" w:hAnsi="ALFABET98" w:cs="ALFABET98"/>
          <w:b/>
          <w:bCs/>
          <w:sz w:val="28"/>
          <w:szCs w:val="28"/>
        </w:rPr>
        <w:t>sert ünsüz</w:t>
      </w:r>
      <w:r w:rsidRPr="00156163">
        <w:rPr>
          <w:rFonts w:ascii="ALFABET98" w:hAnsi="ALFABET98" w:cs="ALFABET98"/>
          <w:sz w:val="28"/>
          <w:szCs w:val="28"/>
        </w:rPr>
        <w:t xml:space="preserve"> ve </w:t>
      </w:r>
      <w:r w:rsidRPr="00156163">
        <w:rPr>
          <w:rFonts w:ascii="ALFABET98" w:hAnsi="ALFABET98" w:cs="ALFABET98"/>
          <w:b/>
          <w:bCs/>
          <w:sz w:val="28"/>
          <w:szCs w:val="28"/>
        </w:rPr>
        <w:t>yumuşak ünsüz</w:t>
      </w:r>
      <w:r w:rsidRPr="00156163">
        <w:rPr>
          <w:rFonts w:ascii="ALFABET98" w:hAnsi="ALFABET98" w:cs="ALFABET98"/>
          <w:sz w:val="28"/>
          <w:szCs w:val="28"/>
        </w:rPr>
        <w:t xml:space="preserve"> olmak üzere ikiye ayrılır.</w:t>
      </w: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28"/>
          <w:szCs w:val="28"/>
        </w:rPr>
      </w:pPr>
      <w:r w:rsidRPr="00156163">
        <w:rPr>
          <w:rFonts w:ascii="ALFABET98" w:hAnsi="ALFABET98" w:cs="ALFABET98"/>
          <w:b/>
          <w:bCs/>
          <w:sz w:val="28"/>
          <w:szCs w:val="28"/>
        </w:rPr>
        <w:t>*Sert ünsüzler: f, s, t, k, ç, ş, h, p</w:t>
      </w:r>
    </w:p>
    <w:p w:rsidR="008844C4" w:rsidRPr="00156163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28"/>
          <w:szCs w:val="28"/>
        </w:rPr>
      </w:pPr>
      <w:r w:rsidRPr="00156163">
        <w:rPr>
          <w:rFonts w:ascii="ALFABET98" w:hAnsi="ALFABET98" w:cs="ALFABET98"/>
          <w:b/>
          <w:bCs/>
          <w:sz w:val="28"/>
          <w:szCs w:val="28"/>
        </w:rPr>
        <w:t>*Yumuşak ünsüzler: b, c, d, g, ğ, j, l, m, n, r, v, y, z</w:t>
      </w:r>
    </w:p>
    <w:p w:rsidR="008844C4" w:rsidRPr="00156163" w:rsidRDefault="008844C4" w:rsidP="00156163">
      <w:pPr>
        <w:pStyle w:val="NoSpacing"/>
        <w:ind w:left="720"/>
        <w:rPr>
          <w:rFonts w:ascii="ALFABET98" w:hAnsi="ALFABET98" w:cs="ALFABET98"/>
          <w:b/>
          <w:bCs/>
          <w:sz w:val="28"/>
          <w:szCs w:val="28"/>
        </w:rPr>
      </w:pPr>
    </w:p>
    <w:p w:rsidR="008844C4" w:rsidRPr="00156163" w:rsidRDefault="008844C4" w:rsidP="00156163">
      <w:pPr>
        <w:pStyle w:val="NoSpacing"/>
        <w:ind w:left="720"/>
        <w:jc w:val="center"/>
        <w:rPr>
          <w:rFonts w:ascii="ALFABET98" w:hAnsi="ALFABET98" w:cs="ALFABET98"/>
          <w:b/>
          <w:bCs/>
          <w:color w:val="FF0000"/>
          <w:sz w:val="28"/>
          <w:szCs w:val="28"/>
        </w:rPr>
      </w:pPr>
      <w:r w:rsidRPr="00156163">
        <w:rPr>
          <w:rFonts w:ascii="ALFABET98" w:hAnsi="ALFABET98" w:cs="ALFABET98"/>
          <w:b/>
          <w:bCs/>
          <w:color w:val="FF0000"/>
          <w:sz w:val="28"/>
          <w:szCs w:val="28"/>
        </w:rPr>
        <w:t>HECE BİLGİSİ</w:t>
      </w:r>
    </w:p>
    <w:p w:rsidR="008844C4" w:rsidRPr="00156163" w:rsidRDefault="008844C4" w:rsidP="00245E9D">
      <w:pPr>
        <w:pStyle w:val="NoSpacing"/>
        <w:ind w:left="720"/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b/>
          <w:bCs/>
          <w:sz w:val="28"/>
          <w:szCs w:val="28"/>
        </w:rPr>
        <w:t xml:space="preserve">Hece: </w:t>
      </w:r>
      <w:r w:rsidRPr="00156163">
        <w:rPr>
          <w:rFonts w:ascii="ALFABET98" w:hAnsi="ALFABET98" w:cs="ALFABET98"/>
          <w:sz w:val="28"/>
          <w:szCs w:val="28"/>
        </w:rPr>
        <w:t xml:space="preserve">Konuşurken veya okurken ağzımızın bir hareketiyle çıkan ses ya da ses topluluğuna </w:t>
      </w:r>
      <w:r w:rsidRPr="00156163">
        <w:rPr>
          <w:rFonts w:ascii="ALFABET98" w:hAnsi="ALFABET98" w:cs="ALFABET98"/>
          <w:b/>
          <w:bCs/>
          <w:sz w:val="28"/>
          <w:szCs w:val="28"/>
        </w:rPr>
        <w:t>hece</w:t>
      </w:r>
      <w:r w:rsidRPr="00156163">
        <w:rPr>
          <w:rFonts w:ascii="ALFABET98" w:hAnsi="ALFABET98" w:cs="ALFABET98"/>
          <w:sz w:val="28"/>
          <w:szCs w:val="28"/>
        </w:rPr>
        <w:t xml:space="preserve"> denir.</w:t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>---“</w:t>
      </w:r>
      <w:r w:rsidRPr="00156163">
        <w:rPr>
          <w:rFonts w:ascii="ALFABET98" w:hAnsi="ALFABET98" w:cs="ALFABET98"/>
          <w:b/>
          <w:bCs/>
          <w:sz w:val="28"/>
          <w:szCs w:val="28"/>
        </w:rPr>
        <w:t>al</w:t>
      </w:r>
      <w:r w:rsidRPr="00156163">
        <w:rPr>
          <w:rFonts w:ascii="ALFABET98" w:hAnsi="ALFABET98" w:cs="ALFABET98"/>
          <w:sz w:val="28"/>
          <w:szCs w:val="28"/>
        </w:rPr>
        <w:t>” kelimesi ağzımızın bir hareketiyle söylenir. O halde bu sözcük bir hecelidir.        al</w:t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>---“</w:t>
      </w:r>
      <w:r w:rsidRPr="00156163">
        <w:rPr>
          <w:rFonts w:ascii="ALFABET98" w:hAnsi="ALFABET98" w:cs="ALFABET98"/>
          <w:b/>
          <w:bCs/>
          <w:sz w:val="28"/>
          <w:szCs w:val="28"/>
        </w:rPr>
        <w:t>iki</w:t>
      </w:r>
      <w:r w:rsidRPr="00156163">
        <w:rPr>
          <w:rFonts w:ascii="ALFABET98" w:hAnsi="ALFABET98" w:cs="ALFABET98"/>
          <w:sz w:val="28"/>
          <w:szCs w:val="28"/>
        </w:rPr>
        <w:t>” kelimesi ağzımızın iki hareketiyle söylenir. O halde bu sözcük iki hecelidir.          i + ki</w:t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>---“</w:t>
      </w:r>
      <w:r w:rsidRPr="00156163">
        <w:rPr>
          <w:rFonts w:ascii="ALFABET98" w:hAnsi="ALFABET98" w:cs="ALFABET98"/>
          <w:b/>
          <w:bCs/>
          <w:sz w:val="28"/>
          <w:szCs w:val="28"/>
        </w:rPr>
        <w:t>elbise</w:t>
      </w:r>
      <w:r w:rsidRPr="00156163">
        <w:rPr>
          <w:rFonts w:ascii="ALFABET98" w:hAnsi="ALFABET98" w:cs="ALFABET98"/>
          <w:sz w:val="28"/>
          <w:szCs w:val="28"/>
        </w:rPr>
        <w:t xml:space="preserve">” kelimesi ağzımızın üç hareketiyle söylenir. O halde bu sözcük üç hecelidir.       </w:t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 w:rsidRPr="00156163">
        <w:rPr>
          <w:rFonts w:ascii="ALFABET98" w:hAnsi="ALFABET98" w:cs="ALFABET98"/>
          <w:sz w:val="28"/>
          <w:szCs w:val="28"/>
        </w:rPr>
        <w:t>el + bi + se</w:t>
      </w:r>
    </w:p>
    <w:p w:rsidR="008844C4" w:rsidRPr="00156163" w:rsidRDefault="008844C4" w:rsidP="00156163">
      <w:pPr>
        <w:pStyle w:val="NoSpacing"/>
        <w:ind w:left="720"/>
        <w:rPr>
          <w:rFonts w:ascii="ALFABET98" w:hAnsi="ALFABET98" w:cs="ALFABET98"/>
          <w:sz w:val="16"/>
          <w:szCs w:val="16"/>
        </w:rPr>
      </w:pPr>
      <w:r w:rsidRPr="00156163">
        <w:rPr>
          <w:rFonts w:ascii="ALFABET98" w:hAnsi="ALFABET98" w:cs="ALFABET98"/>
          <w:sz w:val="28"/>
          <w:szCs w:val="28"/>
        </w:rPr>
        <w:tab/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28"/>
          <w:szCs w:val="28"/>
          <w:u w:val="single"/>
        </w:rPr>
      </w:pPr>
      <w:r w:rsidRPr="00156163">
        <w:rPr>
          <w:rFonts w:ascii="ALFABET98" w:hAnsi="ALFABET98" w:cs="ALFABET98"/>
          <w:b/>
          <w:bCs/>
          <w:sz w:val="28"/>
          <w:szCs w:val="28"/>
          <w:u w:val="single"/>
        </w:rPr>
        <w:t>***Her hecede bir tane sesli harf vardır.</w:t>
      </w:r>
    </w:p>
    <w:p w:rsidR="008844C4" w:rsidRPr="00245E9D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8.85pt;margin-top:14.95pt;width:33pt;height:0;z-index:251676672;visibility:visible" strokeweight="1.5pt">
            <v:stroke endarrow="block"/>
          </v:shape>
        </w:pict>
      </w:r>
      <w:r w:rsidRPr="00245E9D">
        <w:rPr>
          <w:rFonts w:ascii="ALFABET98" w:hAnsi="ALFABET98" w:cs="ALFABET98"/>
          <w:sz w:val="28"/>
          <w:szCs w:val="28"/>
        </w:rPr>
        <w:t>--- duyu</w:t>
      </w:r>
      <w:r w:rsidRPr="00245E9D">
        <w:rPr>
          <w:rFonts w:ascii="ALFABET98" w:hAnsi="ALFABET98" w:cs="ALFABET98"/>
          <w:sz w:val="28"/>
          <w:szCs w:val="28"/>
        </w:rPr>
        <w:tab/>
      </w:r>
      <w:r w:rsidRPr="00245E9D">
        <w:rPr>
          <w:rFonts w:ascii="ALFABET98" w:hAnsi="ALFABET98" w:cs="ALFABET98"/>
          <w:sz w:val="28"/>
          <w:szCs w:val="28"/>
        </w:rPr>
        <w:tab/>
        <w:t>d</w:t>
      </w:r>
      <w:r w:rsidRPr="00245E9D">
        <w:rPr>
          <w:rFonts w:ascii="ALFABET98" w:hAnsi="ALFABET98" w:cs="ALFABET98"/>
          <w:b/>
          <w:bCs/>
          <w:sz w:val="28"/>
          <w:szCs w:val="28"/>
        </w:rPr>
        <w:t>u</w:t>
      </w:r>
      <w:r w:rsidRPr="00245E9D">
        <w:rPr>
          <w:rFonts w:ascii="Times New Roman" w:hAnsi="Times New Roman" w:cs="Times New Roman"/>
          <w:sz w:val="28"/>
          <w:szCs w:val="28"/>
        </w:rPr>
        <w:t>–</w:t>
      </w:r>
      <w:r w:rsidRPr="00245E9D">
        <w:rPr>
          <w:rFonts w:ascii="ALFABET98" w:hAnsi="ALFABET98" w:cs="ALFABET98"/>
          <w:sz w:val="28"/>
          <w:szCs w:val="28"/>
        </w:rPr>
        <w:t>y</w:t>
      </w:r>
      <w:r w:rsidRPr="00245E9D">
        <w:rPr>
          <w:rFonts w:ascii="ALFABET98" w:hAnsi="ALFABET98" w:cs="ALFABET98"/>
          <w:b/>
          <w:bCs/>
          <w:sz w:val="28"/>
          <w:szCs w:val="28"/>
        </w:rPr>
        <w:t>u</w:t>
      </w:r>
      <w:r>
        <w:rPr>
          <w:noProof/>
          <w:lang w:eastAsia="tr-TR"/>
        </w:rPr>
        <w:pict>
          <v:shape id="_x0000_s1027" type="#_x0000_t32" style="position:absolute;left:0;text-align:left;margin-left:114.65pt;margin-top:13.1pt;width:33pt;height:0;z-index:251677696;visibility:visible;mso-position-horizontal-relative:text;mso-position-vertical-relative:text" strokeweight="1.5pt">
            <v:stroke endarrow="block"/>
          </v:shape>
        </w:pict>
      </w:r>
      <w:r w:rsidRPr="00245E9D">
        <w:rPr>
          <w:rFonts w:ascii="ALFABET98" w:hAnsi="ALFABET98" w:cs="ALFABET98"/>
          <w:b/>
          <w:bCs/>
          <w:sz w:val="28"/>
          <w:szCs w:val="28"/>
        </w:rPr>
        <w:t xml:space="preserve">--- </w:t>
      </w:r>
      <w:r w:rsidRPr="00245E9D">
        <w:rPr>
          <w:rFonts w:ascii="ALFABET98" w:hAnsi="ALFABET98" w:cs="ALFABET98"/>
          <w:sz w:val="28"/>
          <w:szCs w:val="28"/>
        </w:rPr>
        <w:t>kalem            k</w:t>
      </w:r>
      <w:r w:rsidRPr="00245E9D">
        <w:rPr>
          <w:rFonts w:ascii="ALFABET98" w:hAnsi="ALFABET98" w:cs="ALFABET98"/>
          <w:b/>
          <w:bCs/>
          <w:sz w:val="28"/>
          <w:szCs w:val="28"/>
        </w:rPr>
        <w:t>a</w:t>
      </w:r>
      <w:r w:rsidRPr="00245E9D">
        <w:rPr>
          <w:rFonts w:ascii="Times New Roman" w:hAnsi="Times New Roman" w:cs="Times New Roman"/>
          <w:sz w:val="28"/>
          <w:szCs w:val="28"/>
        </w:rPr>
        <w:t>–</w:t>
      </w:r>
      <w:r w:rsidRPr="00245E9D">
        <w:rPr>
          <w:rFonts w:ascii="ALFABET98" w:hAnsi="ALFABET98" w:cs="ALFABET98"/>
          <w:sz w:val="28"/>
          <w:szCs w:val="28"/>
        </w:rPr>
        <w:t>l</w:t>
      </w:r>
      <w:r w:rsidRPr="00245E9D">
        <w:rPr>
          <w:rFonts w:ascii="ALFABET98" w:hAnsi="ALFABET98" w:cs="ALFABET98"/>
          <w:b/>
          <w:bCs/>
          <w:sz w:val="28"/>
          <w:szCs w:val="28"/>
        </w:rPr>
        <w:t>e</w:t>
      </w:r>
      <w:r w:rsidRPr="00245E9D">
        <w:rPr>
          <w:rFonts w:ascii="ALFABET98" w:hAnsi="ALFABET98" w:cs="ALFABET98"/>
          <w:sz w:val="28"/>
          <w:szCs w:val="28"/>
        </w:rPr>
        <w:t>m</w:t>
      </w:r>
    </w:p>
    <w:p w:rsidR="008844C4" w:rsidRDefault="008844C4" w:rsidP="00156163">
      <w:pPr>
        <w:pStyle w:val="NoSpacing"/>
        <w:ind w:left="360"/>
        <w:rPr>
          <w:rFonts w:ascii="ALFABET98" w:hAnsi="ALFABET98" w:cs="ALFABET98"/>
          <w:b/>
          <w:bCs/>
          <w:sz w:val="28"/>
          <w:szCs w:val="28"/>
          <w:u w:val="single"/>
        </w:rPr>
      </w:pPr>
      <w:r w:rsidRPr="00156163">
        <w:rPr>
          <w:rFonts w:ascii="ALFABET98" w:hAnsi="ALFABET98" w:cs="ALFABET98"/>
          <w:b/>
          <w:bCs/>
          <w:sz w:val="28"/>
          <w:szCs w:val="28"/>
          <w:u w:val="single"/>
        </w:rPr>
        <w:t>***Bir hece en az bir sesli harften oluşur.</w:t>
      </w:r>
    </w:p>
    <w:p w:rsidR="008844C4" w:rsidRPr="00156163" w:rsidRDefault="008844C4" w:rsidP="00245E9D">
      <w:pPr>
        <w:pStyle w:val="NoSpacing"/>
        <w:ind w:left="360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_x0000_s1028" type="#_x0000_t32" style="position:absolute;left:0;text-align:left;margin-left:312.45pt;margin-top:10.35pt;width:33pt;height:0;z-index:251679744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left:0;text-align:left;margin-left:95.25pt;margin-top:9.8pt;width:33pt;height:0;z-index:251678720;visibility:visible" strokeweight="1.5pt">
            <v:stroke endarrow="block"/>
          </v:shape>
        </w:pict>
      </w:r>
      <w:r w:rsidRPr="00156163">
        <w:rPr>
          <w:rFonts w:ascii="ALFABET98" w:hAnsi="ALFABET98" w:cs="ALFABET98"/>
          <w:sz w:val="28"/>
          <w:szCs w:val="28"/>
        </w:rPr>
        <w:t xml:space="preserve">--- Atatürk           </w:t>
      </w:r>
      <w:r w:rsidRPr="00156163">
        <w:rPr>
          <w:rFonts w:ascii="ALFABET98" w:hAnsi="ALFABET98" w:cs="ALFABET98"/>
          <w:b/>
          <w:bCs/>
          <w:sz w:val="28"/>
          <w:szCs w:val="28"/>
        </w:rPr>
        <w:t>A</w:t>
      </w:r>
      <w:r w:rsidRPr="00156163">
        <w:rPr>
          <w:rFonts w:ascii="ALFABET98" w:hAnsi="ALFABET98" w:cs="ALFABET98"/>
          <w:sz w:val="28"/>
          <w:szCs w:val="28"/>
        </w:rPr>
        <w:t xml:space="preserve">-ta-türk--- uzak         </w:t>
      </w:r>
      <w:r w:rsidRPr="00156163">
        <w:rPr>
          <w:rFonts w:ascii="ALFABET98" w:hAnsi="ALFABET98" w:cs="ALFABET98"/>
          <w:b/>
          <w:bCs/>
          <w:sz w:val="28"/>
          <w:szCs w:val="28"/>
        </w:rPr>
        <w:t>u</w:t>
      </w:r>
      <w:r w:rsidRPr="00156163">
        <w:rPr>
          <w:rFonts w:ascii="ALFABET98" w:hAnsi="ALFABET98" w:cs="ALFABET98"/>
          <w:sz w:val="28"/>
          <w:szCs w:val="28"/>
        </w:rPr>
        <w:t>-zak</w:t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28"/>
          <w:szCs w:val="28"/>
          <w:u w:val="single"/>
        </w:rPr>
      </w:pPr>
      <w:bookmarkStart w:id="0" w:name="_GoBack"/>
      <w:bookmarkEnd w:id="0"/>
      <w:r w:rsidRPr="00156163">
        <w:rPr>
          <w:rFonts w:ascii="ALFABET98" w:hAnsi="ALFABET98" w:cs="ALFABET98"/>
          <w:b/>
          <w:bCs/>
          <w:sz w:val="28"/>
          <w:szCs w:val="28"/>
          <w:u w:val="single"/>
        </w:rPr>
        <w:t>***Bir hecede en fazla dört harf bulunur.</w:t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_x0000_s1030" type="#_x0000_t32" style="position:absolute;left:0;text-align:left;margin-left:97.05pt;margin-top:13.35pt;width:33pt;height:0;z-index:251680768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left:0;text-align:left;margin-left:212.85pt;margin-top:13.35pt;width:33pt;height:0;z-index:251682816;visibility:visible" strokeweight="1.5pt">
            <v:stroke endarrow="block"/>
          </v:shape>
        </w:pict>
      </w:r>
      <w:r w:rsidRPr="00156163">
        <w:rPr>
          <w:rFonts w:ascii="ALFABET98" w:hAnsi="ALFABET98" w:cs="ALFABET98"/>
          <w:sz w:val="28"/>
          <w:szCs w:val="28"/>
        </w:rPr>
        <w:t>--- ders           d-e-r-s          Dört harfli, bir heceli kelimedir.</w:t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_x0000_s1032" type="#_x0000_t32" style="position:absolute;left:0;text-align:left;margin-left:97.05pt;margin-top:15.4pt;width:33pt;height:0;z-index:251681792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207.95pt;margin-top:11.05pt;width:33pt;height:0;z-index:251684864;visibility:visible" strokeweight="1.5pt">
            <v:stroke endarrow="block"/>
          </v:shape>
        </w:pict>
      </w:r>
      <w:r w:rsidRPr="00156163">
        <w:rPr>
          <w:rFonts w:ascii="ALFABET98" w:hAnsi="ALFABET98" w:cs="ALFABET98"/>
          <w:sz w:val="28"/>
          <w:szCs w:val="28"/>
        </w:rPr>
        <w:t>--- yurt            y-u-r-t          Dört harfli, bir heceli kelimedir.</w:t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_x0000_s1034" type="#_x0000_t32" style="position:absolute;left:0;text-align:left;margin-left:88.45pt;margin-top:12.05pt;width:33pt;height:0;z-index:251683840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212.85pt;margin-top:12.05pt;width:33pt;height:0;z-index:251685888;visibility:visible" strokeweight="1.5pt">
            <v:stroke endarrow="block"/>
          </v:shape>
        </w:pict>
      </w:r>
      <w:r w:rsidRPr="00156163">
        <w:rPr>
          <w:rFonts w:ascii="ALFABET98" w:hAnsi="ALFABET98" w:cs="ALFABET98"/>
          <w:sz w:val="28"/>
          <w:szCs w:val="28"/>
        </w:rPr>
        <w:t>--- kurs</w:t>
      </w:r>
      <w:r w:rsidRPr="00156163">
        <w:rPr>
          <w:rFonts w:ascii="ALFABET98" w:hAnsi="ALFABET98" w:cs="ALFABET98"/>
          <w:sz w:val="28"/>
          <w:szCs w:val="28"/>
        </w:rPr>
        <w:tab/>
      </w:r>
      <w:r w:rsidRPr="00156163">
        <w:rPr>
          <w:rFonts w:ascii="ALFABET98" w:hAnsi="ALFABET98" w:cs="ALFABET98"/>
          <w:sz w:val="28"/>
          <w:szCs w:val="28"/>
        </w:rPr>
        <w:tab/>
        <w:t xml:space="preserve">  k-u-r-s          Dört harfli, bir heceli kelimedir.</w:t>
      </w: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sz w:val="28"/>
          <w:szCs w:val="28"/>
        </w:rPr>
      </w:pP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28"/>
          <w:szCs w:val="28"/>
        </w:rPr>
      </w:pPr>
    </w:p>
    <w:p w:rsidR="008844C4" w:rsidRPr="00156163" w:rsidRDefault="008844C4" w:rsidP="00156163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28"/>
          <w:szCs w:val="28"/>
          <w:u w:val="single"/>
        </w:rPr>
      </w:pPr>
      <w:r w:rsidRPr="00156163">
        <w:rPr>
          <w:rFonts w:ascii="ALFABET98" w:hAnsi="ALFABET98" w:cs="ALFABET98"/>
          <w:b/>
          <w:bCs/>
          <w:sz w:val="28"/>
          <w:szCs w:val="28"/>
          <w:u w:val="single"/>
        </w:rPr>
        <w:t>***Bir kelimede ne kadar sesli harf varsa o kelimede o kadar hece vardır.</w:t>
      </w:r>
    </w:p>
    <w:p w:rsidR="008844C4" w:rsidRPr="00156163" w:rsidRDefault="008844C4" w:rsidP="00156163">
      <w:pPr>
        <w:pStyle w:val="NoSpacing"/>
        <w:rPr>
          <w:rFonts w:ascii="ALFABET98" w:hAnsi="ALFABET98" w:cs="ALFABET98"/>
          <w:b/>
          <w:bCs/>
          <w:sz w:val="28"/>
          <w:szCs w:val="28"/>
        </w:rPr>
      </w:pPr>
    </w:p>
    <w:p w:rsidR="008844C4" w:rsidRPr="00156163" w:rsidRDefault="008844C4" w:rsidP="00156163">
      <w:pPr>
        <w:pStyle w:val="NoSpacing"/>
        <w:rPr>
          <w:rFonts w:ascii="ALFABET98" w:hAnsi="ALFABET98" w:cs="ALFABET98"/>
          <w:b/>
          <w:bCs/>
          <w:sz w:val="28"/>
          <w:szCs w:val="28"/>
        </w:rPr>
      </w:pPr>
    </w:p>
    <w:p w:rsidR="008844C4" w:rsidRDefault="008844C4" w:rsidP="00156163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Default="008844C4" w:rsidP="00156163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Default="008844C4" w:rsidP="00156163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Default="008844C4" w:rsidP="00156163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Default="008844C4" w:rsidP="00156163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Default="008844C4" w:rsidP="00156163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Pr="009D7531" w:rsidRDefault="008844C4" w:rsidP="00156163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Pr="009D753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8844C4" w:rsidRPr="00BF4CE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color w:val="FF0000"/>
          <w:sz w:val="32"/>
          <w:szCs w:val="32"/>
        </w:rPr>
      </w:pPr>
      <w:r w:rsidRPr="00BF4CE1">
        <w:rPr>
          <w:rFonts w:ascii="ALFABET98" w:hAnsi="ALFABET98" w:cs="ALFABET98"/>
          <w:b/>
          <w:bCs/>
          <w:color w:val="FF0000"/>
          <w:sz w:val="32"/>
          <w:szCs w:val="32"/>
        </w:rPr>
        <w:t>BÜYÜK ÜNLÜ UYUMU:</w:t>
      </w:r>
    </w:p>
    <w:p w:rsidR="008844C4" w:rsidRPr="009D753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sz w:val="32"/>
          <w:szCs w:val="32"/>
        </w:rPr>
        <w:t xml:space="preserve">Bir kelimenin bütün ünlü harfleri ya kalın, ya da ince olmalıdır. Bu uyuma </w:t>
      </w:r>
      <w:r w:rsidRPr="009D7531">
        <w:rPr>
          <w:rFonts w:ascii="ALFABET98" w:hAnsi="ALFABET98" w:cs="ALFABET98"/>
          <w:b/>
          <w:bCs/>
          <w:sz w:val="32"/>
          <w:szCs w:val="32"/>
        </w:rPr>
        <w:t xml:space="preserve">büyük ünlü uyumu </w:t>
      </w:r>
      <w:r w:rsidRPr="009D7531">
        <w:rPr>
          <w:rFonts w:ascii="ALFABET98" w:hAnsi="ALFABET98" w:cs="ALFABET98"/>
          <w:sz w:val="32"/>
          <w:szCs w:val="32"/>
        </w:rPr>
        <w:t>denir.</w:t>
      </w:r>
    </w:p>
    <w:p w:rsidR="008844C4" w:rsidRPr="009D753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80" o:spid="_x0000_s1036" type="#_x0000_t32" style="position:absolute;left:0;text-align:left;margin-left:103.65pt;margin-top:12.25pt;width:46.8pt;height:0;z-index:251629568;visibility:visible">
            <v:stroke endarrow="block"/>
          </v:shape>
        </w:pict>
      </w:r>
      <w:r w:rsidRPr="009D7531">
        <w:rPr>
          <w:rFonts w:ascii="ALFABET98" w:hAnsi="ALFABET98" w:cs="ALFABET98"/>
          <w:b/>
          <w:bCs/>
          <w:sz w:val="32"/>
          <w:szCs w:val="32"/>
        </w:rPr>
        <w:t>***Sakıza</w:t>
      </w:r>
      <w:r w:rsidRPr="009D7531">
        <w:rPr>
          <w:rFonts w:ascii="ALFABET98" w:hAnsi="ALFABET98" w:cs="ALFABET98"/>
          <w:sz w:val="32"/>
          <w:szCs w:val="32"/>
        </w:rPr>
        <w:t xml:space="preserve"> ve </w:t>
      </w:r>
      <w:r w:rsidRPr="009D7531">
        <w:rPr>
          <w:rFonts w:ascii="ALFABET98" w:hAnsi="ALFABET98" w:cs="ALFABET98"/>
          <w:b/>
          <w:bCs/>
          <w:sz w:val="32"/>
          <w:szCs w:val="32"/>
        </w:rPr>
        <w:t>ı</w:t>
      </w:r>
      <w:r w:rsidRPr="009D7531">
        <w:rPr>
          <w:rFonts w:ascii="ALFABET98" w:hAnsi="ALFABET98" w:cs="ALFABET98"/>
          <w:sz w:val="32"/>
          <w:szCs w:val="32"/>
        </w:rPr>
        <w:t xml:space="preserve"> harfinin ikisi de kalın ünlüdür.  </w:t>
      </w:r>
      <w:r w:rsidRPr="009D7531">
        <w:rPr>
          <w:rFonts w:ascii="ALFABET98" w:hAnsi="ALFABET98" w:cs="ALFABET98"/>
          <w:b/>
          <w:bCs/>
          <w:sz w:val="32"/>
          <w:szCs w:val="32"/>
        </w:rPr>
        <w:t>Sakız</w:t>
      </w:r>
      <w:r w:rsidRPr="009D7531">
        <w:rPr>
          <w:rFonts w:ascii="ALFABET98" w:hAnsi="ALFABET98" w:cs="ALFABET98"/>
          <w:sz w:val="32"/>
          <w:szCs w:val="32"/>
        </w:rPr>
        <w:t xml:space="preserve"> kelimesindeki ünlü harflerin ikisi de kalın oluduğundan kelime </w:t>
      </w:r>
      <w:r w:rsidRPr="009D7531">
        <w:rPr>
          <w:rFonts w:ascii="ALFABET98" w:hAnsi="ALFABET98" w:cs="ALFABET98"/>
          <w:b/>
          <w:bCs/>
          <w:sz w:val="32"/>
          <w:szCs w:val="32"/>
        </w:rPr>
        <w:t xml:space="preserve">büyük ünlü uyumuna </w:t>
      </w:r>
      <w:r w:rsidRPr="009D7531">
        <w:rPr>
          <w:rFonts w:ascii="ALFABET98" w:hAnsi="ALFABET98" w:cs="ALFABET98"/>
          <w:sz w:val="32"/>
          <w:szCs w:val="32"/>
        </w:rPr>
        <w:t>uyar.</w:t>
      </w:r>
    </w:p>
    <w:p w:rsidR="008844C4" w:rsidRPr="009D753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81" o:spid="_x0000_s1037" type="#_x0000_t32" style="position:absolute;left:0;text-align:left;margin-left:111.95pt;margin-top:12.75pt;width:37.2pt;height:0;z-index:251630592;visibility:visible">
            <v:stroke endarrow="block"/>
          </v:shape>
        </w:pict>
      </w:r>
      <w:r w:rsidRPr="009D7531">
        <w:rPr>
          <w:rFonts w:ascii="ALFABET98" w:hAnsi="ALFABET98" w:cs="ALFABET98"/>
          <w:b/>
          <w:bCs/>
          <w:sz w:val="32"/>
          <w:szCs w:val="32"/>
        </w:rPr>
        <w:t>***Gelin e</w:t>
      </w:r>
      <w:r w:rsidRPr="009D7531">
        <w:rPr>
          <w:rFonts w:ascii="ALFABET98" w:hAnsi="ALFABET98" w:cs="ALFABET98"/>
          <w:sz w:val="32"/>
          <w:szCs w:val="32"/>
        </w:rPr>
        <w:t xml:space="preserve"> ve </w:t>
      </w:r>
      <w:r w:rsidRPr="009D7531">
        <w:rPr>
          <w:rFonts w:ascii="ALFABET98" w:hAnsi="ALFABET98" w:cs="ALFABET98"/>
          <w:b/>
          <w:bCs/>
          <w:sz w:val="32"/>
          <w:szCs w:val="32"/>
        </w:rPr>
        <w:t>i</w:t>
      </w:r>
      <w:r w:rsidRPr="009D7531">
        <w:rPr>
          <w:rFonts w:ascii="ALFABET98" w:hAnsi="ALFABET98" w:cs="ALFABET98"/>
          <w:sz w:val="32"/>
          <w:szCs w:val="32"/>
        </w:rPr>
        <w:t xml:space="preserve"> harfinin ikisi de kalın ünlüdür.  </w:t>
      </w:r>
      <w:r w:rsidRPr="009D7531">
        <w:rPr>
          <w:rFonts w:ascii="ALFABET98" w:hAnsi="ALFABET98" w:cs="ALFABET98"/>
          <w:b/>
          <w:bCs/>
          <w:sz w:val="32"/>
          <w:szCs w:val="32"/>
        </w:rPr>
        <w:t>Gelin</w:t>
      </w:r>
      <w:r w:rsidRPr="009D7531">
        <w:rPr>
          <w:rFonts w:ascii="ALFABET98" w:hAnsi="ALFABET98" w:cs="ALFABET98"/>
          <w:sz w:val="32"/>
          <w:szCs w:val="32"/>
        </w:rPr>
        <w:t xml:space="preserve"> kelimesindeki ünlü harflerin ikisi de kalın oluduğundan kelime </w:t>
      </w:r>
      <w:r w:rsidRPr="009D7531">
        <w:rPr>
          <w:rFonts w:ascii="ALFABET98" w:hAnsi="ALFABET98" w:cs="ALFABET98"/>
          <w:b/>
          <w:bCs/>
          <w:sz w:val="32"/>
          <w:szCs w:val="32"/>
        </w:rPr>
        <w:t xml:space="preserve">büyük ünlü uyumuna </w:t>
      </w:r>
      <w:r w:rsidRPr="009D7531">
        <w:rPr>
          <w:rFonts w:ascii="ALFABET98" w:hAnsi="ALFABET98" w:cs="ALFABET98"/>
          <w:sz w:val="32"/>
          <w:szCs w:val="32"/>
        </w:rPr>
        <w:t>uyar.</w:t>
      </w:r>
    </w:p>
    <w:p w:rsidR="008844C4" w:rsidRPr="00845CD8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</w:rPr>
      </w:pPr>
      <w:r>
        <w:rPr>
          <w:noProof/>
          <w:lang w:eastAsia="tr-TR"/>
        </w:rPr>
        <w:pict>
          <v:shape id="AutoShape 82" o:spid="_x0000_s1038" type="#_x0000_t32" style="position:absolute;left:0;text-align:left;margin-left:111.95pt;margin-top:12.75pt;width:37.2pt;height:0;z-index:251631616;visibility:visible">
            <v:stroke endarrow="block"/>
          </v:shape>
        </w:pict>
      </w:r>
      <w:r w:rsidRPr="009D7531">
        <w:rPr>
          <w:rFonts w:ascii="ALFABET98" w:hAnsi="ALFABET98" w:cs="ALFABET98"/>
          <w:b/>
          <w:bCs/>
          <w:sz w:val="32"/>
          <w:szCs w:val="32"/>
        </w:rPr>
        <w:t>***Limon i</w:t>
      </w:r>
      <w:r w:rsidRPr="009D7531">
        <w:rPr>
          <w:rFonts w:ascii="ALFABET98" w:hAnsi="ALFABET98" w:cs="ALFABET98"/>
          <w:sz w:val="32"/>
          <w:szCs w:val="32"/>
        </w:rPr>
        <w:t xml:space="preserve">harfi ince, </w:t>
      </w:r>
      <w:r w:rsidRPr="009D7531">
        <w:rPr>
          <w:rFonts w:ascii="ALFABET98" w:hAnsi="ALFABET98" w:cs="ALFABET98"/>
          <w:b/>
          <w:bCs/>
          <w:sz w:val="32"/>
          <w:szCs w:val="32"/>
        </w:rPr>
        <w:t>o</w:t>
      </w:r>
      <w:r w:rsidRPr="009D7531">
        <w:rPr>
          <w:rFonts w:ascii="ALFABET98" w:hAnsi="ALFABET98" w:cs="ALFABET98"/>
          <w:sz w:val="32"/>
          <w:szCs w:val="32"/>
        </w:rPr>
        <w:t xml:space="preserve"> harfi kalın olduğu için </w:t>
      </w:r>
      <w:r w:rsidRPr="009D7531">
        <w:rPr>
          <w:rFonts w:ascii="ALFABET98" w:hAnsi="ALFABET98" w:cs="ALFABET98"/>
          <w:b/>
          <w:bCs/>
          <w:sz w:val="32"/>
          <w:szCs w:val="32"/>
        </w:rPr>
        <w:t>limon</w:t>
      </w:r>
      <w:r w:rsidRPr="009D7531">
        <w:rPr>
          <w:rFonts w:ascii="ALFABET98" w:hAnsi="ALFABET98" w:cs="ALFABET98"/>
          <w:sz w:val="32"/>
          <w:szCs w:val="32"/>
        </w:rPr>
        <w:t xml:space="preserve"> kelimesi </w:t>
      </w:r>
      <w:r w:rsidRPr="009D7531">
        <w:rPr>
          <w:rFonts w:ascii="ALFABET98" w:hAnsi="ALFABET98" w:cs="ALFABET98"/>
          <w:b/>
          <w:bCs/>
          <w:sz w:val="32"/>
          <w:szCs w:val="32"/>
        </w:rPr>
        <w:t xml:space="preserve">büyük ünlü uyumuna </w:t>
      </w:r>
      <w:r>
        <w:rPr>
          <w:rFonts w:ascii="ALFABET98" w:hAnsi="ALFABET98" w:cs="ALFABET98"/>
          <w:sz w:val="32"/>
          <w:szCs w:val="32"/>
        </w:rPr>
        <w:t>uymaz.</w:t>
      </w:r>
    </w:p>
    <w:p w:rsidR="008844C4" w:rsidRPr="00BF4CE1" w:rsidRDefault="008844C4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HECE BİLGİSİ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8E7241">
        <w:rPr>
          <w:rFonts w:ascii="ALFABET98" w:hAnsi="ALFABET98" w:cs="ALFABET98"/>
          <w:b/>
          <w:bCs/>
          <w:sz w:val="32"/>
          <w:szCs w:val="32"/>
        </w:rPr>
        <w:t>Hece:</w:t>
      </w:r>
      <w:r w:rsidRPr="00315874">
        <w:rPr>
          <w:rFonts w:ascii="ALFABET98" w:hAnsi="ALFABET98" w:cs="ALFABET98"/>
          <w:sz w:val="32"/>
          <w:szCs w:val="32"/>
        </w:rPr>
        <w:t xml:space="preserve">Konuşurken veya okurken ağzımızın bir hareketiyle çıkan ses ya da ses topluluğuna </w:t>
      </w:r>
      <w:r w:rsidRPr="00315874">
        <w:rPr>
          <w:rFonts w:ascii="ALFABET98" w:hAnsi="ALFABET98" w:cs="ALFABET98"/>
          <w:b/>
          <w:bCs/>
          <w:sz w:val="32"/>
          <w:szCs w:val="32"/>
        </w:rPr>
        <w:t>hece</w:t>
      </w:r>
      <w:r w:rsidRPr="00315874">
        <w:rPr>
          <w:rFonts w:ascii="ALFABET98" w:hAnsi="ALFABET98" w:cs="ALFABET98"/>
          <w:sz w:val="32"/>
          <w:szCs w:val="32"/>
        </w:rPr>
        <w:t xml:space="preserve"> denir.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15874">
        <w:rPr>
          <w:rFonts w:ascii="ALFABET98" w:hAnsi="ALFABET98" w:cs="ALFABET98"/>
          <w:sz w:val="32"/>
          <w:szCs w:val="32"/>
        </w:rPr>
        <w:t>---“</w:t>
      </w:r>
      <w:r w:rsidRPr="00992DCC">
        <w:rPr>
          <w:rFonts w:ascii="ALFABET98" w:hAnsi="ALFABET98" w:cs="ALFABET98"/>
          <w:b/>
          <w:bCs/>
          <w:sz w:val="32"/>
          <w:szCs w:val="32"/>
        </w:rPr>
        <w:t>al</w:t>
      </w:r>
      <w:r w:rsidRPr="00315874">
        <w:rPr>
          <w:rFonts w:ascii="ALFABET98" w:hAnsi="ALFABET98" w:cs="ALFABET98"/>
          <w:sz w:val="32"/>
          <w:szCs w:val="32"/>
        </w:rPr>
        <w:t>” kelimesi ağzımızın bir hareketiyle söylenir. O halde bu sözcük bir hecelidir.        al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15874">
        <w:rPr>
          <w:rFonts w:ascii="ALFABET98" w:hAnsi="ALFABET98" w:cs="ALFABET98"/>
          <w:sz w:val="32"/>
          <w:szCs w:val="32"/>
        </w:rPr>
        <w:t>---“</w:t>
      </w:r>
      <w:r w:rsidRPr="00992DCC">
        <w:rPr>
          <w:rFonts w:ascii="ALFABET98" w:hAnsi="ALFABET98" w:cs="ALFABET98"/>
          <w:b/>
          <w:bCs/>
          <w:sz w:val="32"/>
          <w:szCs w:val="32"/>
        </w:rPr>
        <w:t>iki</w:t>
      </w:r>
      <w:r w:rsidRPr="00315874">
        <w:rPr>
          <w:rFonts w:ascii="ALFABET98" w:hAnsi="ALFABET98" w:cs="ALFABET98"/>
          <w:sz w:val="32"/>
          <w:szCs w:val="32"/>
        </w:rPr>
        <w:t>” kelimesi ağzımızın iki hareketiyle söylenir. O halde bu sözcük iki hecelidir.          i + ki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15874">
        <w:rPr>
          <w:rFonts w:ascii="ALFABET98" w:hAnsi="ALFABET98" w:cs="ALFABET98"/>
          <w:sz w:val="32"/>
          <w:szCs w:val="32"/>
        </w:rPr>
        <w:t>---“</w:t>
      </w:r>
      <w:r w:rsidRPr="00992DCC">
        <w:rPr>
          <w:rFonts w:ascii="ALFABET98" w:hAnsi="ALFABET98" w:cs="ALFABET98"/>
          <w:b/>
          <w:bCs/>
          <w:sz w:val="32"/>
          <w:szCs w:val="32"/>
        </w:rPr>
        <w:t>elbise</w:t>
      </w:r>
      <w:r w:rsidRPr="00315874">
        <w:rPr>
          <w:rFonts w:ascii="ALFABET98" w:hAnsi="ALFABET98" w:cs="ALFABET98"/>
          <w:sz w:val="32"/>
          <w:szCs w:val="32"/>
        </w:rPr>
        <w:t xml:space="preserve">” kelimesi ağzımızın üç hareketiyle söylenir. O halde bu sözcük üç hecelidir.       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 w:rsidRPr="00315874">
        <w:rPr>
          <w:rFonts w:ascii="ALFABET98" w:hAnsi="ALFABET98" w:cs="ALFABET98"/>
          <w:sz w:val="32"/>
          <w:szCs w:val="32"/>
        </w:rPr>
        <w:t>el + bi + s</w:t>
      </w:r>
      <w:r>
        <w:rPr>
          <w:rFonts w:ascii="ALFABET98" w:hAnsi="ALFABET98" w:cs="ALFABET98"/>
          <w:sz w:val="32"/>
          <w:szCs w:val="32"/>
        </w:rPr>
        <w:t>e</w:t>
      </w: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8E7241">
        <w:rPr>
          <w:rFonts w:ascii="ALFABET98" w:hAnsi="ALFABET98" w:cs="ALFABET98"/>
          <w:b/>
          <w:bCs/>
          <w:sz w:val="32"/>
          <w:szCs w:val="32"/>
          <w:u w:val="single"/>
        </w:rPr>
        <w:t>***Her hecede bir tane sesli harf vardır.</w:t>
      </w: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8" o:spid="_x0000_s1039" type="#_x0000_t32" style="position:absolute;left:0;text-align:left;margin-left:108.85pt;margin-top:14.95pt;width:33pt;height:0;z-index:251648000;visibility:visible" strokeweight="1.5pt">
            <v:stroke endarrow="block"/>
          </v:shape>
        </w:pict>
      </w:r>
      <w:r w:rsidRPr="008E7241">
        <w:rPr>
          <w:rFonts w:ascii="ALFABET98" w:hAnsi="ALFABET98" w:cs="ALFABET98"/>
          <w:sz w:val="32"/>
          <w:szCs w:val="32"/>
        </w:rPr>
        <w:t>---duyu</w:t>
      </w:r>
      <w:r w:rsidRPr="008E7241">
        <w:rPr>
          <w:rFonts w:ascii="ALFABET98" w:hAnsi="ALFABET98" w:cs="ALFABET98"/>
          <w:sz w:val="32"/>
          <w:szCs w:val="32"/>
        </w:rPr>
        <w:tab/>
      </w:r>
      <w:r w:rsidRPr="008E7241">
        <w:rPr>
          <w:rFonts w:ascii="ALFABET98" w:hAnsi="ALFABET98" w:cs="ALFABET98"/>
          <w:sz w:val="32"/>
          <w:szCs w:val="32"/>
        </w:rPr>
        <w:tab/>
        <w:t>d</w:t>
      </w:r>
      <w:r w:rsidRPr="008E7241">
        <w:rPr>
          <w:rFonts w:ascii="ALFABET98" w:hAnsi="ALFABET98" w:cs="ALFABET98"/>
          <w:b/>
          <w:bCs/>
          <w:sz w:val="32"/>
          <w:szCs w:val="32"/>
        </w:rPr>
        <w:t>u</w:t>
      </w:r>
      <w:r w:rsidRPr="008E7241">
        <w:rPr>
          <w:rFonts w:ascii="Times New Roman" w:hAnsi="Times New Roman" w:cs="Times New Roman"/>
          <w:sz w:val="32"/>
          <w:szCs w:val="32"/>
        </w:rPr>
        <w:t>–</w:t>
      </w:r>
      <w:r w:rsidRPr="008E7241">
        <w:rPr>
          <w:rFonts w:ascii="ALFABET98" w:hAnsi="ALFABET98" w:cs="ALFABET98"/>
          <w:sz w:val="32"/>
          <w:szCs w:val="32"/>
        </w:rPr>
        <w:t>y</w:t>
      </w:r>
      <w:r w:rsidRPr="008E7241">
        <w:rPr>
          <w:rFonts w:ascii="ALFABET98" w:hAnsi="ALFABET98" w:cs="ALFABET98"/>
          <w:b/>
          <w:bCs/>
          <w:sz w:val="32"/>
          <w:szCs w:val="32"/>
        </w:rPr>
        <w:t>u</w:t>
      </w:r>
    </w:p>
    <w:p w:rsidR="008844C4" w:rsidRPr="002E20B2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9" o:spid="_x0000_s1040" type="#_x0000_t32" style="position:absolute;left:0;text-align:left;margin-left:114.65pt;margin-top:13.1pt;width:33pt;height:0;z-index:251649024;visibility:visible" strokeweight="1.5pt">
            <v:stroke endarrow="block"/>
          </v:shape>
        </w:pict>
      </w:r>
      <w:r>
        <w:rPr>
          <w:rFonts w:ascii="ALFABET98" w:hAnsi="ALFABET98" w:cs="ALFABET98"/>
          <w:b/>
          <w:bCs/>
          <w:sz w:val="32"/>
          <w:szCs w:val="32"/>
        </w:rPr>
        <w:t xml:space="preserve">--- </w:t>
      </w:r>
      <w:r>
        <w:rPr>
          <w:rFonts w:ascii="ALFABET98" w:hAnsi="ALFABET98" w:cs="ALFABET98"/>
          <w:sz w:val="32"/>
          <w:szCs w:val="32"/>
        </w:rPr>
        <w:t>kalem            k</w:t>
      </w:r>
      <w:r w:rsidRPr="008E7241">
        <w:rPr>
          <w:rFonts w:ascii="ALFABET98" w:hAnsi="ALFABET98" w:cs="ALFABET98"/>
          <w:b/>
          <w:bCs/>
          <w:sz w:val="32"/>
          <w:szCs w:val="32"/>
        </w:rPr>
        <w:t>a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 w:cs="ALFABET98"/>
          <w:sz w:val="32"/>
          <w:szCs w:val="32"/>
        </w:rPr>
        <w:t>l</w:t>
      </w:r>
      <w:r w:rsidRPr="008E7241">
        <w:rPr>
          <w:rFonts w:ascii="ALFABET98" w:hAnsi="ALFABET98" w:cs="ALFABET98"/>
          <w:b/>
          <w:bCs/>
          <w:sz w:val="32"/>
          <w:szCs w:val="32"/>
        </w:rPr>
        <w:t>e</w:t>
      </w:r>
      <w:r>
        <w:rPr>
          <w:rFonts w:ascii="ALFABET98" w:hAnsi="ALFABET98" w:cs="ALFABET98"/>
          <w:sz w:val="32"/>
          <w:szCs w:val="32"/>
        </w:rPr>
        <w:t>m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8E7241">
        <w:rPr>
          <w:rFonts w:ascii="ALFABET98" w:hAnsi="ALFABET98" w:cs="ALFABET98"/>
          <w:b/>
          <w:bCs/>
          <w:sz w:val="32"/>
          <w:szCs w:val="32"/>
          <w:u w:val="single"/>
        </w:rPr>
        <w:t>***Bir hece en az bir sesli harften oluşur.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0" o:spid="_x0000_s1041" type="#_x0000_t32" style="position:absolute;left:0;text-align:left;margin-left:128.25pt;margin-top:14.2pt;width:33pt;height:0;z-index:251650048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 xml:space="preserve">--- </w:t>
      </w:r>
      <w:r w:rsidRPr="008E7241">
        <w:rPr>
          <w:rFonts w:ascii="ALFABET98" w:hAnsi="ALFABET98" w:cs="ALFABET98"/>
          <w:sz w:val="32"/>
          <w:szCs w:val="32"/>
        </w:rPr>
        <w:t xml:space="preserve">Atatürk           </w:t>
      </w:r>
      <w:r w:rsidRPr="008E7241">
        <w:rPr>
          <w:rFonts w:ascii="ALFABET98" w:hAnsi="ALFABET98" w:cs="ALFABET98"/>
          <w:b/>
          <w:bCs/>
          <w:sz w:val="32"/>
          <w:szCs w:val="32"/>
        </w:rPr>
        <w:t>A</w:t>
      </w:r>
      <w:r w:rsidRPr="008E7241">
        <w:rPr>
          <w:rFonts w:ascii="ALFABET98" w:hAnsi="ALFABET98" w:cs="ALFABET98"/>
          <w:sz w:val="32"/>
          <w:szCs w:val="32"/>
        </w:rPr>
        <w:t>-ta-türk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>
        <w:rPr>
          <w:noProof/>
          <w:lang w:eastAsia="tr-TR"/>
        </w:rPr>
        <w:pict>
          <v:shape id="AutoShape 101" o:spid="_x0000_s1042" type="#_x0000_t32" style="position:absolute;left:0;text-align:left;margin-left:114.65pt;margin-top:14.75pt;width:33pt;height:0;z-index:251651072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 xml:space="preserve">--- uzak               </w:t>
      </w:r>
      <w:r w:rsidRPr="008E7241">
        <w:rPr>
          <w:rFonts w:ascii="ALFABET98" w:hAnsi="ALFABET98" w:cs="ALFABET98"/>
          <w:b/>
          <w:bCs/>
          <w:sz w:val="32"/>
          <w:szCs w:val="32"/>
        </w:rPr>
        <w:t>u</w:t>
      </w:r>
      <w:r>
        <w:rPr>
          <w:rFonts w:ascii="ALFABET98" w:hAnsi="ALFABET98" w:cs="ALFABET98"/>
          <w:sz w:val="32"/>
          <w:szCs w:val="32"/>
        </w:rPr>
        <w:t>-zak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8E7241">
        <w:rPr>
          <w:rFonts w:ascii="ALFABET98" w:hAnsi="ALFABET98" w:cs="ALFABET98"/>
          <w:b/>
          <w:bCs/>
          <w:sz w:val="32"/>
          <w:szCs w:val="32"/>
          <w:u w:val="single"/>
        </w:rPr>
        <w:t>***Bir hecede en fazla dört harf bulunur.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2" o:spid="_x0000_s1043" type="#_x0000_t32" style="position:absolute;left:0;text-align:left;margin-left:97.05pt;margin-top:13.35pt;width:33pt;height:0;z-index:251652096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104" o:spid="_x0000_s1044" type="#_x0000_t32" style="position:absolute;left:0;text-align:left;margin-left:212.85pt;margin-top:13.35pt;width:33pt;height:0;z-index:251654144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 xml:space="preserve">--- </w:t>
      </w:r>
      <w:r w:rsidRPr="003A498E">
        <w:rPr>
          <w:rFonts w:ascii="ALFABET98" w:hAnsi="ALFABET98" w:cs="ALFABET98"/>
          <w:sz w:val="32"/>
          <w:szCs w:val="32"/>
        </w:rPr>
        <w:t>d</w:t>
      </w:r>
      <w:r>
        <w:rPr>
          <w:rFonts w:ascii="ALFABET98" w:hAnsi="ALFABET98" w:cs="ALFABET98"/>
          <w:sz w:val="32"/>
          <w:szCs w:val="32"/>
        </w:rPr>
        <w:t>ers           d-e-r-s          Dört harfli, bir heceli kelimedir.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3" o:spid="_x0000_s1045" type="#_x0000_t32" style="position:absolute;left:0;text-align:left;margin-left:97.05pt;margin-top:15.4pt;width:33pt;height:0;z-index:251653120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106" o:spid="_x0000_s1046" type="#_x0000_t32" style="position:absolute;left:0;text-align:left;margin-left:207.95pt;margin-top:11.05pt;width:33pt;height:0;z-index:251656192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 xml:space="preserve">--- </w:t>
      </w:r>
      <w:r w:rsidRPr="003A498E">
        <w:rPr>
          <w:rFonts w:ascii="ALFABET98" w:hAnsi="ALFABET98" w:cs="ALFABET98"/>
          <w:sz w:val="32"/>
          <w:szCs w:val="32"/>
        </w:rPr>
        <w:t>yurt</w:t>
      </w:r>
      <w:r>
        <w:rPr>
          <w:rFonts w:ascii="ALFABET98" w:hAnsi="ALFABET98" w:cs="ALFABET98"/>
          <w:sz w:val="32"/>
          <w:szCs w:val="32"/>
        </w:rPr>
        <w:t xml:space="preserve">            y-u-r-t          Dört harfli, bir heceli kelimedir.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5" o:spid="_x0000_s1047" type="#_x0000_t32" style="position:absolute;left:0;text-align:left;margin-left:88.45pt;margin-top:12.05pt;width:33pt;height:0;z-index:251655168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107" o:spid="_x0000_s1048" type="#_x0000_t32" style="position:absolute;left:0;text-align:left;margin-left:212.85pt;margin-top:12.05pt;width:33pt;height:0;z-index:251657216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--- kurs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  k-u-r-s         Dört harfli, bir heceli kelimedir.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8E7241">
        <w:rPr>
          <w:rFonts w:ascii="ALFABET98" w:hAnsi="ALFABET98" w:cs="ALFABET98"/>
          <w:b/>
          <w:bCs/>
          <w:sz w:val="32"/>
          <w:szCs w:val="32"/>
          <w:u w:val="single"/>
        </w:rPr>
        <w:t>***Bir kelimede ne kadar sesli harf varsa o kelimede o kadar hece vardır.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83" o:spid="_x0000_s1049" type="#_x0000_t32" style="position:absolute;left:0;text-align:left;margin-left:64.05pt;margin-top:12.55pt;width:33pt;height:0;z-index:251632640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Kuş        Bir heceli.  K</w:t>
      </w:r>
      <w:r w:rsidRPr="00315874">
        <w:rPr>
          <w:rFonts w:ascii="ALFABET98" w:hAnsi="ALFABET98" w:cs="ALFABET98"/>
          <w:b/>
          <w:bCs/>
          <w:sz w:val="32"/>
          <w:szCs w:val="32"/>
        </w:rPr>
        <w:t>u</w:t>
      </w:r>
      <w:r w:rsidRPr="00315874">
        <w:rPr>
          <w:rFonts w:ascii="ALFABET98" w:hAnsi="ALFABET98" w:cs="ALFABET98"/>
          <w:sz w:val="32"/>
          <w:szCs w:val="32"/>
        </w:rPr>
        <w:t>ş kelimesinde bir tane sesli harf vardır. O da u harfidir.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15874">
        <w:rPr>
          <w:rFonts w:ascii="ALFABET98" w:hAnsi="ALFABET98" w:cs="ALFABET98"/>
          <w:sz w:val="32"/>
          <w:szCs w:val="32"/>
        </w:rPr>
        <w:t>Şimdi örneğe göre aşağıdaki kelimeleri inceleyelim.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0" o:spid="_x0000_s1050" type="#_x0000_t32" style="position:absolute;left:0;text-align:left;margin-left:373.05pt;margin-top:55.65pt;width:33pt;height:0;z-index:251639808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89" o:spid="_x0000_s1051" type="#_x0000_t32" style="position:absolute;left:0;text-align:left;margin-left:373.05pt;margin-top:33.45pt;width:33pt;height:0;z-index:251638784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88" o:spid="_x0000_s1052" type="#_x0000_t32" style="position:absolute;left:0;text-align:left;margin-left:373.05pt;margin-top:13.65pt;width:33pt;height:0;z-index:251637760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84" o:spid="_x0000_s1053" type="#_x0000_t32" style="position:absolute;left:0;text-align:left;margin-left:69.45pt;margin-top:13.65pt;width:33pt;height:0;z-index:251633664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Z</w:t>
      </w:r>
      <w:r w:rsidRPr="00315874">
        <w:rPr>
          <w:rFonts w:ascii="ALFABET98" w:hAnsi="ALFABET98" w:cs="ALFABET98"/>
          <w:b/>
          <w:bCs/>
          <w:sz w:val="32"/>
          <w:szCs w:val="32"/>
        </w:rPr>
        <w:t>i</w:t>
      </w:r>
      <w:r w:rsidRPr="00315874">
        <w:rPr>
          <w:rFonts w:ascii="ALFABET98" w:hAnsi="ALFABET98" w:cs="ALFABET98"/>
          <w:sz w:val="32"/>
          <w:szCs w:val="32"/>
        </w:rPr>
        <w:t xml:space="preserve">l              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i</w:t>
      </w:r>
      <w:r w:rsidRPr="00315874">
        <w:rPr>
          <w:rFonts w:ascii="ALFABET98" w:hAnsi="ALFABET98" w:cs="ALFABET98"/>
          <w:sz w:val="32"/>
          <w:szCs w:val="32"/>
        </w:rPr>
        <w:t xml:space="preserve"> harfi sesli-bir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zil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85" o:spid="_x0000_s1054" type="#_x0000_t32" style="position:absolute;left:0;text-align:left;margin-left:69.45pt;margin-top:11.8pt;width:33pt;height:0;z-index:251634688;visibility:visible" strokeweight="1.5pt">
            <v:stroke endarrow="block"/>
          </v:shape>
        </w:pic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nn</w:t>
      </w:r>
      <w:r w:rsidRPr="00315874">
        <w:rPr>
          <w:rFonts w:ascii="ALFABET98" w:hAnsi="ALFABET98" w:cs="ALFABET98"/>
          <w:b/>
          <w:bCs/>
          <w:sz w:val="32"/>
          <w:szCs w:val="32"/>
        </w:rPr>
        <w:t xml:space="preserve">e  </w:t>
      </w:r>
      <w:r w:rsidRPr="00315874">
        <w:rPr>
          <w:rFonts w:ascii="ALFABET98" w:hAnsi="ALFABET98" w:cs="ALFABET98"/>
          <w:b/>
          <w:bCs/>
          <w:sz w:val="32"/>
          <w:szCs w:val="32"/>
        </w:rPr>
        <w:tab/>
      </w:r>
      <w:r w:rsidRPr="00315874">
        <w:rPr>
          <w:rFonts w:ascii="ALFABET98" w:hAnsi="ALFABET98" w:cs="ALFABET98"/>
          <w:b/>
          <w:bCs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a-e</w:t>
      </w:r>
      <w:r w:rsidRPr="00315874">
        <w:rPr>
          <w:rFonts w:ascii="ALFABET98" w:hAnsi="ALFABET98" w:cs="ALFABET98"/>
          <w:sz w:val="32"/>
          <w:szCs w:val="32"/>
        </w:rPr>
        <w:t xml:space="preserve"> harfi sesli-iki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an-ne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86" o:spid="_x0000_s1055" type="#_x0000_t32" style="position:absolute;left:0;text-align:left;margin-left:102.45pt;margin-top:12.95pt;width:33pt;height:0;z-index:251635712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P</w:t>
      </w:r>
      <w:r w:rsidRPr="00315874">
        <w:rPr>
          <w:rFonts w:ascii="ALFABET98" w:hAnsi="ALFABET98" w:cs="ALFABET98"/>
          <w:b/>
          <w:bCs/>
          <w:sz w:val="32"/>
          <w:szCs w:val="32"/>
        </w:rPr>
        <w:t>o</w:t>
      </w:r>
      <w:r w:rsidRPr="00315874">
        <w:rPr>
          <w:rFonts w:ascii="ALFABET98" w:hAnsi="ALFABET98" w:cs="ALFABET98"/>
          <w:sz w:val="32"/>
          <w:szCs w:val="32"/>
        </w:rPr>
        <w:t>rt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k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l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o-a-a</w:t>
      </w:r>
      <w:r w:rsidRPr="00315874">
        <w:rPr>
          <w:rFonts w:ascii="ALFABET98" w:hAnsi="ALFABET98" w:cs="ALFABET98"/>
          <w:sz w:val="32"/>
          <w:szCs w:val="32"/>
        </w:rPr>
        <w:t xml:space="preserve"> harfi sesli-üç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por-ta-kal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1" o:spid="_x0000_s1056" type="#_x0000_t32" style="position:absolute;left:0;text-align:left;margin-left:393.7pt;margin-top:12.9pt;width:33pt;height:0;z-index:251640832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87" o:spid="_x0000_s1057" type="#_x0000_t32" style="position:absolute;left:0;text-align:left;margin-left:102.45pt;margin-top:11.7pt;width:33pt;height:0;z-index:251636736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92" o:spid="_x0000_s1058" type="#_x0000_t32" style="position:absolute;left:0;text-align:left;margin-left:69.45pt;margin-top:57.3pt;width:33pt;height:0;z-index:251641856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B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tt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n</w:t>
      </w:r>
      <w:r w:rsidRPr="00315874">
        <w:rPr>
          <w:rFonts w:ascii="ALFABET98" w:hAnsi="ALFABET98" w:cs="ALFABET98"/>
          <w:b/>
          <w:bCs/>
          <w:sz w:val="32"/>
          <w:szCs w:val="32"/>
        </w:rPr>
        <w:t>i</w:t>
      </w:r>
      <w:r w:rsidRPr="00315874">
        <w:rPr>
          <w:rFonts w:ascii="ALFABET98" w:hAnsi="ALFABET98" w:cs="ALFABET98"/>
          <w:sz w:val="32"/>
          <w:szCs w:val="32"/>
        </w:rPr>
        <w:t>y</w:t>
      </w:r>
      <w:r w:rsidRPr="00315874">
        <w:rPr>
          <w:rFonts w:ascii="ALFABET98" w:hAnsi="ALFABET98" w:cs="ALFABET98"/>
          <w:b/>
          <w:bCs/>
          <w:sz w:val="32"/>
          <w:szCs w:val="32"/>
        </w:rPr>
        <w:t>e</w:t>
      </w:r>
      <w:r w:rsidRPr="00315874">
        <w:rPr>
          <w:rFonts w:ascii="ALFABET98" w:hAnsi="ALFABET98" w:cs="ALFABET98"/>
          <w:b/>
          <w:bCs/>
          <w:sz w:val="32"/>
          <w:szCs w:val="32"/>
        </w:rPr>
        <w:tab/>
      </w:r>
      <w:r w:rsidRPr="00315874">
        <w:rPr>
          <w:rFonts w:ascii="ALFABET98" w:hAnsi="ALFABET98" w:cs="ALFABET98"/>
          <w:b/>
          <w:bCs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a-a-i-e</w:t>
      </w:r>
      <w:r w:rsidRPr="00315874">
        <w:rPr>
          <w:rFonts w:ascii="ALFABET98" w:hAnsi="ALFABET98" w:cs="ALFABET98"/>
          <w:sz w:val="32"/>
          <w:szCs w:val="32"/>
        </w:rPr>
        <w:t xml:space="preserve"> harfi sesli-dört heceli kelime</w:t>
      </w:r>
      <w:r w:rsidRPr="00315874">
        <w:rPr>
          <w:rFonts w:ascii="ALFABET98" w:hAnsi="ALFABET98" w:cs="ALFABET98"/>
          <w:sz w:val="32"/>
          <w:szCs w:val="32"/>
        </w:rPr>
        <w:tab/>
        <w:t>bat-ta-ni-ye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>Şimdi aşağıdaki kelimeler</w:t>
      </w:r>
      <w:r w:rsidRPr="00315874">
        <w:rPr>
          <w:rFonts w:ascii="ALFABET98" w:hAnsi="ALFABET98" w:cs="ALFABET98"/>
          <w:b/>
          <w:bCs/>
          <w:sz w:val="32"/>
          <w:szCs w:val="32"/>
        </w:rPr>
        <w:t>in hecelenişine dikkat edelim.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5" o:spid="_x0000_s1059" type="#_x0000_t32" style="position:absolute;left:0;text-align:left;margin-left:347.85pt;margin-top:14pt;width:33pt;height:0;z-index:251644928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Sp</w:t>
      </w:r>
      <w:r w:rsidRPr="00315874">
        <w:rPr>
          <w:rFonts w:ascii="ALFABET98" w:hAnsi="ALFABET98" w:cs="ALFABET98"/>
          <w:b/>
          <w:bCs/>
          <w:sz w:val="32"/>
          <w:szCs w:val="32"/>
        </w:rPr>
        <w:t>o</w:t>
      </w:r>
      <w:r w:rsidRPr="00315874">
        <w:rPr>
          <w:rFonts w:ascii="ALFABET98" w:hAnsi="ALFABET98" w:cs="ALFABET98"/>
          <w:sz w:val="32"/>
          <w:szCs w:val="32"/>
        </w:rPr>
        <w:t>r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o</w:t>
      </w:r>
      <w:r>
        <w:rPr>
          <w:rFonts w:ascii="ALFABET98" w:hAnsi="ALFABET98" w:cs="ALFABET98"/>
          <w:sz w:val="32"/>
          <w:szCs w:val="32"/>
        </w:rPr>
        <w:t>harfi sesli-bir heceli kelime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>spo</w:t>
      </w:r>
      <w:r>
        <w:rPr>
          <w:rFonts w:ascii="ALFABET98" w:hAnsi="ALFABET98" w:cs="ALFABET98"/>
          <w:sz w:val="32"/>
          <w:szCs w:val="32"/>
        </w:rPr>
        <w:t>r</w:t>
      </w:r>
    </w:p>
    <w:p w:rsidR="008844C4" w:rsidRPr="0031587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6" o:spid="_x0000_s1060" type="#_x0000_t32" style="position:absolute;left:0;text-align:left;margin-left:347.2pt;margin-top:11.7pt;width:33pt;height:0;z-index:251645952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94" o:spid="_x0000_s1061" type="#_x0000_t32" style="position:absolute;left:0;text-align:left;margin-left:94.45pt;margin-top:11.7pt;width:33pt;height:0;z-index:251643904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Gr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n</w:t>
      </w:r>
      <w:r w:rsidRPr="00315874">
        <w:rPr>
          <w:rFonts w:ascii="ALFABET98" w:hAnsi="ALFABET98" w:cs="ALFABET98"/>
          <w:b/>
          <w:bCs/>
          <w:sz w:val="32"/>
          <w:szCs w:val="32"/>
        </w:rPr>
        <w:t>ü</w:t>
      </w:r>
      <w:r w:rsidRPr="00315874">
        <w:rPr>
          <w:rFonts w:ascii="ALFABET98" w:hAnsi="ALFABET98" w:cs="ALFABET98"/>
          <w:sz w:val="32"/>
          <w:szCs w:val="32"/>
        </w:rPr>
        <w:t>l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a-ü</w:t>
      </w:r>
      <w:r w:rsidRPr="00315874">
        <w:rPr>
          <w:rFonts w:ascii="ALFABET98" w:hAnsi="ALFABET98" w:cs="ALFABET98"/>
          <w:sz w:val="32"/>
          <w:szCs w:val="32"/>
        </w:rPr>
        <w:t xml:space="preserve"> harfi sesli-iki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gra-nül</w:t>
      </w:r>
    </w:p>
    <w:p w:rsidR="008844C4" w:rsidRPr="003A498E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7" o:spid="_x0000_s1062" type="#_x0000_t32" style="position:absolute;left:0;text-align:left;margin-left:347.2pt;margin-top:12.6pt;width:33pt;height:0;z-index:251646976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93" o:spid="_x0000_s1063" type="#_x0000_t32" style="position:absolute;left:0;text-align:left;margin-left:94.45pt;margin-top:12.6pt;width:33pt;height:0;z-index:251642880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Tr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kt</w:t>
      </w:r>
      <w:r w:rsidRPr="00315874">
        <w:rPr>
          <w:rFonts w:ascii="ALFABET98" w:hAnsi="ALFABET98" w:cs="ALFABET98"/>
          <w:b/>
          <w:bCs/>
          <w:sz w:val="32"/>
          <w:szCs w:val="32"/>
        </w:rPr>
        <w:t>ö</w:t>
      </w:r>
      <w:r w:rsidRPr="00315874">
        <w:rPr>
          <w:rFonts w:ascii="ALFABET98" w:hAnsi="ALFABET98" w:cs="ALFABET98"/>
          <w:sz w:val="32"/>
          <w:szCs w:val="32"/>
        </w:rPr>
        <w:t>r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a-ö</w:t>
      </w:r>
      <w:r w:rsidRPr="00315874">
        <w:rPr>
          <w:rFonts w:ascii="ALFABET98" w:hAnsi="ALFABET98" w:cs="ALFABET98"/>
          <w:sz w:val="32"/>
          <w:szCs w:val="32"/>
        </w:rPr>
        <w:t xml:space="preserve"> harfi sesli-iki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trak-tör</w:t>
      </w:r>
    </w:p>
    <w:p w:rsidR="008844C4" w:rsidRPr="008E724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8844C4" w:rsidRPr="00BF4CE1" w:rsidRDefault="008844C4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16"/>
          <w:szCs w:val="16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KELİME(SÖZCÜK):</w:t>
      </w:r>
    </w:p>
    <w:p w:rsidR="008844C4" w:rsidRPr="00CC6C3B" w:rsidRDefault="008844C4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sz w:val="16"/>
          <w:szCs w:val="16"/>
        </w:rPr>
      </w:pP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 xml:space="preserve">Tek başına anlamı olan ya da olmayan; cümle içinde anlamı tamamlayan ses ya da ses topluluğuna </w:t>
      </w:r>
      <w:r w:rsidRPr="000B799F">
        <w:rPr>
          <w:rFonts w:ascii="ALFABET98" w:hAnsi="ALFABET98" w:cs="ALFABET98"/>
          <w:b/>
          <w:bCs/>
          <w:sz w:val="32"/>
          <w:szCs w:val="32"/>
        </w:rPr>
        <w:t>kelime</w:t>
      </w:r>
      <w:r w:rsidRPr="000B799F">
        <w:rPr>
          <w:rFonts w:ascii="ALFABET98" w:hAnsi="ALFABET98" w:cs="ALFABET98"/>
          <w:sz w:val="32"/>
          <w:szCs w:val="32"/>
        </w:rPr>
        <w:t xml:space="preserve"> denir. 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  <w:r w:rsidRPr="000B799F">
        <w:rPr>
          <w:rFonts w:ascii="ALFABET98" w:hAnsi="ALFABET98" w:cs="ALFABET98"/>
          <w:sz w:val="32"/>
          <w:szCs w:val="32"/>
        </w:rPr>
        <w:t>“kalem, ağaç, ev, o, bu, kim, nasıl, şişe, koltuk, nerede</w:t>
      </w:r>
      <w:r w:rsidRPr="000B799F">
        <w:rPr>
          <w:rFonts w:ascii="Arial Narrow" w:hAnsi="Arial Narrow" w:cs="Arial Narrow"/>
          <w:sz w:val="32"/>
          <w:szCs w:val="32"/>
        </w:rPr>
        <w:t>…</w:t>
      </w:r>
      <w:r w:rsidRPr="000B799F">
        <w:rPr>
          <w:rFonts w:ascii="ALFABET98" w:hAnsi="ALFABET98" w:cs="ALFABET98"/>
          <w:sz w:val="32"/>
          <w:szCs w:val="32"/>
        </w:rPr>
        <w:t xml:space="preserve">” </w:t>
      </w:r>
      <w:r w:rsidRPr="000B799F">
        <w:rPr>
          <w:rFonts w:ascii="ALFABET98" w:hAnsi="ALFABET98" w:cs="ALFABET98"/>
          <w:b/>
          <w:bCs/>
          <w:sz w:val="32"/>
          <w:szCs w:val="32"/>
        </w:rPr>
        <w:t>kelimelerinin tek başına anlamları vardır.</w:t>
      </w:r>
    </w:p>
    <w:p w:rsidR="008844C4" w:rsidRPr="00827B6D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</w:t>
      </w:r>
      <w:r w:rsidRPr="000B799F">
        <w:rPr>
          <w:rFonts w:ascii="ALFABET98" w:hAnsi="ALFABET98" w:cs="ALFABET98"/>
          <w:b/>
          <w:bCs/>
          <w:sz w:val="32"/>
          <w:szCs w:val="32"/>
        </w:rPr>
        <w:t xml:space="preserve">Okulumuzu çok seviyorum.” </w:t>
      </w:r>
      <w:r w:rsidRPr="000B799F">
        <w:rPr>
          <w:rFonts w:ascii="ALFABET98" w:hAnsi="ALFABET98" w:cs="ALFABET98"/>
          <w:sz w:val="32"/>
          <w:szCs w:val="32"/>
        </w:rPr>
        <w:t xml:space="preserve">Cümlesinde üç tane kelime vardır. 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 w:rsidRPr="000B799F">
        <w:rPr>
          <w:rFonts w:ascii="ALFABET98" w:hAnsi="ALFABET98" w:cs="ALFABET98"/>
          <w:sz w:val="32"/>
          <w:szCs w:val="32"/>
        </w:rPr>
        <w:t>Bunlar</w:t>
      </w:r>
      <w:r>
        <w:rPr>
          <w:rFonts w:ascii="ALFABET98" w:hAnsi="ALFABET98" w:cs="ALFABET98"/>
          <w:sz w:val="32"/>
          <w:szCs w:val="32"/>
        </w:rPr>
        <w:t xml:space="preserve">; </w:t>
      </w:r>
      <w:r w:rsidRPr="000B799F">
        <w:rPr>
          <w:rFonts w:ascii="ALFABET98" w:hAnsi="ALFABET98" w:cs="ALFABET98"/>
          <w:b/>
          <w:bCs/>
          <w:sz w:val="32"/>
          <w:szCs w:val="32"/>
        </w:rPr>
        <w:t xml:space="preserve">okulumuzu-çok-seviyorum </w:t>
      </w:r>
      <w:r w:rsidRPr="000B799F">
        <w:rPr>
          <w:rFonts w:ascii="ALFABET98" w:hAnsi="ALFABET98" w:cs="ALFABET98"/>
          <w:sz w:val="32"/>
          <w:szCs w:val="32"/>
        </w:rPr>
        <w:t>kelimeleridir.</w:t>
      </w:r>
    </w:p>
    <w:p w:rsidR="008844C4" w:rsidRPr="00827B6D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 w:rsidRPr="000B799F">
        <w:rPr>
          <w:rFonts w:ascii="ALFABET98" w:hAnsi="ALFABET98" w:cs="ALFABET98"/>
          <w:sz w:val="32"/>
          <w:szCs w:val="32"/>
        </w:rPr>
        <w:t>“</w:t>
      </w:r>
      <w:r w:rsidRPr="000B799F">
        <w:rPr>
          <w:rFonts w:ascii="ALFABET98" w:hAnsi="ALFABET98" w:cs="ALFABET98"/>
          <w:b/>
          <w:bCs/>
          <w:sz w:val="32"/>
          <w:szCs w:val="32"/>
        </w:rPr>
        <w:t xml:space="preserve">O geldi.” </w:t>
      </w:r>
      <w:r w:rsidRPr="000B799F">
        <w:rPr>
          <w:rFonts w:ascii="ALFABET98" w:hAnsi="ALFABET98" w:cs="ALFABET98"/>
          <w:sz w:val="32"/>
          <w:szCs w:val="32"/>
        </w:rPr>
        <w:t xml:space="preserve">Cümlesi iki kelimeden oluşmuştur. </w:t>
      </w:r>
      <w:r w:rsidRPr="000B799F">
        <w:rPr>
          <w:rFonts w:ascii="ALFABET98" w:hAnsi="ALFABET98" w:cs="ALFABET98"/>
          <w:b/>
          <w:bCs/>
          <w:sz w:val="32"/>
          <w:szCs w:val="32"/>
        </w:rPr>
        <w:t>O</w:t>
      </w:r>
      <w:r w:rsidRPr="000B799F">
        <w:rPr>
          <w:rFonts w:ascii="ALFABET98" w:hAnsi="ALFABET98" w:cs="ALFABET98"/>
          <w:sz w:val="32"/>
          <w:szCs w:val="32"/>
        </w:rPr>
        <w:t xml:space="preserve">  ve</w:t>
      </w:r>
      <w:r w:rsidRPr="000B799F">
        <w:rPr>
          <w:rFonts w:ascii="ALFABET98" w:hAnsi="ALFABET98" w:cs="ALFABET98"/>
          <w:b/>
          <w:bCs/>
          <w:sz w:val="32"/>
          <w:szCs w:val="32"/>
        </w:rPr>
        <w:t>geldi</w:t>
      </w:r>
      <w:r w:rsidRPr="000B799F">
        <w:rPr>
          <w:rFonts w:ascii="ALFABET98" w:hAnsi="ALFABET98" w:cs="ALFABET98"/>
          <w:sz w:val="32"/>
          <w:szCs w:val="32"/>
        </w:rPr>
        <w:t xml:space="preserve"> kelimeleridir.</w:t>
      </w:r>
    </w:p>
    <w:p w:rsidR="008844C4" w:rsidRPr="000B799F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</w:t>
      </w:r>
      <w:r w:rsidRPr="00827B6D">
        <w:rPr>
          <w:rFonts w:ascii="ALFABET98" w:hAnsi="ALFABET98" w:cs="ALFABET98"/>
          <w:b/>
          <w:bCs/>
          <w:sz w:val="32"/>
          <w:szCs w:val="32"/>
        </w:rPr>
        <w:t>Fakat, ve, ama, ile, ya da, veya, çünkü, gibi</w:t>
      </w:r>
      <w:r w:rsidRPr="000B799F">
        <w:rPr>
          <w:rFonts w:ascii="Arial Narrow" w:hAnsi="Arial Narrow" w:cs="Arial Narrow"/>
          <w:sz w:val="32"/>
          <w:szCs w:val="32"/>
        </w:rPr>
        <w:t>…</w:t>
      </w:r>
      <w:r w:rsidRPr="000B799F">
        <w:rPr>
          <w:rFonts w:ascii="ALFABET98" w:hAnsi="ALFABET98" w:cs="ALFABET98"/>
          <w:sz w:val="32"/>
          <w:szCs w:val="32"/>
        </w:rPr>
        <w:t xml:space="preserve">.” </w:t>
      </w:r>
      <w:r w:rsidRPr="00827B6D">
        <w:rPr>
          <w:rFonts w:ascii="ALFABET98" w:hAnsi="ALFABET98" w:cs="ALFABET98"/>
          <w:sz w:val="32"/>
          <w:szCs w:val="32"/>
        </w:rPr>
        <w:t>kelimelerinin tek başına anlamları yoktur. Bu kelimeler cümle kurulmasında işe yararlar.</w:t>
      </w:r>
      <w:r>
        <w:rPr>
          <w:rFonts w:ascii="ALFABET98" w:hAnsi="ALFABET98" w:cs="ALFABET98"/>
          <w:sz w:val="32"/>
          <w:szCs w:val="32"/>
        </w:rPr>
        <w:t xml:space="preserve"> Böyle kelimeler</w:t>
      </w:r>
      <w:r w:rsidRPr="00827B6D">
        <w:rPr>
          <w:rFonts w:ascii="ALFABET98" w:hAnsi="ALFABET98" w:cs="ALFABET98"/>
          <w:sz w:val="32"/>
          <w:szCs w:val="32"/>
        </w:rPr>
        <w:t xml:space="preserve">e </w:t>
      </w:r>
      <w:r w:rsidRPr="00827B6D">
        <w:rPr>
          <w:rFonts w:ascii="ALFABET98" w:hAnsi="ALFABET98" w:cs="ALFABET98"/>
          <w:b/>
          <w:bCs/>
          <w:sz w:val="32"/>
          <w:szCs w:val="32"/>
        </w:rPr>
        <w:t>tek başına anlamı olmayan kelimeler</w:t>
      </w:r>
      <w:r w:rsidRPr="00827B6D">
        <w:rPr>
          <w:rFonts w:ascii="ALFABET98" w:hAnsi="ALFABET98" w:cs="ALFABET98"/>
          <w:sz w:val="32"/>
          <w:szCs w:val="32"/>
        </w:rPr>
        <w:t xml:space="preserve"> denir.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“Dikkat etmediği </w:t>
      </w:r>
      <w:r w:rsidRPr="00827B6D">
        <w:rPr>
          <w:rFonts w:ascii="ALFABET98" w:hAnsi="ALFABET98" w:cs="ALFABET98"/>
          <w:b/>
          <w:bCs/>
          <w:sz w:val="32"/>
          <w:szCs w:val="32"/>
        </w:rPr>
        <w:t>için</w:t>
      </w:r>
      <w:r>
        <w:rPr>
          <w:rFonts w:ascii="ALFABET98" w:hAnsi="ALFABET98" w:cs="ALFABET98"/>
          <w:sz w:val="32"/>
          <w:szCs w:val="32"/>
        </w:rPr>
        <w:t xml:space="preserve"> sınavda başarılı olamadı.”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“Erken yatmalıyım, </w:t>
      </w:r>
      <w:r w:rsidRPr="00827B6D">
        <w:rPr>
          <w:rFonts w:ascii="ALFABET98" w:hAnsi="ALFABET98" w:cs="ALFABET98"/>
          <w:b/>
          <w:bCs/>
          <w:sz w:val="32"/>
          <w:szCs w:val="32"/>
        </w:rPr>
        <w:t>çünkü</w:t>
      </w:r>
      <w:r>
        <w:rPr>
          <w:rFonts w:ascii="ALFABET98" w:hAnsi="ALFABET98" w:cs="ALFABET98"/>
          <w:sz w:val="32"/>
          <w:szCs w:val="32"/>
        </w:rPr>
        <w:t xml:space="preserve"> erken kalkmam gerekiyor.</w:t>
      </w:r>
    </w:p>
    <w:p w:rsidR="008844C4" w:rsidRPr="003B0F59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8844C4" w:rsidRPr="00827B6D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8844C4" w:rsidRPr="00BF4CE1" w:rsidRDefault="008844C4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16"/>
          <w:szCs w:val="16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EŞ ANLAMLI KELİMELER</w:t>
      </w:r>
    </w:p>
    <w:p w:rsidR="008844C4" w:rsidRPr="003B0F59" w:rsidRDefault="008844C4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sz w:val="16"/>
          <w:szCs w:val="16"/>
        </w:rPr>
      </w:pP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Yazılışları ve okunuşları farklı, anlamları aynı olan kelimeler </w:t>
      </w:r>
      <w:r>
        <w:rPr>
          <w:rFonts w:ascii="ALFABET98" w:hAnsi="ALFABET98" w:cs="ALFABET98"/>
          <w:b/>
          <w:bCs/>
          <w:sz w:val="32"/>
          <w:szCs w:val="32"/>
        </w:rPr>
        <w:t>eş anlamlı (anlamdaş) kelimeler</w:t>
      </w:r>
      <w:r>
        <w:rPr>
          <w:rFonts w:ascii="ALFABET98" w:hAnsi="ALFABET98" w:cs="ALFABET98"/>
          <w:sz w:val="32"/>
          <w:szCs w:val="32"/>
        </w:rPr>
        <w:t>denir.</w:t>
      </w:r>
    </w:p>
    <w:p w:rsidR="008844C4" w:rsidRPr="003B0F59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---Annem doğum günümde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armağan</w:t>
      </w:r>
      <w:r>
        <w:rPr>
          <w:rFonts w:ascii="ALFABET98" w:hAnsi="ALFABET98" w:cs="ALFABET98"/>
          <w:sz w:val="32"/>
          <w:szCs w:val="32"/>
        </w:rPr>
        <w:t xml:space="preserve"> aldı.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---Annem doğum günümde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hediye</w:t>
      </w:r>
      <w:r>
        <w:rPr>
          <w:rFonts w:ascii="ALFABET98" w:hAnsi="ALFABET98" w:cs="ALFABET98"/>
          <w:sz w:val="32"/>
          <w:szCs w:val="32"/>
        </w:rPr>
        <w:t xml:space="preserve"> aldı.</w:t>
      </w:r>
    </w:p>
    <w:p w:rsidR="008844C4" w:rsidRPr="003B0F59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Yukarıdaki cümlelerde altı çizili sözcüler eş anlamlı kelimelerdir. </w:t>
      </w:r>
      <w:r w:rsidRPr="003B0F59">
        <w:rPr>
          <w:rFonts w:ascii="ALFABET98" w:hAnsi="ALFABET98" w:cs="ALFABET98"/>
          <w:b/>
          <w:bCs/>
          <w:sz w:val="32"/>
          <w:szCs w:val="32"/>
        </w:rPr>
        <w:t>Armağan ve hediye</w:t>
      </w:r>
      <w:r>
        <w:rPr>
          <w:rFonts w:ascii="ALFABET98" w:hAnsi="ALFABET98" w:cs="ALFABET98"/>
          <w:sz w:val="32"/>
          <w:szCs w:val="32"/>
        </w:rPr>
        <w:t xml:space="preserve"> kelimelerinin yazılışları ve okunuşları farklıdır, fakat taşıdığı anlam aynıdır.</w:t>
      </w:r>
    </w:p>
    <w:p w:rsidR="008844C4" w:rsidRPr="003B0F59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>
        <w:rPr>
          <w:rFonts w:ascii="ALFABET98" w:hAnsi="ALFABET98" w:cs="ALFABET98"/>
          <w:sz w:val="32"/>
          <w:szCs w:val="32"/>
        </w:rPr>
        <w:t xml:space="preserve"> Bizim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vatanımız</w:t>
      </w:r>
      <w:r>
        <w:rPr>
          <w:rFonts w:ascii="ALFABET98" w:hAnsi="ALFABET98" w:cs="ALFABET98"/>
          <w:sz w:val="32"/>
          <w:szCs w:val="32"/>
        </w:rPr>
        <w:t xml:space="preserve"> Türkiye’dir.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>
        <w:rPr>
          <w:rFonts w:ascii="ALFABET98" w:hAnsi="ALFABET98" w:cs="ALFABET98"/>
          <w:sz w:val="32"/>
          <w:szCs w:val="32"/>
        </w:rPr>
        <w:t xml:space="preserve"> Bizim </w:t>
      </w:r>
      <w:r>
        <w:rPr>
          <w:rFonts w:ascii="ALFABET98" w:hAnsi="ALFABET98" w:cs="ALFABET98"/>
          <w:b/>
          <w:bCs/>
          <w:sz w:val="32"/>
          <w:szCs w:val="32"/>
          <w:u w:val="single"/>
        </w:rPr>
        <w:t>yurdumuz</w:t>
      </w:r>
      <w:r>
        <w:rPr>
          <w:rFonts w:ascii="ALFABET98" w:hAnsi="ALFABET98" w:cs="ALFABET98"/>
          <w:sz w:val="32"/>
          <w:szCs w:val="32"/>
        </w:rPr>
        <w:t xml:space="preserve"> Türkiye’dir.</w:t>
      </w:r>
    </w:p>
    <w:p w:rsidR="008844C4" w:rsidRPr="003B0F59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8844C4" w:rsidRPr="003B0F59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Ayakkabılarım</w:t>
      </w:r>
      <w:r>
        <w:rPr>
          <w:rFonts w:ascii="ALFABET98" w:hAnsi="ALFABET98" w:cs="ALFABET98"/>
          <w:sz w:val="32"/>
          <w:szCs w:val="32"/>
        </w:rPr>
        <w:t xml:space="preserve"> ayaklarımı çok sıkıyor.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Pabuçlarım</w:t>
      </w:r>
      <w:r w:rsidRPr="003B0F59">
        <w:rPr>
          <w:rFonts w:ascii="ALFABET98" w:hAnsi="ALFABET98" w:cs="ALFABET98"/>
          <w:sz w:val="32"/>
          <w:szCs w:val="32"/>
        </w:rPr>
        <w:t xml:space="preserve"> ayaklarımı çok sıkıyor.</w:t>
      </w:r>
    </w:p>
    <w:p w:rsidR="008844C4" w:rsidRPr="003B0F59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8844C4" w:rsidRPr="003B0F59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Güz</w:t>
      </w:r>
      <w:r>
        <w:rPr>
          <w:rFonts w:ascii="ALFABET98" w:hAnsi="ALFABET98" w:cs="ALFABET98"/>
          <w:sz w:val="32"/>
          <w:szCs w:val="32"/>
        </w:rPr>
        <w:t xml:space="preserve"> gelince ağaçlar yapraklarını döker.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Sonbahar</w:t>
      </w:r>
      <w:r>
        <w:rPr>
          <w:rFonts w:ascii="ALFABET98" w:hAnsi="ALFABET98" w:cs="ALFABET98"/>
          <w:sz w:val="32"/>
          <w:szCs w:val="32"/>
        </w:rPr>
        <w:t xml:space="preserve"> gelince ağaçlar yapraklarını döker.</w:t>
      </w:r>
    </w:p>
    <w:p w:rsidR="008844C4" w:rsidRPr="003B0F59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>
        <w:rPr>
          <w:rFonts w:ascii="ALFABET98" w:hAnsi="ALFABET98" w:cs="ALFABET98"/>
          <w:sz w:val="32"/>
          <w:szCs w:val="32"/>
        </w:rPr>
        <w:t xml:space="preserve"> Haftaya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vilayetteki</w:t>
      </w:r>
      <w:r>
        <w:rPr>
          <w:rFonts w:ascii="ALFABET98" w:hAnsi="ALFABET98" w:cs="ALFABET98"/>
          <w:sz w:val="32"/>
          <w:szCs w:val="32"/>
        </w:rPr>
        <w:t xml:space="preserve"> tiyatro gösterisine gidelim.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>
        <w:rPr>
          <w:rFonts w:ascii="ALFABET98" w:hAnsi="ALFABET98" w:cs="ALFABET98"/>
          <w:sz w:val="32"/>
          <w:szCs w:val="32"/>
        </w:rPr>
        <w:t xml:space="preserve"> Haftaya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ildeki</w:t>
      </w:r>
      <w:r>
        <w:rPr>
          <w:rFonts w:ascii="ALFABET98" w:hAnsi="ALFABET98" w:cs="ALFABET98"/>
          <w:sz w:val="32"/>
          <w:szCs w:val="32"/>
        </w:rPr>
        <w:t xml:space="preserve"> tiyatro gösterisine gidelim.</w:t>
      </w:r>
    </w:p>
    <w:p w:rsidR="008844C4" w:rsidRDefault="008844C4" w:rsidP="00BF4CE1">
      <w:pPr>
        <w:pStyle w:val="NormalWeb"/>
        <w:numPr>
          <w:ilvl w:val="0"/>
          <w:numId w:val="2"/>
        </w:numPr>
        <w:jc w:val="center"/>
        <w:rPr>
          <w:rFonts w:ascii="ALFABET98" w:hAnsi="ALFABET98" w:cs="ALFABET98"/>
          <w:b/>
          <w:bCs/>
          <w:sz w:val="32"/>
          <w:szCs w:val="32"/>
        </w:rPr>
        <w:sectPr w:rsidR="008844C4" w:rsidSect="00156163">
          <w:footerReference w:type="default" r:id="rId8"/>
          <w:pgSz w:w="11906" w:h="16838"/>
          <w:pgMar w:top="567" w:right="424" w:bottom="0" w:left="567" w:header="288" w:footer="0" w:gutter="0"/>
          <w:cols w:space="708"/>
          <w:docGrid w:linePitch="381"/>
        </w:sectPr>
      </w:pPr>
    </w:p>
    <w:p w:rsidR="008844C4" w:rsidRPr="00BF4CE1" w:rsidRDefault="008844C4" w:rsidP="00BF4CE1">
      <w:pPr>
        <w:pStyle w:val="NormalWeb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32"/>
          <w:szCs w:val="32"/>
        </w:rPr>
      </w:pPr>
      <w:r w:rsidRPr="00BF4CE1">
        <w:rPr>
          <w:rFonts w:ascii="ALFABET98" w:hAnsi="ALFABET98" w:cs="ALFABET98"/>
          <w:b/>
          <w:bCs/>
          <w:color w:val="FF0000"/>
          <w:sz w:val="32"/>
          <w:szCs w:val="32"/>
        </w:rPr>
        <w:t>EŞ ANLAMLI KELİMELER</w:t>
      </w:r>
    </w:p>
    <w:p w:rsidR="008844C4" w:rsidRDefault="008844C4" w:rsidP="00BF4CE1">
      <w:pPr>
        <w:pStyle w:val="NormalWeb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  <w:sectPr w:rsidR="008844C4" w:rsidSect="00FB74EE">
          <w:type w:val="continuous"/>
          <w:pgSz w:w="11906" w:h="16838"/>
          <w:pgMar w:top="567" w:right="424" w:bottom="0" w:left="567" w:header="708" w:footer="230" w:gutter="0"/>
          <w:cols w:num="2" w:space="708"/>
          <w:docGrid w:linePitch="360"/>
        </w:sectPr>
      </w:pP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F62415">
        <w:rPr>
          <w:rFonts w:ascii="ALFABET98" w:hAnsi="ALFABET98" w:cs="ALFABET98"/>
          <w:sz w:val="32"/>
          <w:szCs w:val="32"/>
        </w:rPr>
        <w:t>abide :anıt</w:t>
      </w:r>
      <w:r w:rsidRPr="00F62415">
        <w:rPr>
          <w:rFonts w:ascii="ALFABET98" w:hAnsi="ALFABET98" w:cs="ALFABET98"/>
          <w:sz w:val="32"/>
          <w:szCs w:val="32"/>
        </w:rPr>
        <w:br/>
        <w:t>acele :çabuk</w:t>
      </w:r>
      <w:r w:rsidRPr="00F62415">
        <w:rPr>
          <w:rFonts w:ascii="ALFABET98" w:hAnsi="ALFABET98" w:cs="ALFABET98"/>
          <w:sz w:val="32"/>
          <w:szCs w:val="32"/>
        </w:rPr>
        <w:br/>
        <w:t>adalet :hak</w:t>
      </w:r>
      <w:r w:rsidRPr="00F62415">
        <w:rPr>
          <w:rFonts w:ascii="ALFABET98" w:hAnsi="ALFABET98" w:cs="ALFABET98"/>
          <w:sz w:val="32"/>
          <w:szCs w:val="32"/>
        </w:rPr>
        <w:br/>
        <w:t>adet :sayı</w:t>
      </w:r>
      <w:r w:rsidRPr="00F62415">
        <w:rPr>
          <w:rFonts w:ascii="ALFABET98" w:hAnsi="ALFABET98" w:cs="ALFABET98"/>
          <w:sz w:val="32"/>
          <w:szCs w:val="32"/>
        </w:rPr>
        <w:br/>
        <w:t>akıl :us</w:t>
      </w:r>
      <w:r w:rsidRPr="00F62415">
        <w:rPr>
          <w:rFonts w:ascii="ALFABET98" w:hAnsi="ALFABET98" w:cs="ALFABET98"/>
          <w:sz w:val="32"/>
          <w:szCs w:val="32"/>
        </w:rPr>
        <w:br/>
        <w:t>al :kırmızı</w:t>
      </w:r>
      <w:r w:rsidRPr="00F62415">
        <w:rPr>
          <w:rFonts w:ascii="ALFABET98" w:hAnsi="ALFABET98" w:cs="ALFABET98"/>
          <w:sz w:val="32"/>
          <w:szCs w:val="32"/>
        </w:rPr>
        <w:br/>
        <w:t>araba : otomobil</w:t>
      </w:r>
      <w:r w:rsidRPr="00F62415">
        <w:rPr>
          <w:rFonts w:ascii="ALFABET98" w:hAnsi="ALFABET98" w:cs="ALFABET98"/>
          <w:sz w:val="32"/>
          <w:szCs w:val="32"/>
        </w:rPr>
        <w:br/>
        <w:t>armağan :hediye</w:t>
      </w:r>
      <w:r w:rsidRPr="00F62415">
        <w:rPr>
          <w:rFonts w:ascii="ALFABET98" w:hAnsi="ALFABET98" w:cs="ALFABET98"/>
          <w:sz w:val="32"/>
          <w:szCs w:val="32"/>
        </w:rPr>
        <w:br/>
        <w:t>ayakkabı :pabuç</w:t>
      </w:r>
      <w:r w:rsidRPr="00F62415">
        <w:rPr>
          <w:rFonts w:ascii="ALFABET98" w:hAnsi="ALFABET98" w:cs="ALFABET98"/>
          <w:sz w:val="32"/>
          <w:szCs w:val="32"/>
        </w:rPr>
        <w:br/>
        <w:t>baş :kafa</w:t>
      </w:r>
      <w:r w:rsidRPr="00F62415">
        <w:rPr>
          <w:rFonts w:ascii="ALFABET98" w:hAnsi="ALFABET98" w:cs="ALFABET98"/>
          <w:sz w:val="32"/>
          <w:szCs w:val="32"/>
        </w:rPr>
        <w:br/>
        <w:t>beyaz :ak</w:t>
      </w:r>
      <w:r w:rsidRPr="00F62415">
        <w:rPr>
          <w:rFonts w:ascii="ALFABET98" w:hAnsi="ALFABET98" w:cs="ALFABET98"/>
          <w:sz w:val="32"/>
          <w:szCs w:val="32"/>
        </w:rPr>
        <w:br/>
        <w:t>bonkör :cömert</w:t>
      </w:r>
      <w:r w:rsidRPr="00F62415">
        <w:rPr>
          <w:rFonts w:ascii="ALFABET98" w:hAnsi="ALFABET98" w:cs="ALFABET98"/>
          <w:sz w:val="32"/>
          <w:szCs w:val="32"/>
        </w:rPr>
        <w:br/>
        <w:t>cevap :yanıt</w:t>
      </w:r>
      <w:r w:rsidRPr="00F62415">
        <w:rPr>
          <w:rFonts w:ascii="ALFABET98" w:hAnsi="ALFABET98" w:cs="ALFABET98"/>
          <w:sz w:val="32"/>
          <w:szCs w:val="32"/>
        </w:rPr>
        <w:br/>
        <w:t>cimri :pinti</w:t>
      </w:r>
      <w:r w:rsidRPr="00F62415">
        <w:rPr>
          <w:rFonts w:ascii="ALFABET98" w:hAnsi="ALFABET98" w:cs="ALFABET98"/>
          <w:sz w:val="32"/>
          <w:szCs w:val="32"/>
        </w:rPr>
        <w:br/>
        <w:t>cümle :tümce</w:t>
      </w:r>
      <w:r w:rsidRPr="00F62415">
        <w:rPr>
          <w:rFonts w:ascii="ALFABET98" w:hAnsi="ALFABET98" w:cs="ALFABET98"/>
          <w:sz w:val="32"/>
          <w:szCs w:val="32"/>
        </w:rPr>
        <w:br/>
        <w:t>çabuk :acele</w:t>
      </w:r>
      <w:r w:rsidRPr="00F62415">
        <w:rPr>
          <w:rFonts w:ascii="ALFABET98" w:hAnsi="ALFABET98" w:cs="ALFABET98"/>
          <w:sz w:val="32"/>
          <w:szCs w:val="32"/>
        </w:rPr>
        <w:br/>
        <w:t>çağrı :davet</w:t>
      </w:r>
      <w:r w:rsidRPr="00F62415">
        <w:rPr>
          <w:rFonts w:ascii="ALFABET98" w:hAnsi="ALFABET98" w:cs="ALFABET98"/>
          <w:sz w:val="32"/>
          <w:szCs w:val="32"/>
        </w:rPr>
        <w:br/>
        <w:t>deprem :zelzele</w:t>
      </w:r>
      <w:r w:rsidRPr="00F62415">
        <w:rPr>
          <w:rFonts w:ascii="ALFABET98" w:hAnsi="ALFABET98" w:cs="ALFABET98"/>
          <w:sz w:val="32"/>
          <w:szCs w:val="32"/>
        </w:rPr>
        <w:br/>
        <w:t>doktor :hekim</w:t>
      </w:r>
      <w:r w:rsidRPr="00F62415">
        <w:rPr>
          <w:rFonts w:ascii="ALFABET98" w:hAnsi="ALFABET98" w:cs="ALFABET98"/>
          <w:sz w:val="32"/>
          <w:szCs w:val="32"/>
        </w:rPr>
        <w:br/>
        <w:t>dost :arkadaş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elbise : giysi</w:t>
      </w:r>
      <w:r w:rsidRPr="00F62415">
        <w:rPr>
          <w:rFonts w:ascii="ALFABET98" w:hAnsi="ALFABET98" w:cs="ALFABET98"/>
          <w:sz w:val="32"/>
          <w:szCs w:val="32"/>
        </w:rPr>
        <w:br/>
        <w:t>eser :yapıt</w:t>
      </w:r>
      <w:r w:rsidRPr="00F62415">
        <w:rPr>
          <w:rFonts w:ascii="ALFABET98" w:hAnsi="ALFABET98" w:cs="ALFABET98"/>
          <w:sz w:val="32"/>
          <w:szCs w:val="32"/>
        </w:rPr>
        <w:br/>
        <w:t>ev :konut</w:t>
      </w:r>
      <w:r w:rsidRPr="00F62415">
        <w:rPr>
          <w:rFonts w:ascii="ALFABET98" w:hAnsi="ALFABET98" w:cs="ALFABET98"/>
          <w:sz w:val="32"/>
          <w:szCs w:val="32"/>
        </w:rPr>
        <w:br/>
        <w:t>fakir :yoksul</w:t>
      </w:r>
      <w:r w:rsidRPr="00F62415">
        <w:rPr>
          <w:rFonts w:ascii="ALFABET98" w:hAnsi="ALFABET98" w:cs="ALFABET98"/>
          <w:sz w:val="32"/>
          <w:szCs w:val="32"/>
        </w:rPr>
        <w:br/>
        <w:t>fayda :yarar</w:t>
      </w:r>
      <w:r w:rsidRPr="00F62415">
        <w:rPr>
          <w:rFonts w:ascii="ALFABET98" w:hAnsi="ALFABET98" w:cs="ALFABET98"/>
          <w:sz w:val="32"/>
          <w:szCs w:val="32"/>
        </w:rPr>
        <w:br/>
        <w:t>gezmek :dolaşmak</w:t>
      </w:r>
      <w:r w:rsidRPr="00F62415">
        <w:rPr>
          <w:rFonts w:ascii="ALFABET98" w:hAnsi="ALFABET98" w:cs="ALFABET98"/>
          <w:sz w:val="32"/>
          <w:szCs w:val="32"/>
        </w:rPr>
        <w:br/>
        <w:t>gökyüzü :sema</w:t>
      </w:r>
      <w:r w:rsidRPr="00F62415">
        <w:rPr>
          <w:rFonts w:ascii="ALFABET98" w:hAnsi="ALFABET98" w:cs="ALFABET98"/>
          <w:sz w:val="32"/>
          <w:szCs w:val="32"/>
        </w:rPr>
        <w:br/>
        <w:t>güç :kuvvet</w:t>
      </w:r>
      <w:r w:rsidRPr="00F62415">
        <w:rPr>
          <w:rFonts w:ascii="ALFABET98" w:hAnsi="ALFABET98" w:cs="ALFABET98"/>
          <w:sz w:val="32"/>
          <w:szCs w:val="32"/>
        </w:rPr>
        <w:br/>
        <w:t>hadise : olay</w:t>
      </w:r>
      <w:r w:rsidRPr="00F62415">
        <w:rPr>
          <w:rFonts w:ascii="ALFABET98" w:hAnsi="ALFABET98" w:cs="ALFABET98"/>
          <w:sz w:val="32"/>
          <w:szCs w:val="32"/>
        </w:rPr>
        <w:br/>
        <w:t>hasret :</w:t>
      </w:r>
      <w:r>
        <w:rPr>
          <w:rFonts w:ascii="ALFABET98" w:hAnsi="ALFABET98" w:cs="ALFABET98"/>
          <w:sz w:val="32"/>
          <w:szCs w:val="32"/>
        </w:rPr>
        <w:t xml:space="preserve"> özlem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harp : savaş</w:t>
      </w:r>
      <w:r w:rsidRPr="00F62415">
        <w:rPr>
          <w:rFonts w:ascii="ALFABET98" w:hAnsi="ALFABET98" w:cs="ALFABET98"/>
          <w:sz w:val="32"/>
          <w:szCs w:val="32"/>
        </w:rPr>
        <w:br/>
      </w:r>
      <w:hyperlink r:id="rId9" w:tooltip="hatıra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hatıra</w:t>
        </w:r>
      </w:hyperlink>
      <w:r w:rsidRPr="00350923">
        <w:rPr>
          <w:rFonts w:ascii="ALFABET98" w:hAnsi="ALFABET98" w:cs="ALFABET98"/>
          <w:sz w:val="32"/>
          <w:szCs w:val="32"/>
        </w:rPr>
        <w:t xml:space="preserve"> :</w:t>
      </w:r>
      <w:hyperlink r:id="rId10" w:tooltip="anı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anı</w:t>
        </w:r>
      </w:hyperlink>
      <w:r w:rsidRPr="00350923">
        <w:rPr>
          <w:rFonts w:ascii="ALFABET98" w:hAnsi="ALFABET98" w:cs="ALFABET98"/>
          <w:sz w:val="32"/>
          <w:szCs w:val="32"/>
        </w:rPr>
        <w:br/>
      </w:r>
      <w:r w:rsidRPr="00F62415">
        <w:rPr>
          <w:rFonts w:ascii="ALFABET98" w:hAnsi="ALFABET98" w:cs="ALFABET98"/>
          <w:sz w:val="32"/>
          <w:szCs w:val="32"/>
        </w:rPr>
        <w:t>hediye :armağan</w:t>
      </w:r>
      <w:r w:rsidRPr="00F62415">
        <w:rPr>
          <w:rFonts w:ascii="ALFABET98" w:hAnsi="ALFABET98" w:cs="ALFABET98"/>
          <w:sz w:val="32"/>
          <w:szCs w:val="32"/>
        </w:rPr>
        <w:br/>
        <w:t>hekim :doktor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hususi : özel</w:t>
      </w:r>
      <w:r w:rsidRPr="00F62415">
        <w:rPr>
          <w:rFonts w:ascii="ALFABET98" w:hAnsi="ALFABET98" w:cs="ALFABET98"/>
          <w:sz w:val="32"/>
          <w:szCs w:val="32"/>
        </w:rPr>
        <w:br/>
        <w:t>ırak :uzak</w:t>
      </w:r>
      <w:r w:rsidRPr="00F62415">
        <w:rPr>
          <w:rFonts w:ascii="ALFABET98" w:hAnsi="ALFABET98" w:cs="ALFABET98"/>
          <w:sz w:val="32"/>
          <w:szCs w:val="32"/>
        </w:rPr>
        <w:br/>
        <w:t>ırmak :</w:t>
      </w:r>
      <w:r>
        <w:rPr>
          <w:rFonts w:ascii="ALFABET98" w:hAnsi="ALFABET98" w:cs="ALFABET98"/>
          <w:sz w:val="32"/>
          <w:szCs w:val="32"/>
        </w:rPr>
        <w:t xml:space="preserve"> nehir</w:t>
      </w:r>
      <w:r w:rsidRPr="00F62415">
        <w:rPr>
          <w:rFonts w:ascii="ALFABET98" w:hAnsi="ALFABET98" w:cs="ALFABET98"/>
          <w:sz w:val="32"/>
          <w:szCs w:val="32"/>
        </w:rPr>
        <w:br/>
        <w:t>ihtiyar :yaşlı</w:t>
      </w:r>
      <w:r w:rsidRPr="00F62415">
        <w:rPr>
          <w:rFonts w:ascii="ALFABET98" w:hAnsi="ALFABET98" w:cs="ALFABET98"/>
          <w:sz w:val="32"/>
          <w:szCs w:val="32"/>
        </w:rPr>
        <w:br/>
        <w:t>ihtiyaç :gereksinim</w:t>
      </w:r>
      <w:r w:rsidRPr="00F62415">
        <w:rPr>
          <w:rFonts w:ascii="ALFABET98" w:hAnsi="ALFABET98" w:cs="ALFABET98"/>
          <w:sz w:val="32"/>
          <w:szCs w:val="32"/>
        </w:rPr>
        <w:br/>
        <w:t>ilan :duyuru</w:t>
      </w:r>
      <w:r w:rsidRPr="00F62415">
        <w:rPr>
          <w:rFonts w:ascii="ALFABET98" w:hAnsi="ALFABET98" w:cs="ALFABET98"/>
          <w:sz w:val="32"/>
          <w:szCs w:val="32"/>
        </w:rPr>
        <w:br/>
        <w:t>imtihan :sınav</w:t>
      </w:r>
      <w:r w:rsidRPr="00F62415">
        <w:rPr>
          <w:rFonts w:ascii="ALFABET98" w:hAnsi="ALFABET98" w:cs="ALFABET98"/>
          <w:sz w:val="32"/>
          <w:szCs w:val="32"/>
        </w:rPr>
        <w:br/>
        <w:t>isim :ad</w:t>
      </w:r>
      <w:r w:rsidRPr="00F62415">
        <w:rPr>
          <w:rFonts w:ascii="ALFABET98" w:hAnsi="ALFABET98" w:cs="ALFABET98"/>
          <w:sz w:val="32"/>
          <w:szCs w:val="32"/>
        </w:rPr>
        <w:br/>
        <w:t>istikbal :gelecek</w:t>
      </w:r>
      <w:r w:rsidRPr="00F62415">
        <w:rPr>
          <w:rFonts w:ascii="ALFABET98" w:hAnsi="ALFABET98" w:cs="ALFABET98"/>
          <w:sz w:val="32"/>
          <w:szCs w:val="32"/>
        </w:rPr>
        <w:br/>
        <w:t>işçi :amele</w:t>
      </w:r>
      <w:r w:rsidRPr="00F62415">
        <w:rPr>
          <w:rFonts w:ascii="ALFABET98" w:hAnsi="ALFABET98" w:cs="ALFABET98"/>
          <w:sz w:val="32"/>
          <w:szCs w:val="32"/>
        </w:rPr>
        <w:br/>
        <w:t>kabiliyet :yetenek</w:t>
      </w:r>
      <w:r w:rsidRPr="00F62415">
        <w:rPr>
          <w:rFonts w:ascii="ALFABET98" w:hAnsi="ALFABET98" w:cs="ALFABET98"/>
          <w:sz w:val="32"/>
          <w:szCs w:val="32"/>
        </w:rPr>
        <w:br/>
        <w:t>kalp :yürek</w:t>
      </w:r>
      <w:r w:rsidRPr="00F62415">
        <w:rPr>
          <w:rFonts w:ascii="ALFABET98" w:hAnsi="ALFABET98" w:cs="ALFABET98"/>
          <w:sz w:val="32"/>
          <w:szCs w:val="32"/>
        </w:rPr>
        <w:br/>
        <w:t>kanıt :delil</w:t>
      </w:r>
      <w:r w:rsidRPr="00F62415">
        <w:rPr>
          <w:rFonts w:ascii="ALFABET98" w:hAnsi="ALFABET98" w:cs="ALFABET98"/>
          <w:sz w:val="32"/>
          <w:szCs w:val="32"/>
        </w:rPr>
        <w:br/>
      </w:r>
      <w:hyperlink r:id="rId11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kelime</w:t>
        </w:r>
      </w:hyperlink>
      <w:r w:rsidRPr="00350923">
        <w:rPr>
          <w:rFonts w:ascii="ALFABET98" w:hAnsi="ALFABET98" w:cs="ALFABET98"/>
          <w:sz w:val="32"/>
          <w:szCs w:val="32"/>
        </w:rPr>
        <w:t xml:space="preserve"> :</w:t>
      </w:r>
      <w:hyperlink r:id="rId12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sözcük</w:t>
        </w:r>
      </w:hyperlink>
      <w:r w:rsidRPr="00350923">
        <w:rPr>
          <w:rFonts w:ascii="ALFABET98" w:hAnsi="ALFABET98" w:cs="ALFABET98"/>
          <w:sz w:val="32"/>
          <w:szCs w:val="32"/>
        </w:rPr>
        <w:br/>
        <w:t>kılavuz :rehber</w:t>
      </w:r>
      <w:r w:rsidRPr="00350923">
        <w:rPr>
          <w:rFonts w:ascii="ALFABET98" w:hAnsi="ALFABET98" w:cs="ALFABET98"/>
          <w:sz w:val="32"/>
          <w:szCs w:val="32"/>
        </w:rPr>
        <w:br/>
      </w:r>
      <w:r w:rsidRPr="00F62415">
        <w:rPr>
          <w:rFonts w:ascii="ALFABET98" w:hAnsi="ALFABET98" w:cs="ALFABET98"/>
          <w:sz w:val="32"/>
          <w:szCs w:val="32"/>
        </w:rPr>
        <w:t>kırmızı :al</w:t>
      </w:r>
      <w:r w:rsidRPr="00F62415">
        <w:rPr>
          <w:rFonts w:ascii="ALFABET98" w:hAnsi="ALFABET98" w:cs="ALFABET98"/>
          <w:sz w:val="32"/>
          <w:szCs w:val="32"/>
        </w:rPr>
        <w:br/>
        <w:t>kirli :</w:t>
      </w:r>
      <w:r>
        <w:rPr>
          <w:rFonts w:ascii="ALFABET98" w:hAnsi="ALFABET98" w:cs="ALFABET98"/>
          <w:sz w:val="32"/>
          <w:szCs w:val="32"/>
        </w:rPr>
        <w:t xml:space="preserve"> pis</w:t>
      </w:r>
      <w:r>
        <w:rPr>
          <w:rFonts w:ascii="ALFABET98" w:hAnsi="ALFABET98" w:cs="ALFABET98"/>
          <w:sz w:val="32"/>
          <w:szCs w:val="32"/>
        </w:rPr>
        <w:br/>
        <w:t>kolay : basit</w:t>
      </w:r>
      <w:r>
        <w:rPr>
          <w:rFonts w:ascii="ALFABET98" w:hAnsi="ALFABET98" w:cs="ALFABET98"/>
          <w:sz w:val="32"/>
          <w:szCs w:val="32"/>
        </w:rPr>
        <w:br/>
        <w:t>konuk : misafir</w:t>
      </w:r>
      <w:r w:rsidRPr="00F62415">
        <w:rPr>
          <w:rFonts w:ascii="ALFABET98" w:hAnsi="ALFABET98" w:cs="ALFABET98"/>
          <w:sz w:val="32"/>
          <w:szCs w:val="32"/>
        </w:rPr>
        <w:br/>
      </w:r>
      <w:hyperlink r:id="rId13" w:tooltip="kuvvet, kuvvetler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kuvvet</w:t>
        </w:r>
      </w:hyperlink>
      <w:r w:rsidRPr="00350923">
        <w:rPr>
          <w:rFonts w:ascii="ALFABET98" w:hAnsi="ALFABET98" w:cs="ALFABET98"/>
          <w:sz w:val="32"/>
          <w:szCs w:val="32"/>
        </w:rPr>
        <w:t>li :güçlü</w:t>
      </w:r>
      <w:r w:rsidRPr="00350923">
        <w:rPr>
          <w:rFonts w:ascii="ALFABET98" w:hAnsi="ALFABET98" w:cs="ALFABET98"/>
          <w:sz w:val="32"/>
          <w:szCs w:val="32"/>
        </w:rPr>
        <w:br/>
      </w:r>
      <w:r w:rsidRPr="00F62415">
        <w:rPr>
          <w:rFonts w:ascii="ALFABET98" w:hAnsi="ALFABET98" w:cs="ALFABET98"/>
          <w:sz w:val="32"/>
          <w:szCs w:val="32"/>
        </w:rPr>
        <w:t xml:space="preserve">küçük :ufak </w:t>
      </w:r>
      <w:r w:rsidRPr="00F62415">
        <w:rPr>
          <w:rFonts w:ascii="ALFABET98" w:hAnsi="ALFABET98" w:cs="ALFABET98"/>
          <w:sz w:val="32"/>
          <w:szCs w:val="32"/>
        </w:rPr>
        <w:br/>
        <w:t>lider :önder</w:t>
      </w:r>
      <w:r w:rsidRPr="00F62415">
        <w:rPr>
          <w:rFonts w:ascii="ALFABET98" w:hAnsi="ALFABET98" w:cs="ALFABET98"/>
          <w:sz w:val="32"/>
          <w:szCs w:val="32"/>
        </w:rPr>
        <w:br/>
        <w:t>matem :yas</w:t>
      </w:r>
      <w:r w:rsidRPr="00F62415">
        <w:rPr>
          <w:rFonts w:ascii="ALFABET98" w:hAnsi="ALFABET98" w:cs="ALFABET98"/>
          <w:sz w:val="32"/>
          <w:szCs w:val="32"/>
        </w:rPr>
        <w:br/>
        <w:t>mektep : okul</w:t>
      </w:r>
      <w:r w:rsidRPr="00F62415">
        <w:rPr>
          <w:rFonts w:ascii="ALFABET98" w:hAnsi="ALFABET98" w:cs="ALFABET98"/>
          <w:sz w:val="32"/>
          <w:szCs w:val="32"/>
        </w:rPr>
        <w:br/>
        <w:t>misal :örnek</w:t>
      </w:r>
      <w:r w:rsidRPr="00F62415">
        <w:rPr>
          <w:rFonts w:ascii="ALFABET98" w:hAnsi="ALFABET98" w:cs="ALFABET98"/>
          <w:sz w:val="32"/>
          <w:szCs w:val="32"/>
        </w:rPr>
        <w:br/>
        <w:t>muharebe :savaş</w:t>
      </w:r>
      <w:r w:rsidRPr="00F62415">
        <w:rPr>
          <w:rFonts w:ascii="ALFABET98" w:hAnsi="ALFABET98" w:cs="ALFABET98"/>
          <w:sz w:val="32"/>
          <w:szCs w:val="32"/>
        </w:rPr>
        <w:br/>
        <w:t>mübarek :kutsal</w:t>
      </w:r>
      <w:r w:rsidRPr="00F62415">
        <w:rPr>
          <w:rFonts w:ascii="ALFABET98" w:hAnsi="ALFABET98" w:cs="ALFABET98"/>
          <w:sz w:val="32"/>
          <w:szCs w:val="32"/>
        </w:rPr>
        <w:br/>
        <w:t>namzet :aday</w:t>
      </w:r>
      <w:r w:rsidRPr="00F62415">
        <w:rPr>
          <w:rFonts w:ascii="ALFABET98" w:hAnsi="ALFABET98" w:cs="ALFABET98"/>
          <w:sz w:val="32"/>
          <w:szCs w:val="32"/>
        </w:rPr>
        <w:br/>
        <w:t>okul :mektep</w:t>
      </w:r>
      <w:r w:rsidRPr="00F62415">
        <w:rPr>
          <w:rFonts w:ascii="ALFABET98" w:hAnsi="ALFABET98" w:cs="ALFABET98"/>
          <w:sz w:val="32"/>
          <w:szCs w:val="32"/>
        </w:rPr>
        <w:br/>
        <w:t>oy :rey</w:t>
      </w:r>
      <w:r w:rsidRPr="00F62415">
        <w:rPr>
          <w:rFonts w:ascii="ALFABET98" w:hAnsi="ALFABET98" w:cs="ALFABET98"/>
          <w:sz w:val="32"/>
          <w:szCs w:val="32"/>
        </w:rPr>
        <w:br/>
        <w:t>öğrenci :talebe</w:t>
      </w:r>
      <w:r w:rsidRPr="00F62415">
        <w:rPr>
          <w:rFonts w:ascii="ALFABET98" w:hAnsi="ALFABET98" w:cs="ALFABET98"/>
          <w:sz w:val="32"/>
          <w:szCs w:val="32"/>
        </w:rPr>
        <w:br/>
      </w:r>
      <w:hyperlink r:id="rId14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öğretmen</w:t>
        </w:r>
      </w:hyperlink>
      <w:r w:rsidRPr="00350923">
        <w:rPr>
          <w:rFonts w:ascii="ALFABET98" w:hAnsi="ALFABET98" w:cs="ALFABET98"/>
          <w:sz w:val="32"/>
          <w:szCs w:val="32"/>
        </w:rPr>
        <w:t xml:space="preserve"> :muallim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öğüt : nasihat</w:t>
      </w:r>
      <w:r w:rsidRPr="00350923">
        <w:rPr>
          <w:rFonts w:ascii="ALFABET98" w:hAnsi="ALFABET98" w:cs="ALFABET98"/>
          <w:sz w:val="32"/>
          <w:szCs w:val="32"/>
        </w:rPr>
        <w:br/>
        <w:t>örnek :misal</w:t>
      </w:r>
      <w:r w:rsidRPr="00350923">
        <w:rPr>
          <w:rFonts w:ascii="ALFABET98" w:hAnsi="ALFABET98" w:cs="ALFABET98"/>
          <w:sz w:val="32"/>
          <w:szCs w:val="32"/>
        </w:rPr>
        <w:br/>
      </w:r>
      <w:hyperlink r:id="rId15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öykü</w:t>
        </w:r>
      </w:hyperlink>
      <w:r w:rsidRPr="00350923">
        <w:rPr>
          <w:rFonts w:ascii="ALFABET98" w:hAnsi="ALFABET98" w:cs="ALFABET98"/>
          <w:sz w:val="32"/>
          <w:szCs w:val="32"/>
        </w:rPr>
        <w:t xml:space="preserve"> :</w:t>
      </w:r>
      <w:hyperlink r:id="rId16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hikaye</w:t>
        </w:r>
      </w:hyperlink>
      <w:r w:rsidRPr="00350923">
        <w:rPr>
          <w:rFonts w:ascii="ALFABET98" w:hAnsi="ALFABET98" w:cs="ALFABET98"/>
          <w:sz w:val="32"/>
          <w:szCs w:val="32"/>
        </w:rPr>
        <w:br/>
      </w:r>
      <w:hyperlink r:id="rId17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problem</w:t>
        </w:r>
      </w:hyperlink>
      <w:r>
        <w:rPr>
          <w:rFonts w:ascii="ALFABET98" w:hAnsi="ALFABET98" w:cs="ALFABET98"/>
          <w:sz w:val="32"/>
          <w:szCs w:val="32"/>
        </w:rPr>
        <w:t xml:space="preserve"> : sorun</w:t>
      </w:r>
      <w:r w:rsidRPr="00350923">
        <w:rPr>
          <w:rFonts w:ascii="ALFABET98" w:hAnsi="ALFABET98" w:cs="ALFABET98"/>
          <w:sz w:val="32"/>
          <w:szCs w:val="32"/>
        </w:rPr>
        <w:br/>
        <w:t>rüzgar :</w:t>
      </w:r>
      <w:r>
        <w:rPr>
          <w:rFonts w:ascii="ALFABET98" w:hAnsi="ALFABET98" w:cs="ALFABET98"/>
          <w:sz w:val="32"/>
          <w:szCs w:val="32"/>
        </w:rPr>
        <w:t xml:space="preserve"> yel</w:t>
      </w:r>
    </w:p>
    <w:p w:rsidR="008844C4" w:rsidRPr="005B097A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B097A">
        <w:rPr>
          <w:rFonts w:ascii="ALFABET98" w:hAnsi="ALFABET98" w:cs="ALFABET98"/>
          <w:sz w:val="32"/>
          <w:szCs w:val="32"/>
        </w:rPr>
        <w:t>rüya : düş</w:t>
      </w:r>
      <w:r w:rsidRPr="005B097A">
        <w:rPr>
          <w:rFonts w:ascii="ALFABET98" w:hAnsi="ALFABET98" w:cs="ALFABET98"/>
          <w:sz w:val="32"/>
          <w:szCs w:val="32"/>
        </w:rPr>
        <w:br/>
      </w:r>
      <w:hyperlink r:id="rId18" w:history="1">
        <w:r w:rsidRPr="005B097A">
          <w:rPr>
            <w:rStyle w:val="Hyperlink"/>
            <w:rFonts w:ascii="ALFABET98" w:hAnsi="ALFABET98" w:cs="ALFABET98"/>
            <w:sz w:val="32"/>
            <w:szCs w:val="32"/>
          </w:rPr>
          <w:t>sağlık</w:t>
        </w:r>
      </w:hyperlink>
      <w:r w:rsidRPr="005B097A">
        <w:rPr>
          <w:rFonts w:ascii="ALFABET98" w:hAnsi="ALFABET98" w:cs="ALFABET98"/>
          <w:sz w:val="32"/>
          <w:szCs w:val="32"/>
        </w:rPr>
        <w:t xml:space="preserve"> : sıhhat</w:t>
      </w:r>
      <w:r w:rsidRPr="005B097A">
        <w:rPr>
          <w:rFonts w:ascii="ALFABET98" w:hAnsi="ALFABET98" w:cs="ALFABET98"/>
          <w:sz w:val="32"/>
          <w:szCs w:val="32"/>
        </w:rPr>
        <w:br/>
        <w:t>sebep : neden</w:t>
      </w:r>
      <w:r w:rsidRPr="005B097A">
        <w:rPr>
          <w:rFonts w:ascii="ALFABET98" w:hAnsi="ALFABET98" w:cs="ALFABET98"/>
          <w:sz w:val="32"/>
          <w:szCs w:val="32"/>
        </w:rPr>
        <w:br/>
        <w:t>sene : yıl</w:t>
      </w:r>
      <w:r w:rsidRPr="005B097A">
        <w:rPr>
          <w:rFonts w:ascii="ALFABET98" w:hAnsi="ALFABET98" w:cs="ALFABET98"/>
          <w:sz w:val="32"/>
          <w:szCs w:val="32"/>
        </w:rPr>
        <w:br/>
        <w:t>serüven : macera</w:t>
      </w:r>
      <w:r w:rsidRPr="005B097A">
        <w:rPr>
          <w:rFonts w:ascii="ALFABET98" w:hAnsi="ALFABET98" w:cs="ALFABET98"/>
          <w:sz w:val="32"/>
          <w:szCs w:val="32"/>
        </w:rPr>
        <w:br/>
        <w:t>sevinç : mutluluk</w:t>
      </w:r>
      <w:r w:rsidRPr="005B097A">
        <w:rPr>
          <w:rFonts w:ascii="ALFABET98" w:hAnsi="ALFABET98" w:cs="ALFABET98"/>
          <w:sz w:val="32"/>
          <w:szCs w:val="32"/>
        </w:rPr>
        <w:br/>
        <w:t>sınıf : derslik</w:t>
      </w:r>
      <w:r w:rsidRPr="005B097A">
        <w:rPr>
          <w:rFonts w:ascii="ALFABET98" w:hAnsi="ALFABET98" w:cs="ALFABET98"/>
          <w:sz w:val="32"/>
          <w:szCs w:val="32"/>
        </w:rPr>
        <w:br/>
        <w:t>siyah : kara</w:t>
      </w:r>
      <w:r w:rsidRPr="005B097A">
        <w:rPr>
          <w:rFonts w:ascii="ALFABET98" w:hAnsi="ALFABET98" w:cs="ALFABET98"/>
          <w:sz w:val="32"/>
          <w:szCs w:val="32"/>
        </w:rPr>
        <w:br/>
        <w:t>sonbahar : güz</w:t>
      </w:r>
      <w:r w:rsidRPr="005B097A">
        <w:rPr>
          <w:rFonts w:ascii="ALFABET98" w:hAnsi="ALFABET98" w:cs="ALFABET98"/>
          <w:sz w:val="32"/>
          <w:szCs w:val="32"/>
        </w:rPr>
        <w:br/>
        <w:t>soru : sual</w:t>
      </w:r>
      <w:r w:rsidRPr="005B097A">
        <w:rPr>
          <w:rFonts w:ascii="ALFABET98" w:hAnsi="ALFABET98" w:cs="ALFABET98"/>
          <w:sz w:val="32"/>
          <w:szCs w:val="32"/>
        </w:rPr>
        <w:br/>
        <w:t>sözlük :lügat</w:t>
      </w:r>
      <w:r w:rsidRPr="005B097A">
        <w:rPr>
          <w:rFonts w:ascii="ALFABET98" w:hAnsi="ALFABET98" w:cs="ALFABET98"/>
          <w:sz w:val="32"/>
          <w:szCs w:val="32"/>
        </w:rPr>
        <w:br/>
        <w:t>şair : ozan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B097A">
        <w:rPr>
          <w:rFonts w:ascii="ALFABET98" w:hAnsi="ALFABET98" w:cs="ALFABET98"/>
          <w:sz w:val="32"/>
          <w:szCs w:val="32"/>
        </w:rPr>
        <w:t>tabiat : doğa</w:t>
      </w:r>
      <w:r w:rsidRPr="005B097A">
        <w:rPr>
          <w:rFonts w:ascii="ALFABET98" w:hAnsi="ALFABET98" w:cs="ALFABET98"/>
          <w:sz w:val="32"/>
          <w:szCs w:val="32"/>
        </w:rPr>
        <w:br/>
        <w:t>tartışma : münakaşa</w:t>
      </w:r>
      <w:r w:rsidRPr="005B097A">
        <w:rPr>
          <w:rFonts w:ascii="ALFABET98" w:hAnsi="ALFABET98" w:cs="ALFABET98"/>
          <w:sz w:val="32"/>
          <w:szCs w:val="32"/>
        </w:rPr>
        <w:br/>
        <w:t>tören : merasim</w:t>
      </w:r>
      <w:r w:rsidRPr="005B097A">
        <w:rPr>
          <w:rFonts w:ascii="ALFABET98" w:hAnsi="ALFABET98" w:cs="ALFABET98"/>
          <w:sz w:val="32"/>
          <w:szCs w:val="32"/>
        </w:rPr>
        <w:br/>
        <w:t>tutsak : esir</w:t>
      </w:r>
      <w:r w:rsidRPr="005B097A">
        <w:rPr>
          <w:rFonts w:ascii="ALFABET98" w:hAnsi="ALFABET98" w:cs="ALFABET98"/>
          <w:sz w:val="32"/>
          <w:szCs w:val="32"/>
        </w:rPr>
        <w:br/>
        <w:t>uçak :tayyare</w:t>
      </w:r>
      <w:r w:rsidRPr="005B097A">
        <w:rPr>
          <w:rFonts w:ascii="ALFABET98" w:hAnsi="ALFABET98" w:cs="ALFABET98"/>
          <w:sz w:val="32"/>
          <w:szCs w:val="32"/>
        </w:rPr>
        <w:br/>
        <w:t>ulu : yüce</w:t>
      </w:r>
      <w:r w:rsidRPr="005B097A">
        <w:rPr>
          <w:rFonts w:ascii="ALFABET98" w:hAnsi="ALFABET98" w:cs="ALFABET98"/>
          <w:sz w:val="32"/>
          <w:szCs w:val="32"/>
        </w:rPr>
        <w:br/>
        <w:t>ulus : millet</w:t>
      </w:r>
      <w:r w:rsidRPr="005B097A">
        <w:rPr>
          <w:rFonts w:ascii="ALFABET98" w:hAnsi="ALFABET98" w:cs="ALFABET98"/>
          <w:sz w:val="32"/>
          <w:szCs w:val="32"/>
        </w:rPr>
        <w:br/>
        <w:t>uyarı : ikaz</w:t>
      </w:r>
      <w:r w:rsidRPr="005B097A">
        <w:rPr>
          <w:rFonts w:ascii="ALFABET98" w:hAnsi="ALFABET98" w:cs="ALFABET98"/>
          <w:sz w:val="32"/>
          <w:szCs w:val="32"/>
        </w:rPr>
        <w:br/>
        <w:t>uygarlık : medeniyet</w:t>
      </w:r>
      <w:r w:rsidRPr="005B097A">
        <w:rPr>
          <w:rFonts w:ascii="ALFABET98" w:hAnsi="ALFABET98" w:cs="ALFABET98"/>
          <w:sz w:val="32"/>
          <w:szCs w:val="32"/>
        </w:rPr>
        <w:br/>
        <w:t>üzüntü : tasa</w:t>
      </w:r>
      <w:r w:rsidRPr="005B097A">
        <w:rPr>
          <w:rFonts w:ascii="ALFABET98" w:hAnsi="ALFABET98" w:cs="ALFABET98"/>
          <w:sz w:val="32"/>
          <w:szCs w:val="32"/>
        </w:rPr>
        <w:br/>
        <w:t>vakit : zaman</w:t>
      </w:r>
      <w:r w:rsidRPr="005B097A">
        <w:rPr>
          <w:rFonts w:ascii="ALFABET98" w:hAnsi="ALFABET98" w:cs="ALFABET98"/>
          <w:sz w:val="32"/>
          <w:szCs w:val="32"/>
        </w:rPr>
        <w:br/>
        <w:t>vatan : yurt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vatandaş : yurttaş</w:t>
      </w:r>
      <w:r w:rsidRPr="005B097A">
        <w:rPr>
          <w:rFonts w:ascii="ALFABET98" w:hAnsi="ALFABET98" w:cs="ALFABET98"/>
          <w:sz w:val="32"/>
          <w:szCs w:val="32"/>
        </w:rPr>
        <w:br/>
        <w:t>vazife : görev</w:t>
      </w:r>
      <w:r w:rsidRPr="005B097A">
        <w:rPr>
          <w:rFonts w:ascii="ALFABET98" w:hAnsi="ALFABET98" w:cs="ALFABET98"/>
          <w:sz w:val="32"/>
          <w:szCs w:val="32"/>
        </w:rPr>
        <w:br/>
        <w:t>veteriner : baytar</w:t>
      </w:r>
      <w:r w:rsidRPr="005B097A">
        <w:rPr>
          <w:rFonts w:ascii="ALFABET98" w:hAnsi="ALFABET98" w:cs="ALFABET98"/>
          <w:sz w:val="32"/>
          <w:szCs w:val="32"/>
        </w:rPr>
        <w:br/>
        <w:t>vilayet : il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yaş : ıslak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B097A">
        <w:rPr>
          <w:rFonts w:ascii="ALFABET98" w:hAnsi="ALFABET98" w:cs="ALFABET98"/>
          <w:sz w:val="32"/>
          <w:szCs w:val="32"/>
        </w:rPr>
        <w:t>yemek :aş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zıt : ters</w:t>
      </w:r>
    </w:p>
    <w:p w:rsidR="008844C4" w:rsidRPr="00EE4A47" w:rsidRDefault="008844C4" w:rsidP="00BF4CE1">
      <w:pPr>
        <w:pStyle w:val="NoSpacing"/>
        <w:numPr>
          <w:ilvl w:val="0"/>
          <w:numId w:val="2"/>
        </w:numPr>
        <w:tabs>
          <w:tab w:val="left" w:pos="4125"/>
        </w:tabs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  <w:sectPr w:rsidR="008844C4" w:rsidSect="00FB74EE">
          <w:type w:val="continuous"/>
          <w:pgSz w:w="11906" w:h="16838"/>
          <w:pgMar w:top="284" w:right="424" w:bottom="426" w:left="567" w:header="426" w:footer="264" w:gutter="0"/>
          <w:cols w:num="2" w:space="708"/>
          <w:docGrid w:linePitch="360"/>
        </w:sectPr>
      </w:pPr>
    </w:p>
    <w:p w:rsidR="008844C4" w:rsidRPr="00BF4CE1" w:rsidRDefault="008844C4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16"/>
          <w:szCs w:val="16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ZIT ANLAMLI KELİMELER</w:t>
      </w:r>
    </w:p>
    <w:p w:rsidR="008844C4" w:rsidRPr="003B0F59" w:rsidRDefault="008844C4" w:rsidP="00BF4CE1">
      <w:pPr>
        <w:pStyle w:val="NoSpacing"/>
        <w:jc w:val="center"/>
        <w:rPr>
          <w:rFonts w:ascii="ALFABET98" w:hAnsi="ALFABET98" w:cs="ALFABET98"/>
          <w:b/>
          <w:bCs/>
          <w:sz w:val="16"/>
          <w:szCs w:val="16"/>
        </w:rPr>
      </w:pPr>
    </w:p>
    <w:p w:rsidR="008844C4" w:rsidRDefault="008844C4" w:rsidP="00BF4CE1">
      <w:pPr>
        <w:pStyle w:val="NoSpacing"/>
        <w:ind w:firstLine="708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Anlamları bakımından birbirinin tersi olan kelimelere </w:t>
      </w:r>
      <w:r>
        <w:rPr>
          <w:rFonts w:ascii="ALFABET98" w:hAnsi="ALFABET98" w:cs="ALFABET98"/>
          <w:b/>
          <w:bCs/>
          <w:sz w:val="32"/>
          <w:szCs w:val="32"/>
        </w:rPr>
        <w:t>zıt</w:t>
      </w:r>
      <w:r w:rsidRPr="003B0F59">
        <w:rPr>
          <w:rFonts w:ascii="ALFABET98" w:hAnsi="ALFABET98" w:cs="ALFABET98"/>
          <w:b/>
          <w:bCs/>
          <w:sz w:val="32"/>
          <w:szCs w:val="32"/>
        </w:rPr>
        <w:t xml:space="preserve"> anlamlı (</w:t>
      </w:r>
      <w:r>
        <w:rPr>
          <w:rFonts w:ascii="ALFABET98" w:hAnsi="ALFABET98" w:cs="ALFABET98"/>
          <w:b/>
          <w:bCs/>
          <w:sz w:val="32"/>
          <w:szCs w:val="32"/>
        </w:rPr>
        <w:t>karşıt) kelimeler</w:t>
      </w:r>
      <w:r>
        <w:rPr>
          <w:rFonts w:ascii="ALFABET98" w:hAnsi="ALFABET98" w:cs="ALFABET98"/>
          <w:sz w:val="32"/>
          <w:szCs w:val="32"/>
        </w:rPr>
        <w:t>denir.</w:t>
      </w:r>
    </w:p>
    <w:p w:rsidR="008844C4" w:rsidRPr="003B0F59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Güler çok </w:t>
      </w:r>
      <w:r w:rsidRPr="00406FEC">
        <w:rPr>
          <w:rFonts w:ascii="ALFABET98" w:hAnsi="ALFABET98" w:cs="ALFABET98"/>
          <w:b/>
          <w:bCs/>
          <w:sz w:val="32"/>
          <w:szCs w:val="32"/>
          <w:u w:val="single"/>
        </w:rPr>
        <w:t>çalışkan</w:t>
      </w:r>
      <w:r>
        <w:rPr>
          <w:rFonts w:ascii="ALFABET98" w:hAnsi="ALFABET98" w:cs="ALFABET98"/>
          <w:sz w:val="32"/>
          <w:szCs w:val="32"/>
        </w:rPr>
        <w:t xml:space="preserve"> bir öğrencidir.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---Güler çok </w:t>
      </w:r>
      <w:r w:rsidRPr="00406FEC">
        <w:rPr>
          <w:rFonts w:ascii="ALFABET98" w:hAnsi="ALFABET98" w:cs="ALFABET98"/>
          <w:b/>
          <w:bCs/>
          <w:sz w:val="32"/>
          <w:szCs w:val="32"/>
          <w:u w:val="single"/>
        </w:rPr>
        <w:t>tembel</w:t>
      </w:r>
      <w:r>
        <w:rPr>
          <w:rFonts w:ascii="ALFABET98" w:hAnsi="ALFABET98" w:cs="ALFABET98"/>
          <w:sz w:val="32"/>
          <w:szCs w:val="32"/>
        </w:rPr>
        <w:t xml:space="preserve"> bir öğrencidir.</w:t>
      </w:r>
    </w:p>
    <w:p w:rsidR="008844C4" w:rsidRPr="00406FEC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Yukarıdaki cümlelerde </w:t>
      </w:r>
      <w:r w:rsidRPr="00406FEC">
        <w:rPr>
          <w:rFonts w:ascii="ALFABET98" w:hAnsi="ALFABET98" w:cs="ALFABET98"/>
          <w:b/>
          <w:bCs/>
          <w:sz w:val="32"/>
          <w:szCs w:val="32"/>
        </w:rPr>
        <w:t>çalışkan</w:t>
      </w:r>
      <w:r>
        <w:rPr>
          <w:rFonts w:ascii="ALFABET98" w:hAnsi="ALFABET98" w:cs="ALFABET98"/>
          <w:sz w:val="32"/>
          <w:szCs w:val="32"/>
        </w:rPr>
        <w:t xml:space="preserve"> ve </w:t>
      </w:r>
      <w:r w:rsidRPr="00406FEC">
        <w:rPr>
          <w:rFonts w:ascii="ALFABET98" w:hAnsi="ALFABET98" w:cs="ALFABET98"/>
          <w:b/>
          <w:bCs/>
          <w:sz w:val="32"/>
          <w:szCs w:val="32"/>
        </w:rPr>
        <w:t>tembel</w:t>
      </w:r>
      <w:r>
        <w:rPr>
          <w:rFonts w:ascii="ALFABET98" w:hAnsi="ALFABET98" w:cs="ALFABET98"/>
          <w:sz w:val="32"/>
          <w:szCs w:val="32"/>
        </w:rPr>
        <w:t xml:space="preserve"> kelimeleri birbirinin tersidir.</w:t>
      </w:r>
    </w:p>
    <w:p w:rsidR="008844C4" w:rsidRPr="003B0F59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Güler çok </w:t>
      </w:r>
      <w:r w:rsidRPr="00755803">
        <w:rPr>
          <w:rFonts w:ascii="ALFABET98" w:hAnsi="ALFABET98" w:cs="ALFABET98"/>
          <w:b/>
          <w:bCs/>
          <w:sz w:val="32"/>
          <w:szCs w:val="32"/>
          <w:u w:val="single"/>
        </w:rPr>
        <w:t>şişmandır.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---Güler çok </w:t>
      </w:r>
      <w:r>
        <w:rPr>
          <w:rFonts w:ascii="ALFABET98" w:hAnsi="ALFABET98" w:cs="ALFABET98"/>
          <w:b/>
          <w:bCs/>
          <w:sz w:val="32"/>
          <w:szCs w:val="32"/>
          <w:u w:val="single"/>
        </w:rPr>
        <w:t>zayıftır.</w:t>
      </w:r>
    </w:p>
    <w:p w:rsidR="008844C4" w:rsidRPr="00406FEC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Yukarıdaki cümlelerde </w:t>
      </w:r>
      <w:r>
        <w:rPr>
          <w:rFonts w:ascii="ALFABET98" w:hAnsi="ALFABET98" w:cs="ALFABET98"/>
          <w:b/>
          <w:bCs/>
          <w:sz w:val="32"/>
          <w:szCs w:val="32"/>
        </w:rPr>
        <w:t>şişman</w:t>
      </w:r>
      <w:r>
        <w:rPr>
          <w:rFonts w:ascii="ALFABET98" w:hAnsi="ALFABET98" w:cs="ALFABET98"/>
          <w:sz w:val="32"/>
          <w:szCs w:val="32"/>
        </w:rPr>
        <w:t xml:space="preserve"> ve </w:t>
      </w:r>
      <w:r>
        <w:rPr>
          <w:rFonts w:ascii="ALFABET98" w:hAnsi="ALFABET98" w:cs="ALFABET98"/>
          <w:b/>
          <w:bCs/>
          <w:sz w:val="32"/>
          <w:szCs w:val="32"/>
        </w:rPr>
        <w:t>zayıf</w:t>
      </w:r>
      <w:r>
        <w:rPr>
          <w:rFonts w:ascii="ALFABET98" w:hAnsi="ALFABET98" w:cs="ALFABET98"/>
          <w:sz w:val="32"/>
          <w:szCs w:val="32"/>
        </w:rPr>
        <w:t xml:space="preserve"> kelimeleri birbirinin tersidir.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  <w:sectPr w:rsidR="008844C4" w:rsidSect="00FB74EE">
          <w:headerReference w:type="default" r:id="rId19"/>
          <w:footerReference w:type="default" r:id="rId20"/>
          <w:pgSz w:w="11906" w:h="16838"/>
          <w:pgMar w:top="567" w:right="424" w:bottom="426" w:left="567" w:header="708" w:footer="230" w:gutter="0"/>
          <w:cols w:space="708"/>
          <w:docGrid w:linePitch="360"/>
        </w:sectPr>
      </w:pP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acemi : usta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acı : tatlı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aç : tok</w:t>
      </w:r>
      <w:r w:rsidRPr="00DC1941">
        <w:rPr>
          <w:rFonts w:ascii="ALFABET98" w:hAnsi="ALFABET98" w:cs="ALFABET98"/>
          <w:sz w:val="32"/>
          <w:szCs w:val="32"/>
        </w:rPr>
        <w:br/>
        <w:t>açık : kapalı</w:t>
      </w:r>
      <w:r w:rsidRPr="00DC1941">
        <w:rPr>
          <w:rFonts w:ascii="ALFABET98" w:hAnsi="ALFABET98" w:cs="ALFABET98"/>
          <w:sz w:val="32"/>
          <w:szCs w:val="32"/>
        </w:rPr>
        <w:br/>
        <w:t xml:space="preserve">ağır : hafif </w:t>
      </w:r>
      <w:r w:rsidRPr="00DC1941">
        <w:rPr>
          <w:rFonts w:ascii="ALFABET98" w:hAnsi="ALFABET98" w:cs="ALFABET98"/>
          <w:sz w:val="32"/>
          <w:szCs w:val="32"/>
        </w:rPr>
        <w:br/>
        <w:t>ak : kara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alçak : yüksek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alıcı : satıcı</w:t>
      </w:r>
      <w:r>
        <w:rPr>
          <w:rFonts w:ascii="ALFABET98" w:hAnsi="ALFABET98" w:cs="ALFABET98"/>
          <w:sz w:val="32"/>
          <w:szCs w:val="32"/>
        </w:rPr>
        <w:br/>
        <w:t>alt : üst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arka : ön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artı : eksi</w:t>
      </w:r>
      <w:r w:rsidRPr="00DC1941">
        <w:rPr>
          <w:rFonts w:ascii="ALFABET98" w:hAnsi="ALFABET98" w:cs="ALFABET98"/>
          <w:sz w:val="32"/>
          <w:szCs w:val="32"/>
        </w:rPr>
        <w:br/>
        <w:t>aşağı : yukarı</w:t>
      </w:r>
      <w:r w:rsidRPr="00DC1941">
        <w:rPr>
          <w:rFonts w:ascii="ALFABET98" w:hAnsi="ALFABET98" w:cs="ALFABET98"/>
          <w:sz w:val="32"/>
          <w:szCs w:val="32"/>
        </w:rPr>
        <w:br/>
        <w:t>aydınlık : karanlık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aynı : farklı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az : çok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bayat : taze</w:t>
      </w:r>
      <w:r w:rsidRPr="00DC1941">
        <w:rPr>
          <w:rFonts w:ascii="ALFABET98" w:hAnsi="ALFABET98" w:cs="ALFABET98"/>
          <w:sz w:val="32"/>
          <w:szCs w:val="32"/>
        </w:rPr>
        <w:br/>
        <w:t>bekâr : evli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beyaz : siyah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bolluk : kıtlık</w:t>
      </w:r>
      <w:r w:rsidRPr="00DC1941">
        <w:rPr>
          <w:rFonts w:ascii="ALFABET98" w:hAnsi="ALFABET98" w:cs="ALFABET98"/>
          <w:sz w:val="32"/>
          <w:szCs w:val="32"/>
        </w:rPr>
        <w:br/>
        <w:t>borç : alacak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büyük :</w:t>
      </w:r>
      <w:r>
        <w:rPr>
          <w:rFonts w:ascii="ALFABET98" w:hAnsi="ALFABET98" w:cs="ALFABET98"/>
          <w:sz w:val="32"/>
          <w:szCs w:val="32"/>
        </w:rPr>
        <w:t xml:space="preserve"> küçük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çalışkan : tembel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çekmek : itmek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dar : geniş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doğu : batı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dost : düşman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eski : yeni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fakir : zengin</w:t>
      </w:r>
      <w:r w:rsidRPr="00DC1941">
        <w:rPr>
          <w:rFonts w:ascii="ALFABET98" w:hAnsi="ALFABET98" w:cs="ALFABET98"/>
          <w:sz w:val="32"/>
          <w:szCs w:val="32"/>
        </w:rPr>
        <w:br/>
        <w:t>galip : mağlup</w:t>
      </w:r>
      <w:r w:rsidRPr="00DC1941">
        <w:rPr>
          <w:rFonts w:ascii="ALFABET98" w:hAnsi="ALFABET98" w:cs="ALFABET98"/>
          <w:sz w:val="32"/>
          <w:szCs w:val="32"/>
        </w:rPr>
        <w:br/>
        <w:t>genç : yaşlı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gür : seyrek</w:t>
      </w:r>
      <w:r w:rsidRPr="00DC1941">
        <w:rPr>
          <w:rFonts w:ascii="ALFABET98" w:hAnsi="ALFABET98" w:cs="ALFABET98"/>
          <w:sz w:val="32"/>
          <w:szCs w:val="32"/>
        </w:rPr>
        <w:br/>
        <w:t>güzel : çirkin</w:t>
      </w:r>
      <w:r w:rsidRPr="00DC1941">
        <w:rPr>
          <w:rFonts w:ascii="ALFABET98" w:hAnsi="ALFABET98" w:cs="ALFABET98"/>
          <w:sz w:val="32"/>
          <w:szCs w:val="32"/>
        </w:rPr>
        <w:br/>
        <w:t>gerçek : sahte</w:t>
      </w:r>
      <w:r w:rsidRPr="00DC1941">
        <w:rPr>
          <w:rFonts w:ascii="ALFABET98" w:hAnsi="ALFABET98" w:cs="ALFABET98"/>
          <w:sz w:val="32"/>
          <w:szCs w:val="32"/>
        </w:rPr>
        <w:br/>
        <w:t>hatırlamak : unutmak</w:t>
      </w:r>
      <w:r w:rsidRPr="00DC1941">
        <w:rPr>
          <w:rFonts w:ascii="ALFABET98" w:hAnsi="ALFABET98" w:cs="ALFABET98"/>
          <w:sz w:val="32"/>
          <w:szCs w:val="32"/>
        </w:rPr>
        <w:br/>
        <w:t>hırçın : uysal</w:t>
      </w:r>
      <w:r w:rsidRPr="00DC1941">
        <w:rPr>
          <w:rFonts w:ascii="ALFABET98" w:hAnsi="ALFABET98" w:cs="ALFABET98"/>
          <w:sz w:val="32"/>
          <w:szCs w:val="32"/>
        </w:rPr>
        <w:br/>
        <w:t>hızlı : yavaş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hür : esir</w:t>
      </w:r>
      <w:r w:rsidRPr="00DC1941">
        <w:rPr>
          <w:rFonts w:ascii="ALFABET98" w:hAnsi="ALFABET98" w:cs="ALFABET98"/>
          <w:sz w:val="32"/>
          <w:szCs w:val="32"/>
        </w:rPr>
        <w:br/>
        <w:t>ıssız : kalabalık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iç : dış</w:t>
      </w:r>
      <w:r w:rsidRPr="00DC1941">
        <w:rPr>
          <w:rFonts w:ascii="ALFABET98" w:hAnsi="ALFABET98" w:cs="ALFABET98"/>
          <w:sz w:val="32"/>
          <w:szCs w:val="32"/>
        </w:rPr>
        <w:br/>
      </w:r>
      <w:r>
        <w:rPr>
          <w:rFonts w:ascii="ALFABET98" w:hAnsi="ALFABET98" w:cs="ALFABET98"/>
          <w:sz w:val="32"/>
          <w:szCs w:val="32"/>
        </w:rPr>
        <w:t>ince :</w:t>
      </w:r>
      <w:r w:rsidRPr="00DC1941">
        <w:rPr>
          <w:rFonts w:ascii="ALFABET98" w:hAnsi="ALFABET98" w:cs="ALFABET98"/>
          <w:sz w:val="32"/>
          <w:szCs w:val="32"/>
        </w:rPr>
        <w:t xml:space="preserve"> kalın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iniş : çıkış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ileri : geri</w:t>
      </w:r>
      <w:r w:rsidRPr="00DC1941">
        <w:rPr>
          <w:rFonts w:ascii="ALFABET98" w:hAnsi="ALFABET98" w:cs="ALFABET98"/>
          <w:sz w:val="32"/>
          <w:szCs w:val="32"/>
        </w:rPr>
        <w:br/>
        <w:t>ilk : son</w:t>
      </w:r>
      <w:r w:rsidRPr="00DC1941">
        <w:rPr>
          <w:rFonts w:ascii="ALFABET98" w:hAnsi="ALFABET98" w:cs="ALFABET98"/>
          <w:sz w:val="32"/>
          <w:szCs w:val="32"/>
        </w:rPr>
        <w:br/>
        <w:t>in</w:t>
      </w:r>
      <w:r>
        <w:rPr>
          <w:rFonts w:ascii="ALFABET98" w:hAnsi="ALFABET98" w:cs="ALFABET98"/>
          <w:sz w:val="32"/>
          <w:szCs w:val="32"/>
        </w:rPr>
        <w:t>dirim : zam</w:t>
      </w:r>
      <w:r>
        <w:rPr>
          <w:rFonts w:ascii="ALFABET98" w:hAnsi="ALFABET98" w:cs="ALFABET98"/>
          <w:sz w:val="32"/>
          <w:szCs w:val="32"/>
        </w:rPr>
        <w:br/>
        <w:t>iyi : kötü</w:t>
      </w:r>
      <w:r w:rsidRPr="00DC1941">
        <w:rPr>
          <w:rFonts w:ascii="ALFABET98" w:hAnsi="ALFABET98" w:cs="ALFABET98"/>
          <w:sz w:val="32"/>
          <w:szCs w:val="32"/>
        </w:rPr>
        <w:br/>
        <w:t>kalabalık : tenha kaybetmek : bulmak</w:t>
      </w:r>
      <w:r w:rsidRPr="00DC1941">
        <w:rPr>
          <w:rFonts w:ascii="ALFABET98" w:hAnsi="ALFABET98" w:cs="ALFABET98"/>
          <w:sz w:val="32"/>
          <w:szCs w:val="32"/>
        </w:rPr>
        <w:br/>
        <w:t>kısa : uzun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kış : yaz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kirli : temiz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kuru : yaş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kuzey : güney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nazik : kaba</w:t>
      </w:r>
      <w:r w:rsidRPr="00DC1941">
        <w:rPr>
          <w:rFonts w:ascii="ALFABET98" w:hAnsi="ALFABET98" w:cs="ALFABET98"/>
          <w:sz w:val="32"/>
          <w:szCs w:val="32"/>
        </w:rPr>
        <w:br/>
        <w:t>neşeli : üzgün</w:t>
      </w:r>
      <w:r w:rsidRPr="00DC1941">
        <w:rPr>
          <w:rFonts w:ascii="ALFABET98" w:hAnsi="ALFABET98" w:cs="ALFABET98"/>
          <w:sz w:val="32"/>
          <w:szCs w:val="32"/>
        </w:rPr>
        <w:br/>
        <w:t>ödül : ceza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önce : sonra</w:t>
      </w:r>
      <w:r w:rsidRPr="00DC1941">
        <w:rPr>
          <w:rFonts w:ascii="ALFABET98" w:hAnsi="ALFABET98" w:cs="ALFABET98"/>
          <w:sz w:val="32"/>
          <w:szCs w:val="32"/>
        </w:rPr>
        <w:br/>
        <w:t xml:space="preserve">pahalı : ucuz 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sabah : akşam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savaş : barış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soğuk : sıcak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soru : cevap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suçlu : masum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uzak : yakın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yabancı : tanıdık</w:t>
      </w:r>
      <w:r w:rsidRPr="00DC1941">
        <w:rPr>
          <w:rFonts w:ascii="ALFABET98" w:hAnsi="ALFABET98" w:cs="ALFABET98"/>
          <w:sz w:val="32"/>
          <w:szCs w:val="32"/>
        </w:rPr>
        <w:br/>
        <w:t>yaramaz : uslu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yaz : kış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zarar : yarar</w:t>
      </w:r>
    </w:p>
    <w:p w:rsidR="008844C4" w:rsidRPr="00DC1941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zayıf : şişman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zor : kolay</w:t>
      </w:r>
    </w:p>
    <w:p w:rsidR="008844C4" w:rsidRDefault="008844C4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  <w:sectPr w:rsidR="008844C4" w:rsidSect="00BF4CE1">
          <w:headerReference w:type="default" r:id="rId21"/>
          <w:footerReference w:type="default" r:id="rId22"/>
          <w:type w:val="continuous"/>
          <w:pgSz w:w="11906" w:h="16838"/>
          <w:pgMar w:top="567" w:right="424" w:bottom="426" w:left="567" w:header="708" w:footer="230" w:gutter="0"/>
          <w:cols w:num="2" w:space="708"/>
          <w:docGrid w:linePitch="360"/>
        </w:sectPr>
      </w:pPr>
    </w:p>
    <w:p w:rsidR="008844C4" w:rsidRDefault="008844C4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</w:p>
    <w:p w:rsidR="008844C4" w:rsidRPr="009611FB" w:rsidRDefault="008844C4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16"/>
          <w:szCs w:val="16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EŞ SESLİ KELİMELER</w:t>
      </w:r>
    </w:p>
    <w:p w:rsidR="008844C4" w:rsidRPr="003B0F59" w:rsidRDefault="008844C4" w:rsidP="009611FB">
      <w:pPr>
        <w:pStyle w:val="NoSpacing"/>
        <w:ind w:firstLine="708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Yazılışları aynı, anlamları farklı olan kelimelere </w:t>
      </w:r>
      <w:r>
        <w:rPr>
          <w:rFonts w:ascii="ALFABET98" w:hAnsi="ALFABET98" w:cs="ALFABET98"/>
          <w:b/>
          <w:bCs/>
          <w:sz w:val="32"/>
          <w:szCs w:val="32"/>
        </w:rPr>
        <w:t>eş sesli kelimeler (sesteş)</w:t>
      </w:r>
      <w:r>
        <w:rPr>
          <w:rFonts w:ascii="ALFABET98" w:hAnsi="ALFABET98" w:cs="ALFABET98"/>
          <w:sz w:val="32"/>
          <w:szCs w:val="32"/>
        </w:rPr>
        <w:t>denir.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Emre tahtaya yazı </w:t>
      </w:r>
      <w:r w:rsidRPr="006242A5">
        <w:rPr>
          <w:rFonts w:ascii="ALFABET98" w:hAnsi="ALFABET98" w:cs="ALFABET98"/>
          <w:b/>
          <w:bCs/>
          <w:sz w:val="32"/>
          <w:szCs w:val="32"/>
          <w:u w:val="single"/>
        </w:rPr>
        <w:t>yaz.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---Emre </w:t>
      </w:r>
      <w:r w:rsidRPr="006242A5">
        <w:rPr>
          <w:rFonts w:ascii="ALFABET98" w:hAnsi="ALFABET98" w:cs="ALFABET98"/>
          <w:b/>
          <w:bCs/>
          <w:sz w:val="32"/>
          <w:szCs w:val="32"/>
          <w:u w:val="single"/>
        </w:rPr>
        <w:t>yaz</w:t>
      </w:r>
      <w:r>
        <w:rPr>
          <w:rFonts w:ascii="ALFABET98" w:hAnsi="ALFABET98" w:cs="ALFABET98"/>
          <w:sz w:val="32"/>
          <w:szCs w:val="32"/>
        </w:rPr>
        <w:t xml:space="preserve"> tatilinde Ankara’ya gitti.</w:t>
      </w:r>
    </w:p>
    <w:p w:rsidR="008844C4" w:rsidRPr="009611FB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***Yukarıdaki altı çizili kelimeler eş sesli kelimelerdir.” Yaz” kelimesinin her iki cümlede yazılışı aynıdır, fakat taşıdığı anlam tamamen farklıdır. İlk cümlede  “yaz” kelimesi </w:t>
      </w:r>
      <w:r w:rsidRPr="006242A5">
        <w:rPr>
          <w:rFonts w:ascii="ALFABET98" w:hAnsi="ALFABET98" w:cs="ALFABET98"/>
          <w:b/>
          <w:bCs/>
          <w:sz w:val="32"/>
          <w:szCs w:val="32"/>
        </w:rPr>
        <w:t>yazı yazma</w:t>
      </w:r>
      <w:r>
        <w:rPr>
          <w:rFonts w:ascii="ALFABET98" w:hAnsi="ALFABET98" w:cs="ALFABET98"/>
          <w:sz w:val="32"/>
          <w:szCs w:val="32"/>
        </w:rPr>
        <w:t xml:space="preserve"> anlamında, ikinci cümledeki “yaz” kelimesi ise </w:t>
      </w:r>
      <w:r w:rsidRPr="006242A5">
        <w:rPr>
          <w:rFonts w:ascii="ALFABET98" w:hAnsi="ALFABET98" w:cs="ALFABET98"/>
          <w:b/>
          <w:bCs/>
          <w:sz w:val="32"/>
          <w:szCs w:val="32"/>
        </w:rPr>
        <w:t>yaz mevsimi</w:t>
      </w:r>
      <w:r>
        <w:rPr>
          <w:rFonts w:ascii="ALFABET98" w:hAnsi="ALFABET98" w:cs="ALFABET98"/>
          <w:sz w:val="32"/>
          <w:szCs w:val="32"/>
        </w:rPr>
        <w:t xml:space="preserve"> olarak kullanılmıştır.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Ben </w:t>
      </w:r>
      <w:r w:rsidRPr="00915825">
        <w:rPr>
          <w:rFonts w:ascii="ALFABET98" w:hAnsi="ALFABET98" w:cs="ALFABET98"/>
          <w:b/>
          <w:bCs/>
          <w:sz w:val="32"/>
          <w:szCs w:val="32"/>
        </w:rPr>
        <w:t>ocak</w:t>
      </w:r>
      <w:r>
        <w:rPr>
          <w:rFonts w:ascii="ALFABET98" w:hAnsi="ALFABET98" w:cs="ALFABET98"/>
          <w:sz w:val="32"/>
          <w:szCs w:val="32"/>
        </w:rPr>
        <w:t xml:space="preserve"> ayında doğdum.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 Yemek yapmak için </w:t>
      </w:r>
      <w:r w:rsidRPr="00915825">
        <w:rPr>
          <w:rFonts w:ascii="ALFABET98" w:hAnsi="ALFABET98" w:cs="ALFABET98"/>
          <w:b/>
          <w:bCs/>
          <w:sz w:val="32"/>
          <w:szCs w:val="32"/>
        </w:rPr>
        <w:t>ocak</w:t>
      </w:r>
      <w:r>
        <w:rPr>
          <w:rFonts w:ascii="ALFABET98" w:hAnsi="ALFABET98" w:cs="ALFABET98"/>
          <w:sz w:val="32"/>
          <w:szCs w:val="32"/>
        </w:rPr>
        <w:t xml:space="preserve"> aldım.</w:t>
      </w:r>
    </w:p>
    <w:p w:rsidR="008844C4" w:rsidRPr="00915825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</w:t>
      </w:r>
      <w:r w:rsidRPr="00915825">
        <w:rPr>
          <w:rFonts w:ascii="ALFABET98" w:hAnsi="ALFABET98" w:cs="ALFABET98"/>
          <w:b/>
          <w:bCs/>
          <w:sz w:val="32"/>
          <w:szCs w:val="32"/>
        </w:rPr>
        <w:t>Ben</w:t>
      </w:r>
      <w:r>
        <w:rPr>
          <w:rFonts w:ascii="ALFABET98" w:hAnsi="ALFABET98" w:cs="ALFABET98"/>
          <w:sz w:val="32"/>
          <w:szCs w:val="32"/>
        </w:rPr>
        <w:t xml:space="preserve"> ders çalışıyorum.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 Çocuğun yanağında siyah bir </w:t>
      </w:r>
      <w:r w:rsidRPr="00915825">
        <w:rPr>
          <w:rFonts w:ascii="ALFABET98" w:hAnsi="ALFABET98" w:cs="ALFABET98"/>
          <w:b/>
          <w:bCs/>
          <w:sz w:val="32"/>
          <w:szCs w:val="32"/>
        </w:rPr>
        <w:t>ben</w:t>
      </w:r>
      <w:r>
        <w:rPr>
          <w:rFonts w:ascii="ALFABET98" w:hAnsi="ALFABET98" w:cs="ALFABET98"/>
          <w:sz w:val="32"/>
          <w:szCs w:val="32"/>
        </w:rPr>
        <w:t xml:space="preserve"> var.</w:t>
      </w:r>
    </w:p>
    <w:p w:rsidR="008844C4" w:rsidRPr="00915825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Bu kadar üzülme, artık </w:t>
      </w:r>
      <w:r w:rsidRPr="00915825">
        <w:rPr>
          <w:rFonts w:ascii="ALFABET98" w:hAnsi="ALFABET98" w:cs="ALFABET98"/>
          <w:b/>
          <w:bCs/>
          <w:sz w:val="32"/>
          <w:szCs w:val="32"/>
        </w:rPr>
        <w:t>gül</w:t>
      </w:r>
      <w:r>
        <w:rPr>
          <w:rFonts w:ascii="ALFABET98" w:hAnsi="ALFABET98" w:cs="ALFABET98"/>
          <w:sz w:val="32"/>
          <w:szCs w:val="32"/>
        </w:rPr>
        <w:t>.</w:t>
      </w:r>
    </w:p>
    <w:p w:rsidR="008844C4" w:rsidRPr="00915825" w:rsidRDefault="008844C4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 Bir demet </w:t>
      </w:r>
      <w:r w:rsidRPr="00915825">
        <w:rPr>
          <w:rFonts w:ascii="ALFABET98" w:hAnsi="ALFABET98" w:cs="ALFABET98"/>
          <w:b/>
          <w:bCs/>
          <w:sz w:val="32"/>
          <w:szCs w:val="32"/>
        </w:rPr>
        <w:t>gül</w:t>
      </w:r>
      <w:r>
        <w:rPr>
          <w:rFonts w:ascii="ALFABET98" w:hAnsi="ALFABET98" w:cs="ALFABET98"/>
          <w:sz w:val="32"/>
          <w:szCs w:val="32"/>
        </w:rPr>
        <w:t xml:space="preserve"> aldım</w:t>
      </w:r>
      <w:r>
        <w:rPr>
          <w:rFonts w:ascii="ALFABET98" w:hAnsi="ALFABET98" w:cs="ALFABET98"/>
          <w:sz w:val="16"/>
          <w:szCs w:val="16"/>
        </w:rPr>
        <w:t>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Babam bize </w:t>
      </w:r>
      <w:r w:rsidRPr="00915825">
        <w:rPr>
          <w:rFonts w:ascii="ALFABET98" w:hAnsi="ALFABET98" w:cs="ALFABET98"/>
          <w:b/>
          <w:bCs/>
          <w:sz w:val="32"/>
          <w:szCs w:val="32"/>
        </w:rPr>
        <w:t>kaz</w:t>
      </w:r>
      <w:r>
        <w:rPr>
          <w:rFonts w:ascii="ALFABET98" w:hAnsi="ALFABET98" w:cs="ALFABET98"/>
          <w:sz w:val="32"/>
          <w:szCs w:val="32"/>
        </w:rPr>
        <w:t xml:space="preserve"> aldı.</w:t>
      </w:r>
    </w:p>
    <w:p w:rsidR="008844C4" w:rsidRPr="006242A5" w:rsidRDefault="008844C4" w:rsidP="00BF4CE1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Annem bahçeyi </w:t>
      </w:r>
      <w:r w:rsidRPr="00915825">
        <w:rPr>
          <w:rFonts w:ascii="ALFABET98" w:hAnsi="ALFABET98" w:cs="ALFABET98"/>
          <w:b/>
          <w:bCs/>
          <w:sz w:val="32"/>
          <w:szCs w:val="32"/>
        </w:rPr>
        <w:t>kaz</w:t>
      </w:r>
      <w:r>
        <w:rPr>
          <w:rFonts w:ascii="ALFABET98" w:hAnsi="ALFABET98" w:cs="ALFABET98"/>
          <w:sz w:val="32"/>
          <w:szCs w:val="32"/>
        </w:rPr>
        <w:t>dı.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  <w:sectPr w:rsidR="008844C4" w:rsidSect="009611FB">
          <w:type w:val="continuous"/>
          <w:pgSz w:w="11906" w:h="16838"/>
          <w:pgMar w:top="567" w:right="424" w:bottom="426" w:left="567" w:header="708" w:footer="230" w:gutter="0"/>
          <w:cols w:space="708"/>
          <w:docGrid w:linePitch="381"/>
        </w:sectPr>
      </w:pPr>
    </w:p>
    <w:p w:rsidR="008844C4" w:rsidRPr="009611FB" w:rsidRDefault="008844C4" w:rsidP="009611FB">
      <w:pPr>
        <w:pStyle w:val="NoSpacing"/>
        <w:rPr>
          <w:rFonts w:ascii="ALFABET98" w:hAnsi="ALFABET98" w:cs="ALFABET98"/>
          <w:sz w:val="2"/>
          <w:szCs w:val="2"/>
          <w:lang w:eastAsia="tr-TR"/>
        </w:rPr>
        <w:sectPr w:rsidR="008844C4" w:rsidRPr="009611FB" w:rsidSect="00FB74EE">
          <w:type w:val="continuous"/>
          <w:pgSz w:w="11906" w:h="16838"/>
          <w:pgMar w:top="567" w:right="424" w:bottom="142" w:left="567" w:header="708" w:footer="230" w:gutter="0"/>
          <w:cols w:space="708"/>
          <w:docGrid w:linePitch="360"/>
        </w:sectPr>
      </w:pP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çay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kır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bin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sıra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el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yaş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dolu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yaz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kız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çıkar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yüz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kara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geç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gül</w:t>
      </w:r>
    </w:p>
    <w:p w:rsidR="008844C4" w:rsidRPr="00511D04" w:rsidRDefault="008844C4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kaz</w:t>
      </w:r>
    </w:p>
    <w:p w:rsidR="008844C4" w:rsidRPr="00511D04" w:rsidRDefault="008844C4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diz</w:t>
      </w:r>
    </w:p>
    <w:p w:rsidR="008844C4" w:rsidRPr="00511D04" w:rsidRDefault="008844C4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al</w:t>
      </w:r>
    </w:p>
    <w:p w:rsidR="008844C4" w:rsidRPr="00511D04" w:rsidRDefault="008844C4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yaz</w:t>
      </w:r>
    </w:p>
    <w:p w:rsidR="008844C4" w:rsidRPr="00511D04" w:rsidRDefault="008844C4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düş</w:t>
      </w:r>
    </w:p>
    <w:p w:rsidR="008844C4" w:rsidRPr="00511D04" w:rsidRDefault="008844C4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dil</w:t>
      </w:r>
    </w:p>
    <w:p w:rsidR="008844C4" w:rsidRPr="00511D04" w:rsidRDefault="008844C4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aç</w:t>
      </w:r>
    </w:p>
    <w:p w:rsidR="008844C4" w:rsidRPr="00511D04" w:rsidRDefault="008844C4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kır</w:t>
      </w:r>
    </w:p>
    <w:p w:rsidR="008844C4" w:rsidRPr="00511D04" w:rsidRDefault="008844C4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at</w:t>
      </w:r>
    </w:p>
    <w:p w:rsidR="008844C4" w:rsidRPr="00511D04" w:rsidRDefault="008844C4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ekmek</w:t>
      </w:r>
    </w:p>
    <w:p w:rsidR="008844C4" w:rsidRDefault="008844C4" w:rsidP="00BF4CE1">
      <w:pPr>
        <w:rPr>
          <w:rFonts w:ascii="ALFABET98" w:hAnsi="ALFABET98" w:cs="ALFABET98"/>
          <w:color w:val="000000"/>
          <w:sz w:val="32"/>
          <w:szCs w:val="32"/>
        </w:rPr>
        <w:sectPr w:rsidR="008844C4" w:rsidSect="00FB74EE">
          <w:type w:val="continuous"/>
          <w:pgSz w:w="11906" w:h="16838"/>
          <w:pgMar w:top="567" w:right="424" w:bottom="142" w:left="567" w:header="708" w:footer="230" w:gutter="0"/>
          <w:cols w:num="5" w:space="709"/>
          <w:docGrid w:linePitch="360"/>
        </w:sectPr>
      </w:pPr>
    </w:p>
    <w:p w:rsidR="008844C4" w:rsidRDefault="008844C4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takımbelsalkapdal</w:t>
      </w:r>
      <w:r>
        <w:rPr>
          <w:rFonts w:ascii="ALFABET98" w:hAnsi="ALFABET98" w:cs="ALFABET98"/>
          <w:color w:val="000000"/>
          <w:sz w:val="32"/>
          <w:szCs w:val="32"/>
        </w:rPr>
        <w:t xml:space="preserve">        yer</w:t>
      </w:r>
    </w:p>
    <w:p w:rsidR="008844C4" w:rsidRPr="00511D04" w:rsidRDefault="008844C4" w:rsidP="00BF4CE1">
      <w:pPr>
        <w:rPr>
          <w:rFonts w:ascii="ALFABET98" w:hAnsi="ALFABET98" w:cs="ALFABET98"/>
          <w:color w:val="000000"/>
          <w:sz w:val="32"/>
          <w:szCs w:val="32"/>
        </w:rPr>
        <w:sectPr w:rsidR="008844C4" w:rsidRPr="00511D04" w:rsidSect="007E63CA">
          <w:type w:val="continuous"/>
          <w:pgSz w:w="11906" w:h="16838"/>
          <w:pgMar w:top="567" w:right="424" w:bottom="142" w:left="567" w:header="708" w:footer="230" w:gutter="0"/>
          <w:cols w:space="709"/>
          <w:docGrid w:linePitch="360"/>
        </w:sectPr>
      </w:pPr>
    </w:p>
    <w:p w:rsidR="008844C4" w:rsidRDefault="008844C4" w:rsidP="00BF4CE1">
      <w:pPr>
        <w:rPr>
          <w:rFonts w:ascii="ALFABET98" w:hAnsi="ALFABET98" w:cs="ALFABET98"/>
          <w:color w:val="000000"/>
          <w:sz w:val="24"/>
          <w:szCs w:val="24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 xml:space="preserve">*** </w:t>
      </w:r>
      <w:r w:rsidRPr="00511D04">
        <w:rPr>
          <w:rFonts w:ascii="ALFABET98" w:hAnsi="ALFABET98" w:cs="ALFABET98"/>
          <w:b/>
          <w:bCs/>
          <w:color w:val="000000"/>
          <w:sz w:val="32"/>
          <w:szCs w:val="32"/>
        </w:rPr>
        <w:t>Aynı şeki</w:t>
      </w:r>
      <w:r>
        <w:rPr>
          <w:rFonts w:ascii="ALFABET98" w:hAnsi="ALFABET98" w:cs="ALFABET98"/>
          <w:b/>
          <w:bCs/>
          <w:color w:val="000000"/>
          <w:sz w:val="32"/>
          <w:szCs w:val="32"/>
        </w:rPr>
        <w:t>lde yazılan kimi sözcüklerin baz</w:t>
      </w:r>
      <w:r w:rsidRPr="00511D04">
        <w:rPr>
          <w:rFonts w:ascii="ALFABET98" w:hAnsi="ALFABET98" w:cs="ALFABET98"/>
          <w:b/>
          <w:bCs/>
          <w:color w:val="000000"/>
          <w:sz w:val="32"/>
          <w:szCs w:val="32"/>
        </w:rPr>
        <w:t>ı harfleri üzerinde düzeltme işareti (^)vardır. Bu sözcükler sesteş değildir.</w:t>
      </w:r>
    </w:p>
    <w:p w:rsidR="008844C4" w:rsidRDefault="008844C4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Hala tiyatroya gelmeyecek.</w:t>
      </w:r>
    </w:p>
    <w:p w:rsidR="008844C4" w:rsidRDefault="008844C4" w:rsidP="00BF4CE1">
      <w:pPr>
        <w:rPr>
          <w:rFonts w:ascii="ALFABET98" w:hAnsi="ALFABET98" w:cs="ALFABET98"/>
          <w:color w:val="000000"/>
          <w:sz w:val="24"/>
          <w:szCs w:val="24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Hala eve dönmedi</w:t>
      </w:r>
      <w:r>
        <w:rPr>
          <w:rFonts w:ascii="ALFABET98" w:hAnsi="ALFABET98" w:cs="ALFABET98"/>
          <w:color w:val="000000"/>
          <w:sz w:val="24"/>
          <w:szCs w:val="24"/>
        </w:rPr>
        <w:t>.</w:t>
      </w:r>
    </w:p>
    <w:p w:rsidR="008844C4" w:rsidRPr="00DF3F69" w:rsidRDefault="008844C4" w:rsidP="00BF4CE1">
      <w:pPr>
        <w:rPr>
          <w:rFonts w:ascii="ALFABET98" w:hAnsi="ALFABET98" w:cs="ALFABET98"/>
          <w:color w:val="000000"/>
          <w:sz w:val="32"/>
          <w:szCs w:val="32"/>
        </w:rPr>
      </w:pPr>
      <w:r>
        <w:rPr>
          <w:rFonts w:ascii="ALFABET98" w:hAnsi="ALFABET98" w:cs="ALFABET98"/>
          <w:color w:val="000000"/>
          <w:sz w:val="32"/>
          <w:szCs w:val="32"/>
        </w:rPr>
        <w:t>1.</w:t>
      </w:r>
      <w:r w:rsidRPr="00DF3F69">
        <w:rPr>
          <w:rFonts w:ascii="ALFABET98" w:hAnsi="ALFABET98" w:cs="ALFABET98"/>
          <w:color w:val="000000"/>
          <w:sz w:val="32"/>
          <w:szCs w:val="32"/>
        </w:rPr>
        <w:t>Cümlede “</w:t>
      </w:r>
      <w:r w:rsidRPr="00DF3F69">
        <w:rPr>
          <w:rFonts w:ascii="ALFABET98" w:hAnsi="ALFABET98" w:cs="ALFABET98"/>
          <w:b/>
          <w:bCs/>
          <w:color w:val="000000"/>
          <w:sz w:val="32"/>
          <w:szCs w:val="32"/>
        </w:rPr>
        <w:t>hala</w:t>
      </w:r>
      <w:r w:rsidRPr="00DF3F69">
        <w:rPr>
          <w:rFonts w:ascii="ALFABET98" w:hAnsi="ALFABET98" w:cs="ALFABET98"/>
          <w:color w:val="000000"/>
          <w:sz w:val="32"/>
          <w:szCs w:val="32"/>
        </w:rPr>
        <w:t xml:space="preserve">”, “ </w:t>
      </w:r>
      <w:r w:rsidRPr="00DF3F69">
        <w:rPr>
          <w:rFonts w:ascii="ALFABET98" w:hAnsi="ALFABET98" w:cs="ALFABET98"/>
          <w:b/>
          <w:bCs/>
          <w:color w:val="000000"/>
          <w:sz w:val="32"/>
          <w:szCs w:val="32"/>
        </w:rPr>
        <w:t>babanın kız kardeşi</w:t>
      </w:r>
      <w:r w:rsidRPr="00DF3F69">
        <w:rPr>
          <w:rFonts w:ascii="ALFABET98" w:hAnsi="ALFABET98" w:cs="ALFABET98"/>
          <w:color w:val="000000"/>
          <w:sz w:val="32"/>
          <w:szCs w:val="32"/>
        </w:rPr>
        <w:t xml:space="preserve">” anlamındadır. </w:t>
      </w:r>
    </w:p>
    <w:p w:rsidR="008844C4" w:rsidRDefault="008844C4" w:rsidP="00BF4CE1">
      <w:pPr>
        <w:pStyle w:val="NormalWeb"/>
        <w:rPr>
          <w:rFonts w:ascii="ALFABET98" w:hAnsi="ALFABET98" w:cs="ALFABET98"/>
          <w:color w:val="000000"/>
          <w:sz w:val="32"/>
          <w:szCs w:val="32"/>
        </w:rPr>
      </w:pPr>
      <w:r>
        <w:rPr>
          <w:rFonts w:ascii="ALFABET98" w:hAnsi="ALFABET98" w:cs="ALFABET98"/>
          <w:color w:val="000000"/>
          <w:sz w:val="32"/>
          <w:szCs w:val="32"/>
        </w:rPr>
        <w:t>2.</w:t>
      </w:r>
      <w:r w:rsidRPr="00DF3F69">
        <w:rPr>
          <w:rFonts w:ascii="ALFABET98" w:hAnsi="ALFABET98" w:cs="ALFABET98"/>
          <w:color w:val="000000"/>
          <w:sz w:val="32"/>
          <w:szCs w:val="32"/>
        </w:rPr>
        <w:t>Cümlede “</w:t>
      </w:r>
      <w:r w:rsidRPr="00DF3F69">
        <w:rPr>
          <w:rFonts w:ascii="ALFABET98" w:hAnsi="ALFABET98" w:cs="ALFABET98"/>
          <w:b/>
          <w:bCs/>
          <w:color w:val="000000"/>
          <w:sz w:val="32"/>
          <w:szCs w:val="32"/>
        </w:rPr>
        <w:t>hala</w:t>
      </w:r>
      <w:r w:rsidRPr="00DF3F69">
        <w:rPr>
          <w:rFonts w:ascii="ALFABET98" w:hAnsi="ALFABET98" w:cs="ALFABET98"/>
          <w:color w:val="000000"/>
          <w:sz w:val="32"/>
          <w:szCs w:val="32"/>
        </w:rPr>
        <w:t>”, “</w:t>
      </w:r>
      <w:r w:rsidRPr="00DF3F69">
        <w:rPr>
          <w:rFonts w:ascii="ALFABET98" w:hAnsi="ALFABET98" w:cs="ALFABET98"/>
          <w:b/>
          <w:bCs/>
          <w:color w:val="000000"/>
          <w:sz w:val="32"/>
          <w:szCs w:val="32"/>
        </w:rPr>
        <w:t>şimdiye kadar, henüz</w:t>
      </w:r>
      <w:r>
        <w:rPr>
          <w:rFonts w:ascii="ALFABET98" w:hAnsi="ALFABET98" w:cs="ALFABET98"/>
          <w:color w:val="000000"/>
          <w:sz w:val="32"/>
          <w:szCs w:val="32"/>
        </w:rPr>
        <w:t>”</w:t>
      </w:r>
      <w:r w:rsidRPr="00DF3F69">
        <w:rPr>
          <w:rFonts w:ascii="ALFABET98" w:hAnsi="ALFABET98" w:cs="ALFABET98"/>
          <w:color w:val="000000"/>
          <w:sz w:val="32"/>
          <w:szCs w:val="32"/>
        </w:rPr>
        <w:t xml:space="preserve"> anlamındadır. Bu sözcükler sesteş değildir.</w:t>
      </w:r>
    </w:p>
    <w:p w:rsidR="008844C4" w:rsidRPr="00BF4CE1" w:rsidRDefault="008844C4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CÜMLE (TÜMCE)</w:t>
      </w:r>
    </w:p>
    <w:p w:rsidR="008844C4" w:rsidRPr="000B799F" w:rsidRDefault="008844C4" w:rsidP="00BF4CE1">
      <w:pPr>
        <w:pStyle w:val="NoSpacing"/>
        <w:ind w:firstLine="708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 xml:space="preserve">Anlatmak istediklerimizi tam anlamıyla ifade eden kelime ya da kelime dizisine </w:t>
      </w:r>
      <w:r w:rsidRPr="000B799F">
        <w:rPr>
          <w:rFonts w:ascii="ALFABET98" w:hAnsi="ALFABET98" w:cs="ALFABET98"/>
          <w:b/>
          <w:bCs/>
          <w:sz w:val="32"/>
          <w:szCs w:val="32"/>
        </w:rPr>
        <w:t>cümle</w:t>
      </w:r>
      <w:r w:rsidRPr="000B799F">
        <w:rPr>
          <w:rFonts w:ascii="ALFABET98" w:hAnsi="ALFABET98" w:cs="ALFABET98"/>
          <w:sz w:val="32"/>
          <w:szCs w:val="32"/>
        </w:rPr>
        <w:t xml:space="preserve"> denir. 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“Eve geldim.” Söz dizisi haber bildiriyor.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“Sana çok kızıyorum.” Söz dizisi duygu bildiriyor.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“Bu ona yakışıyor.” Söz dizisi düşünce bildiriyor.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9" o:spid="_x0000_s1064" type="#_x0000_t32" style="position:absolute;margin-left:147.45pt;margin-top:36.65pt;width:61.2pt;height:0;z-index:251658240;visibility:visible">
            <v:stroke endarrow="block"/>
          </v:shape>
        </w:pict>
      </w:r>
      <w:r>
        <w:rPr>
          <w:noProof/>
          <w:lang w:eastAsia="tr-TR"/>
        </w:rPr>
        <w:pict>
          <v:shape id="AutoShape 108" o:spid="_x0000_s1065" type="#_x0000_t32" style="position:absolute;margin-left:118.05pt;margin-top:13.25pt;width:61.2pt;height:0;z-index:251659264;visibility:visible">
            <v:stroke endarrow="block"/>
          </v:shape>
        </w:pict>
      </w:r>
      <w:r w:rsidRPr="000B799F">
        <w:rPr>
          <w:rFonts w:ascii="ALFABET98" w:hAnsi="ALFABET98" w:cs="ALFABET98"/>
          <w:sz w:val="32"/>
          <w:szCs w:val="32"/>
        </w:rPr>
        <w:t>***Özlüyorum.</w:t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  <w:t>Tek kelimeli cümledir.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***Çok özlüyorum.</w:t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  <w:t>İki kelimeli cümledir.</w:t>
      </w:r>
    </w:p>
    <w:p w:rsidR="008844C4" w:rsidRDefault="008844C4" w:rsidP="00BF4CE1">
      <w:pPr>
        <w:pStyle w:val="NoSpacing"/>
        <w:rPr>
          <w:rFonts w:ascii="ALFABET98" w:hAnsi="ALFABET98" w:cs="ALFABET98"/>
          <w:sz w:val="8"/>
          <w:szCs w:val="8"/>
        </w:rPr>
      </w:pPr>
      <w:r>
        <w:rPr>
          <w:noProof/>
          <w:lang w:eastAsia="tr-TR"/>
        </w:rPr>
        <w:pict>
          <v:shape id="AutoShape 110" o:spid="_x0000_s1066" type="#_x0000_t32" style="position:absolute;margin-left:187.05pt;margin-top:14.35pt;width:61.2pt;height:0;z-index:251660288;visibility:visible">
            <v:stroke endarrow="block"/>
          </v:shape>
        </w:pict>
      </w:r>
      <w:r w:rsidRPr="000B799F">
        <w:rPr>
          <w:rFonts w:ascii="ALFABET98" w:hAnsi="ALFABET98" w:cs="ALFABET98"/>
          <w:sz w:val="32"/>
          <w:szCs w:val="32"/>
        </w:rPr>
        <w:t>***Annemi çok özlüyorum.</w:t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  <w:t>Üç kelimeli cümledir.</w:t>
      </w:r>
    </w:p>
    <w:p w:rsidR="008844C4" w:rsidRPr="0078466E" w:rsidRDefault="008844C4" w:rsidP="00BF4CE1">
      <w:pPr>
        <w:pStyle w:val="NoSpacing"/>
        <w:rPr>
          <w:rFonts w:ascii="ALFABET98" w:hAnsi="ALFABET98" w:cs="ALFABET98"/>
          <w:sz w:val="8"/>
          <w:szCs w:val="8"/>
        </w:rPr>
      </w:pPr>
    </w:p>
    <w:p w:rsidR="008844C4" w:rsidRPr="0078466E" w:rsidRDefault="008844C4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Soru Cümlesi: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 xml:space="preserve">*Anlatılmak istenilen soru yoluyla anlatılıyorsa böyle cümleler soru </w:t>
      </w:r>
      <w:r w:rsidRPr="000B799F">
        <w:rPr>
          <w:rFonts w:ascii="ALFABET98" w:hAnsi="ALFABET98" w:cs="ALFABET98"/>
          <w:b/>
          <w:bCs/>
          <w:sz w:val="32"/>
          <w:szCs w:val="32"/>
        </w:rPr>
        <w:t>cümle</w:t>
      </w:r>
      <w:r w:rsidRPr="000B799F">
        <w:rPr>
          <w:rFonts w:ascii="ALFABET98" w:hAnsi="ALFABET98" w:cs="ALFABET98"/>
          <w:sz w:val="32"/>
          <w:szCs w:val="32"/>
        </w:rPr>
        <w:t>leridir.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  <w:sectPr w:rsidR="008844C4" w:rsidRPr="000B799F" w:rsidSect="007E63CA">
          <w:headerReference w:type="default" r:id="rId23"/>
          <w:footerReference w:type="default" r:id="rId24"/>
          <w:type w:val="continuous"/>
          <w:pgSz w:w="11906" w:h="16838"/>
          <w:pgMar w:top="568" w:right="707" w:bottom="0" w:left="567" w:header="426" w:footer="264" w:gutter="0"/>
          <w:cols w:space="708"/>
          <w:docGrid w:linePitch="360"/>
        </w:sectPr>
      </w:pP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-Nasıl ulaştınız?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-Hangi kitabı okudun?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-Sen de gelece</w:t>
      </w:r>
      <w:r>
        <w:rPr>
          <w:rFonts w:ascii="ALFABET98" w:hAnsi="ALFABET98" w:cs="ALFABET98"/>
          <w:sz w:val="32"/>
          <w:szCs w:val="32"/>
        </w:rPr>
        <w:t>k</w:t>
      </w:r>
      <w:r w:rsidRPr="000B799F">
        <w:rPr>
          <w:rFonts w:ascii="ALFABET98" w:hAnsi="ALFABET98" w:cs="ALFABET98"/>
          <w:sz w:val="32"/>
          <w:szCs w:val="32"/>
        </w:rPr>
        <w:t xml:space="preserve"> misin?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-Burak okula gelmiyor mu?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  <w:sectPr w:rsidR="008844C4" w:rsidRPr="000B799F" w:rsidSect="00FB74EE">
          <w:type w:val="continuous"/>
          <w:pgSz w:w="11906" w:h="16838"/>
          <w:pgMar w:top="284" w:right="707" w:bottom="0" w:left="567" w:header="426" w:footer="264" w:gutter="0"/>
          <w:cols w:num="2" w:space="708"/>
          <w:docGrid w:linePitch="360"/>
        </w:sectPr>
      </w:pPr>
    </w:p>
    <w:p w:rsidR="008844C4" w:rsidRDefault="008844C4" w:rsidP="00BF4CE1">
      <w:pPr>
        <w:pStyle w:val="NoSpacing"/>
        <w:rPr>
          <w:rFonts w:ascii="ALFABET98" w:hAnsi="ALFABET98" w:cs="ALFABET98"/>
          <w:b/>
          <w:bCs/>
          <w:sz w:val="8"/>
          <w:szCs w:val="8"/>
          <w:u w:val="single"/>
        </w:rPr>
      </w:pPr>
    </w:p>
    <w:p w:rsidR="008844C4" w:rsidRPr="0078466E" w:rsidRDefault="008844C4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Kurallı Cümle: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*İş, oluş, hareket ve yargı bildiren kelimeler cümlenin sonunda yer alan cümlelerdir.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  <w:sectPr w:rsidR="008844C4" w:rsidRPr="000B799F" w:rsidSect="00FB74EE">
          <w:type w:val="continuous"/>
          <w:pgSz w:w="11906" w:h="16838"/>
          <w:pgMar w:top="284" w:right="707" w:bottom="0" w:left="567" w:header="426" w:footer="264" w:gutter="0"/>
          <w:cols w:space="708"/>
          <w:docGrid w:linePitch="360"/>
        </w:sectPr>
      </w:pP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-Zeliha kahvaltı yaptı.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-Alpcan ödevin yaptı.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-Hava çok soğuk.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-Akşam kitap okuyalım.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  <w:sectPr w:rsidR="008844C4" w:rsidRPr="000B799F" w:rsidSect="00FB74EE">
          <w:type w:val="continuous"/>
          <w:pgSz w:w="11906" w:h="16838"/>
          <w:pgMar w:top="284" w:right="707" w:bottom="0" w:left="567" w:header="426" w:footer="264" w:gutter="0"/>
          <w:cols w:num="2" w:space="708"/>
          <w:docGrid w:linePitch="360"/>
        </w:sectPr>
      </w:pPr>
    </w:p>
    <w:p w:rsidR="008844C4" w:rsidRDefault="008844C4" w:rsidP="00BF4CE1">
      <w:pPr>
        <w:pStyle w:val="NoSpacing"/>
        <w:rPr>
          <w:rFonts w:ascii="ALFABET98" w:hAnsi="ALFABET98" w:cs="ALFABET98"/>
          <w:b/>
          <w:bCs/>
          <w:sz w:val="8"/>
          <w:szCs w:val="8"/>
          <w:u w:val="single"/>
        </w:rPr>
      </w:pPr>
    </w:p>
    <w:p w:rsidR="008844C4" w:rsidRPr="0078466E" w:rsidRDefault="008844C4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Devrik Cümle: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**İş, oluş, hareket ve yargı bildiren kelimeler cümlenin sonunda yer almayan cümlelerdir.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  <w:sectPr w:rsidR="008844C4" w:rsidRPr="000B799F" w:rsidSect="00FB74EE">
          <w:type w:val="continuous"/>
          <w:pgSz w:w="11906" w:h="16838"/>
          <w:pgMar w:top="284" w:right="424" w:bottom="0" w:left="567" w:header="426" w:footer="264" w:gutter="0"/>
          <w:cols w:space="708"/>
          <w:docGrid w:linePitch="360"/>
        </w:sectPr>
      </w:pP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-Yedi yemeğini Zeliha.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-Seyrediyor Kadir televizyon.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-Yapmıyor Gözde ödev.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-Seyretmeyecek Cansu televizyon.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  <w:sectPr w:rsidR="008844C4" w:rsidRPr="000B799F" w:rsidSect="00FB74EE">
          <w:type w:val="continuous"/>
          <w:pgSz w:w="11906" w:h="16838"/>
          <w:pgMar w:top="284" w:right="424" w:bottom="0" w:left="567" w:header="426" w:footer="264" w:gutter="0"/>
          <w:cols w:num="2" w:space="708"/>
          <w:docGrid w:linePitch="360"/>
        </w:sectPr>
      </w:pPr>
    </w:p>
    <w:p w:rsidR="008844C4" w:rsidRDefault="008844C4" w:rsidP="00BF4CE1">
      <w:pPr>
        <w:pStyle w:val="NoSpacing"/>
        <w:rPr>
          <w:rFonts w:ascii="ALFABET98" w:hAnsi="ALFABET98" w:cs="ALFABET98"/>
          <w:b/>
          <w:bCs/>
          <w:sz w:val="8"/>
          <w:szCs w:val="8"/>
          <w:u w:val="single"/>
        </w:rPr>
      </w:pPr>
    </w:p>
    <w:p w:rsidR="008844C4" w:rsidRPr="0078466E" w:rsidRDefault="008844C4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Olumlu Cümle: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Cümlelerde belirtilen iş, oluş, hareket ve yargının gerçekleştiğini bildiren kelimeler cümlelerdir.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  <w:sectPr w:rsidR="008844C4" w:rsidRPr="000B799F" w:rsidSect="00FB74EE">
          <w:type w:val="continuous"/>
          <w:pgSz w:w="11906" w:h="16838"/>
          <w:pgMar w:top="284" w:right="424" w:bottom="0" w:left="567" w:header="426" w:footer="264" w:gutter="0"/>
          <w:cols w:space="708"/>
          <w:docGrid w:linePitch="360"/>
        </w:sectPr>
      </w:pP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-Yusuf sınavdan yüz aldı.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-Emir özür diledi.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-Kerem çok kitap okudu.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-Nazlınur İstanbul’a gitti.</w:t>
      </w:r>
    </w:p>
    <w:p w:rsidR="008844C4" w:rsidRPr="0078466E" w:rsidRDefault="008844C4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Olumsuz cümle: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Cümlelerde belirtilen iş, oluş, hareket ve yargının gerçekleşmediğini bildiren kelimeler cümlelerdir.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-Sınavı kazana</w:t>
      </w:r>
      <w:r w:rsidRPr="000B799F">
        <w:rPr>
          <w:rFonts w:ascii="ALFABET98" w:hAnsi="ALFABET98" w:cs="ALFABET98"/>
          <w:b/>
          <w:bCs/>
          <w:sz w:val="32"/>
          <w:szCs w:val="32"/>
        </w:rPr>
        <w:t>ma</w:t>
      </w:r>
      <w:r w:rsidRPr="000B799F">
        <w:rPr>
          <w:rFonts w:ascii="ALFABET98" w:hAnsi="ALFABET98" w:cs="ALFABET98"/>
          <w:sz w:val="32"/>
          <w:szCs w:val="32"/>
        </w:rPr>
        <w:t>dı.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>-Yemek pişire</w:t>
      </w:r>
      <w:r w:rsidRPr="000B799F">
        <w:rPr>
          <w:rFonts w:ascii="ALFABET98" w:hAnsi="ALFABET98" w:cs="ALFABET98"/>
          <w:b/>
          <w:bCs/>
          <w:sz w:val="32"/>
          <w:szCs w:val="32"/>
        </w:rPr>
        <w:t>me</w:t>
      </w:r>
      <w:r w:rsidRPr="000B799F">
        <w:rPr>
          <w:rFonts w:ascii="ALFABET98" w:hAnsi="ALFABET98" w:cs="ALFABET98"/>
          <w:sz w:val="32"/>
          <w:szCs w:val="32"/>
        </w:rPr>
        <w:t>dik.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>-Filmi izle</w:t>
      </w:r>
      <w:r w:rsidRPr="000B799F">
        <w:rPr>
          <w:rFonts w:ascii="ALFABET98" w:hAnsi="ALFABET98" w:cs="ALFABET98"/>
          <w:b/>
          <w:bCs/>
          <w:sz w:val="32"/>
          <w:szCs w:val="32"/>
        </w:rPr>
        <w:t>me</w:t>
      </w:r>
      <w:r w:rsidRPr="000B799F">
        <w:rPr>
          <w:rFonts w:ascii="ALFABET98" w:hAnsi="ALFABET98" w:cs="ALFABET98"/>
          <w:sz w:val="32"/>
          <w:szCs w:val="32"/>
        </w:rPr>
        <w:t>dik.</w:t>
      </w:r>
    </w:p>
    <w:p w:rsidR="008844C4" w:rsidRPr="00BF4CE1" w:rsidRDefault="008844C4" w:rsidP="00BF4CE1">
      <w:pPr>
        <w:pStyle w:val="NoSpacing"/>
        <w:numPr>
          <w:ilvl w:val="0"/>
          <w:numId w:val="2"/>
        </w:numPr>
        <w:tabs>
          <w:tab w:val="left" w:pos="4125"/>
        </w:tabs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*** </w:t>
      </w:r>
      <w:r w:rsidRPr="00B17590">
        <w:rPr>
          <w:rFonts w:ascii="ALFABET98" w:hAnsi="ALFABET98" w:cs="ALFABET98"/>
          <w:b/>
          <w:bCs/>
          <w:sz w:val="32"/>
          <w:szCs w:val="32"/>
        </w:rPr>
        <w:t>-me, -ma</w:t>
      </w:r>
      <w:r>
        <w:rPr>
          <w:rFonts w:ascii="ALFABET98" w:hAnsi="ALFABET98" w:cs="ALFABET98"/>
          <w:sz w:val="32"/>
          <w:szCs w:val="32"/>
        </w:rPr>
        <w:t xml:space="preserve">ekleri ile </w:t>
      </w:r>
      <w:r w:rsidRPr="00B17590">
        <w:rPr>
          <w:rFonts w:ascii="ALFABET98" w:hAnsi="ALFABET98" w:cs="ALFABET98"/>
          <w:b/>
          <w:bCs/>
          <w:sz w:val="32"/>
          <w:szCs w:val="32"/>
        </w:rPr>
        <w:t>değil</w:t>
      </w:r>
      <w:r>
        <w:rPr>
          <w:rFonts w:ascii="ALFABET98" w:hAnsi="ALFABET98" w:cs="ALFABET98"/>
          <w:sz w:val="32"/>
          <w:szCs w:val="32"/>
        </w:rPr>
        <w:t xml:space="preserve"> ve </w:t>
      </w:r>
      <w:r w:rsidRPr="00B17590">
        <w:rPr>
          <w:rFonts w:ascii="ALFABET98" w:hAnsi="ALFABET98" w:cs="ALFABET98"/>
          <w:b/>
          <w:bCs/>
          <w:sz w:val="32"/>
          <w:szCs w:val="32"/>
        </w:rPr>
        <w:t>yok</w:t>
      </w:r>
      <w:r>
        <w:rPr>
          <w:rFonts w:ascii="ALFABET98" w:hAnsi="ALFABET98" w:cs="ALFABET98"/>
          <w:sz w:val="32"/>
          <w:szCs w:val="32"/>
        </w:rPr>
        <w:t xml:space="preserve"> kelimeleri olumlu cümleleri olumsuz yapar.</w:t>
      </w:r>
    </w:p>
    <w:p w:rsidR="008844C4" w:rsidRPr="00BF4CE1" w:rsidRDefault="008844C4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AD (İSİM)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Canlı ve cansız tüm varlıkları, duygu ve düşünceleri belirten sözcüklere </w:t>
      </w:r>
      <w:r w:rsidRPr="00115C7F">
        <w:rPr>
          <w:rFonts w:ascii="ALFABET98" w:hAnsi="ALFABET98" w:cs="ALFABET98"/>
          <w:b/>
          <w:bCs/>
          <w:sz w:val="32"/>
          <w:szCs w:val="32"/>
        </w:rPr>
        <w:t xml:space="preserve">ad (isim) </w:t>
      </w:r>
      <w:r>
        <w:rPr>
          <w:rFonts w:ascii="ALFABET98" w:hAnsi="ALFABET98" w:cs="ALFABET98"/>
          <w:sz w:val="32"/>
          <w:szCs w:val="32"/>
        </w:rPr>
        <w:t>denir.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Adları farklı yönlerden incelenir. Çeşitli türleri vardır. Adlar varlıklara verilişlerine göre </w:t>
      </w:r>
      <w:r w:rsidRPr="00115C7F">
        <w:rPr>
          <w:rFonts w:ascii="ALFABET98" w:hAnsi="ALFABET98" w:cs="ALFABET98"/>
          <w:b/>
          <w:bCs/>
          <w:sz w:val="32"/>
          <w:szCs w:val="32"/>
        </w:rPr>
        <w:t>cins ve özel ad</w:t>
      </w:r>
      <w:r>
        <w:rPr>
          <w:rFonts w:ascii="ALFABET98" w:hAnsi="ALFABET98" w:cs="ALFABET98"/>
          <w:sz w:val="32"/>
          <w:szCs w:val="32"/>
        </w:rPr>
        <w:t xml:space="preserve"> olarak ikiye ayrılır.</w:t>
      </w:r>
    </w:p>
    <w:p w:rsidR="008844C4" w:rsidRPr="00BF4CE1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Özel ad: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Benzeri olmayan ve tek bir varlığı anlatan sözcüklerdir. Örneği Ankara, Atatürk, Türkiye, Güler 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ALFABET98" w:hAnsi="ALFABET98" w:cs="ALFABET98"/>
          <w:sz w:val="32"/>
          <w:szCs w:val="32"/>
        </w:rPr>
        <w:t>..gibi.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>Şimdi özel adları örnekleriyle açıklayalım: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İnsan adları ve soyadları:</w:t>
      </w:r>
      <w:r>
        <w:rPr>
          <w:rFonts w:ascii="ALFABET98" w:hAnsi="ALFABET98" w:cs="ALFABET98"/>
          <w:sz w:val="32"/>
          <w:szCs w:val="32"/>
        </w:rPr>
        <w:t xml:space="preserve"> Mustafa Kemal Atatürk, Güler Boz, Cansu Elipek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Yer adları:</w:t>
      </w:r>
      <w:r>
        <w:rPr>
          <w:rFonts w:ascii="ALFABET98" w:hAnsi="ALFABET98" w:cs="ALFABET98"/>
          <w:sz w:val="32"/>
          <w:szCs w:val="32"/>
        </w:rPr>
        <w:t xml:space="preserve"> Ankara, İstanbul, Selanik, Adapazarı, Yağcılar Mahallesi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Dil adları:</w:t>
      </w:r>
      <w:r>
        <w:rPr>
          <w:rFonts w:ascii="ALFABET98" w:hAnsi="ALFABET98" w:cs="ALFABET98"/>
          <w:sz w:val="32"/>
          <w:szCs w:val="32"/>
        </w:rPr>
        <w:t xml:space="preserve"> Türkçe, İngilizce, Almanca, Fransızca, Arapça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Din adları:</w:t>
      </w:r>
      <w:r>
        <w:rPr>
          <w:rFonts w:ascii="ALFABET98" w:hAnsi="ALFABET98" w:cs="ALFABET98"/>
          <w:sz w:val="32"/>
          <w:szCs w:val="32"/>
        </w:rPr>
        <w:t xml:space="preserve">Müslümanlık, Hıristiyanlık 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Ülke adları:</w:t>
      </w:r>
      <w:r>
        <w:rPr>
          <w:rFonts w:ascii="ALFABET98" w:hAnsi="ALFABET98" w:cs="ALFABET98"/>
          <w:sz w:val="32"/>
          <w:szCs w:val="32"/>
        </w:rPr>
        <w:t xml:space="preserve"> Türkiye, İngiltere, Mısır, Bulgaristan, Yunanistan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Kurum ve kuruluş adları:</w:t>
      </w:r>
      <w:r>
        <w:rPr>
          <w:rFonts w:ascii="ALFABET98" w:hAnsi="ALFABET98" w:cs="ALFABET98"/>
          <w:sz w:val="32"/>
          <w:szCs w:val="32"/>
        </w:rPr>
        <w:t xml:space="preserve"> Türkiye Büyük Millet Meclisi (TBMM), Fatih İlköğretim Okulu, Adapazarı Belediyesi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Kitap, gazete, dergi adları:</w:t>
      </w:r>
      <w:r>
        <w:rPr>
          <w:rFonts w:ascii="ALFABET98" w:hAnsi="ALFABET98" w:cs="ALFABET98"/>
          <w:sz w:val="32"/>
          <w:szCs w:val="32"/>
        </w:rPr>
        <w:t xml:space="preserve"> Çalıkuşu (kitap), Hürriyet (gazete), Bilim Çocuk (dergi)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Hayvan adları:</w:t>
      </w:r>
      <w:r>
        <w:rPr>
          <w:rFonts w:ascii="ALFABET98" w:hAnsi="ALFABET98" w:cs="ALFABET98"/>
          <w:sz w:val="32"/>
          <w:szCs w:val="32"/>
        </w:rPr>
        <w:t xml:space="preserve"> (Beslediğimiz kedi, köpek, tavuk ve benzeri gibi hayvanlara verdiğimiz isimlerdir.) Pamuk, Tekir, Karabaş, Minnoş, Tırmık</w:t>
      </w:r>
      <w:r>
        <w:rPr>
          <w:rFonts w:ascii="Times New Roman" w:hAnsi="Times New Roman" w:cs="Times New Roman"/>
          <w:sz w:val="32"/>
          <w:szCs w:val="32"/>
        </w:rPr>
        <w:t>...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Millet adları:</w:t>
      </w:r>
      <w:r>
        <w:rPr>
          <w:rFonts w:ascii="ALFABET98" w:hAnsi="ALFABET98" w:cs="ALFABET98"/>
          <w:sz w:val="32"/>
          <w:szCs w:val="32"/>
        </w:rPr>
        <w:t xml:space="preserve"> Türk, Fransız, İngiliz, Alman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844C4" w:rsidRPr="00BF4CE1" w:rsidRDefault="008844C4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Özel Adların Özellikleri: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* </w:t>
      </w:r>
      <w:r w:rsidRPr="003549E4">
        <w:rPr>
          <w:rFonts w:ascii="ALFABET98" w:hAnsi="ALFABET98" w:cs="ALFABET98"/>
          <w:sz w:val="32"/>
          <w:szCs w:val="32"/>
        </w:rPr>
        <w:t>Özel adların ilk harfi büyük harfle yazılır.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>-</w:t>
      </w:r>
      <w:r>
        <w:rPr>
          <w:rFonts w:ascii="ALFABET98" w:hAnsi="ALFABET98" w:cs="ALFABET98"/>
          <w:sz w:val="32"/>
          <w:szCs w:val="32"/>
        </w:rPr>
        <w:t>Ayşe ile ablası Fatma okula gitti.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- Annem kardeşim Ali ile birlikte gezmeye gitti.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32"/>
          <w:szCs w:val="32"/>
        </w:rPr>
        <w:t>*</w:t>
      </w:r>
      <w:r>
        <w:rPr>
          <w:rFonts w:ascii="ALFABET98" w:hAnsi="ALFABET98" w:cs="ALFABET98"/>
          <w:sz w:val="32"/>
          <w:szCs w:val="32"/>
        </w:rPr>
        <w:t xml:space="preserve"> Özel adlara gelen ekler kesme işareti ile ayrılır.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 xml:space="preserve"> -</w:t>
      </w:r>
      <w:r>
        <w:rPr>
          <w:rFonts w:ascii="ALFABET98" w:hAnsi="ALFABET98" w:cs="ALFABET98"/>
          <w:sz w:val="32"/>
          <w:szCs w:val="32"/>
        </w:rPr>
        <w:t>Annemle birlikte Edirne’ye gittik.</w:t>
      </w:r>
    </w:p>
    <w:p w:rsidR="008844C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 xml:space="preserve">  -</w:t>
      </w:r>
      <w:r>
        <w:rPr>
          <w:rFonts w:ascii="ALFABET98" w:hAnsi="ALFABET98" w:cs="ALFABET98"/>
          <w:sz w:val="32"/>
          <w:szCs w:val="32"/>
        </w:rPr>
        <w:t xml:space="preserve"> Ayşe’nin arkadaşı eve geldi.</w:t>
      </w:r>
    </w:p>
    <w:p w:rsidR="008844C4" w:rsidRPr="003549E4" w:rsidRDefault="008844C4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b/>
          <w:bCs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32"/>
          <w:szCs w:val="32"/>
        </w:rPr>
        <w:t xml:space="preserve">* </w:t>
      </w:r>
      <w:r>
        <w:rPr>
          <w:rFonts w:ascii="ALFABET98" w:hAnsi="ALFABET98" w:cs="ALFABET98"/>
          <w:sz w:val="32"/>
          <w:szCs w:val="32"/>
        </w:rPr>
        <w:t>Özel adlara gelen çoğul eki (-ler, -lar) ve yapım ekleri kesme işaretiyle ayrılmaz.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 xml:space="preserve">  -</w:t>
      </w:r>
      <w:r>
        <w:rPr>
          <w:rFonts w:ascii="ALFABET98" w:hAnsi="ALFABET98" w:cs="ALFABET98"/>
          <w:sz w:val="32"/>
          <w:szCs w:val="32"/>
        </w:rPr>
        <w:t>Aliler akşam bize gelecek.</w:t>
      </w:r>
    </w:p>
    <w:p w:rsidR="008844C4" w:rsidRDefault="008844C4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 xml:space="preserve">  -</w:t>
      </w:r>
      <w:r>
        <w:rPr>
          <w:rFonts w:ascii="ALFABET98" w:hAnsi="ALFABET98" w:cs="ALFABET98"/>
          <w:sz w:val="32"/>
          <w:szCs w:val="32"/>
        </w:rPr>
        <w:t xml:space="preserve"> Kadir Adanalı dizisini çok sevmiş. </w:t>
      </w:r>
    </w:p>
    <w:p w:rsidR="008844C4" w:rsidRPr="007E63CA" w:rsidRDefault="008844C4" w:rsidP="00BF4CE1">
      <w:pPr>
        <w:pStyle w:val="NoSpacing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7E63CA">
        <w:rPr>
          <w:rFonts w:ascii="ALFABET98" w:hAnsi="ALFABET98" w:cs="ALFABET98"/>
          <w:b/>
          <w:bCs/>
          <w:color w:val="FF0000"/>
          <w:sz w:val="48"/>
          <w:szCs w:val="48"/>
        </w:rPr>
        <w:t>Tür (Cins) ad: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Aynı türden bazı varlıkları belirten sözcüklere </w:t>
      </w:r>
      <w:r w:rsidRPr="00640B83">
        <w:rPr>
          <w:rFonts w:ascii="ALFABET98" w:hAnsi="ALFABET98" w:cs="ALFABET98"/>
          <w:b/>
          <w:bCs/>
          <w:sz w:val="32"/>
          <w:szCs w:val="32"/>
        </w:rPr>
        <w:t>tür adı</w:t>
      </w:r>
      <w:r>
        <w:rPr>
          <w:rFonts w:ascii="ALFABET98" w:hAnsi="ALFABET98" w:cs="ALFABET98"/>
          <w:sz w:val="32"/>
          <w:szCs w:val="32"/>
        </w:rPr>
        <w:t xml:space="preserve"> denir. Tür adlarını söylediğimizde o türü zihnimizde canlandırırız. Ağaç, kuş, köpek, gül gibi nesnelerin resmi zihnimizde hemen oluşur. Bu adlar genel adlardır.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>Aynı türden bazı varlıklara örnek verelim:</w:t>
      </w:r>
    </w:p>
    <w:p w:rsidR="008844C4" w:rsidRPr="00BF3D47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Hayvan adları:</w:t>
      </w:r>
      <w:r w:rsidRPr="00BF3D47">
        <w:rPr>
          <w:rFonts w:ascii="ALFABET98" w:hAnsi="ALFABET98" w:cs="ALFABET98"/>
          <w:sz w:val="32"/>
          <w:szCs w:val="32"/>
        </w:rPr>
        <w:t xml:space="preserve"> at, kuzu, tavşan, kirpi, ördek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8844C4" w:rsidRPr="00BF3D47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Bitki adları:</w:t>
      </w:r>
      <w:r w:rsidRPr="00BF3D47">
        <w:rPr>
          <w:rFonts w:ascii="ALFABET98" w:hAnsi="ALFABET98" w:cs="ALFABET98"/>
          <w:sz w:val="32"/>
          <w:szCs w:val="32"/>
        </w:rPr>
        <w:t xml:space="preserve"> marul, biber, kiraz, kavak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8844C4" w:rsidRPr="00BF3D47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 xml:space="preserve">Organ adları: </w:t>
      </w:r>
      <w:r>
        <w:rPr>
          <w:rFonts w:ascii="ALFABET98" w:hAnsi="ALFABET98" w:cs="ALFABET98"/>
          <w:sz w:val="32"/>
          <w:szCs w:val="32"/>
        </w:rPr>
        <w:t>burun, c</w:t>
      </w:r>
      <w:r w:rsidRPr="00BF3D47">
        <w:rPr>
          <w:rFonts w:ascii="ALFABET98" w:hAnsi="ALFABET98" w:cs="ALFABET98"/>
          <w:sz w:val="32"/>
          <w:szCs w:val="32"/>
        </w:rPr>
        <w:t>iğer, göz, kalp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8844C4" w:rsidRPr="00BF3D47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Çiçek adları:</w:t>
      </w:r>
      <w:r w:rsidRPr="00BF3D47">
        <w:rPr>
          <w:rFonts w:ascii="ALFABET98" w:hAnsi="ALFABET98" w:cs="ALFABET98"/>
          <w:sz w:val="32"/>
          <w:szCs w:val="32"/>
        </w:rPr>
        <w:t xml:space="preserve"> menekşe, gül, karanfil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8844C4" w:rsidRPr="00BF3D47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Akraba adları:</w:t>
      </w:r>
      <w:r w:rsidRPr="00BF3D47">
        <w:rPr>
          <w:rFonts w:ascii="ALFABET98" w:hAnsi="ALFABET98" w:cs="ALFABET98"/>
          <w:sz w:val="32"/>
          <w:szCs w:val="32"/>
        </w:rPr>
        <w:t xml:space="preserve"> teyze, amca, dayı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8844C4" w:rsidRPr="00BF3D47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Ay ve gün adları:</w:t>
      </w:r>
      <w:r w:rsidRPr="00BF3D47">
        <w:rPr>
          <w:rFonts w:ascii="ALFABET98" w:hAnsi="ALFABET98" w:cs="ALFABET98"/>
          <w:sz w:val="32"/>
          <w:szCs w:val="32"/>
        </w:rPr>
        <w:t xml:space="preserve"> Çarşamba, mayıs, salı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8844C4" w:rsidRPr="00BF3D47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 xml:space="preserve">Eylem adları: </w:t>
      </w:r>
      <w:r w:rsidRPr="00BF3D47">
        <w:rPr>
          <w:rFonts w:ascii="ALFABET98" w:hAnsi="ALFABET98" w:cs="ALFABET98"/>
          <w:sz w:val="32"/>
          <w:szCs w:val="32"/>
        </w:rPr>
        <w:t>bakmak, yazmak, konuşmak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8844C4" w:rsidRPr="00BF3D47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Meslek adları:</w:t>
      </w:r>
      <w:r w:rsidRPr="00BF3D47">
        <w:rPr>
          <w:rFonts w:ascii="ALFABET98" w:hAnsi="ALFABET98" w:cs="ALFABET98"/>
          <w:sz w:val="32"/>
          <w:szCs w:val="32"/>
        </w:rPr>
        <w:t xml:space="preserve"> terzi, doktor, öğretmen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8844C4" w:rsidRPr="007E63CA" w:rsidRDefault="008844C4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Tür Adların Özellikleri: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* </w:t>
      </w:r>
      <w:r>
        <w:rPr>
          <w:rFonts w:ascii="ALFABET98" w:hAnsi="ALFABET98" w:cs="ALFABET98"/>
          <w:sz w:val="32"/>
          <w:szCs w:val="32"/>
        </w:rPr>
        <w:t>Tür</w:t>
      </w:r>
      <w:r w:rsidRPr="003549E4">
        <w:rPr>
          <w:rFonts w:ascii="ALFABET98" w:hAnsi="ALFABET98" w:cs="ALFABET98"/>
          <w:sz w:val="32"/>
          <w:szCs w:val="32"/>
        </w:rPr>
        <w:t xml:space="preserve"> adların ilk harfi </w:t>
      </w:r>
      <w:r>
        <w:rPr>
          <w:rFonts w:ascii="ALFABET98" w:hAnsi="ALFABET98" w:cs="ALFABET98"/>
          <w:sz w:val="32"/>
          <w:szCs w:val="32"/>
        </w:rPr>
        <w:t>cümle başında ise büyük, cümle içinde ise küçük</w:t>
      </w:r>
      <w:r w:rsidRPr="003549E4">
        <w:rPr>
          <w:rFonts w:ascii="ALFABET98" w:hAnsi="ALFABET98" w:cs="ALFABET98"/>
          <w:sz w:val="32"/>
          <w:szCs w:val="32"/>
        </w:rPr>
        <w:t xml:space="preserve"> yazılır.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>-</w:t>
      </w:r>
      <w:r>
        <w:rPr>
          <w:rFonts w:ascii="ALFABET98" w:hAnsi="ALFABET98" w:cs="ALFABET98"/>
          <w:sz w:val="32"/>
          <w:szCs w:val="32"/>
        </w:rPr>
        <w:t xml:space="preserve">Yeni bir </w:t>
      </w:r>
      <w:r w:rsidRPr="00BF3D47">
        <w:rPr>
          <w:rFonts w:ascii="ALFABET98" w:hAnsi="ALFABET98" w:cs="ALFABET98"/>
          <w:b/>
          <w:bCs/>
          <w:sz w:val="32"/>
          <w:szCs w:val="32"/>
        </w:rPr>
        <w:t>ev</w:t>
      </w:r>
      <w:r>
        <w:rPr>
          <w:rFonts w:ascii="ALFABET98" w:hAnsi="ALFABET98" w:cs="ALFABET98"/>
          <w:sz w:val="32"/>
          <w:szCs w:val="32"/>
        </w:rPr>
        <w:t xml:space="preserve"> satın aldık.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- </w:t>
      </w:r>
      <w:r w:rsidRPr="00BF3D47">
        <w:rPr>
          <w:rFonts w:ascii="ALFABET98" w:hAnsi="ALFABET98" w:cs="ALFABET98"/>
          <w:b/>
          <w:bCs/>
          <w:sz w:val="32"/>
          <w:szCs w:val="32"/>
        </w:rPr>
        <w:t>Ev</w:t>
      </w:r>
      <w:r>
        <w:rPr>
          <w:rFonts w:ascii="ALFABET98" w:hAnsi="ALFABET98" w:cs="ALFABET98"/>
          <w:sz w:val="32"/>
          <w:szCs w:val="32"/>
        </w:rPr>
        <w:t xml:space="preserve"> satın almak çok zorlaştı.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32"/>
          <w:szCs w:val="32"/>
        </w:rPr>
        <w:t>*</w:t>
      </w:r>
      <w:r>
        <w:rPr>
          <w:rFonts w:ascii="ALFABET98" w:hAnsi="ALFABET98" w:cs="ALFABET98"/>
          <w:sz w:val="32"/>
          <w:szCs w:val="32"/>
        </w:rPr>
        <w:t xml:space="preserve"> Tür adlarına gelen ekler kesme işareti ile ayrılmaz.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- Evin önünde çocuklar oynuyordu.</w:t>
      </w:r>
    </w:p>
    <w:p w:rsidR="008844C4" w:rsidRPr="00BF3D47" w:rsidRDefault="008844C4" w:rsidP="00BF4CE1">
      <w:pPr>
        <w:pStyle w:val="NoSpacing"/>
        <w:jc w:val="both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</w:r>
      <w:r w:rsidRPr="00BF3D47">
        <w:rPr>
          <w:rFonts w:ascii="ALFABET98" w:hAnsi="ALFABET98" w:cs="ALFABET98"/>
          <w:b/>
          <w:bCs/>
          <w:sz w:val="32"/>
          <w:szCs w:val="32"/>
        </w:rPr>
        <w:t>Adlar varlıkların sayılarına göre üçe ayrılır:Tekil, çoğul ve topluluk adı.</w:t>
      </w:r>
    </w:p>
    <w:p w:rsidR="008844C4" w:rsidRDefault="008844C4" w:rsidP="00BF4CE1">
      <w:pPr>
        <w:pStyle w:val="NoSpacing"/>
        <w:ind w:firstLine="708"/>
        <w:rPr>
          <w:rFonts w:ascii="ALFABET98" w:hAnsi="ALFABET98" w:cs="ALFABET98"/>
          <w:b/>
          <w:bCs/>
          <w:color w:val="FF0000"/>
          <w:sz w:val="40"/>
          <w:szCs w:val="40"/>
        </w:rPr>
        <w:sectPr w:rsidR="008844C4" w:rsidSect="00BF4CE1">
          <w:headerReference w:type="default" r:id="rId25"/>
          <w:footerReference w:type="default" r:id="rId26"/>
          <w:type w:val="continuous"/>
          <w:pgSz w:w="11906" w:h="16838"/>
          <w:pgMar w:top="284" w:right="424" w:bottom="426" w:left="567" w:header="708" w:footer="268" w:gutter="0"/>
          <w:cols w:space="708"/>
          <w:docGrid w:linePitch="360"/>
        </w:sectPr>
      </w:pPr>
    </w:p>
    <w:p w:rsidR="008844C4" w:rsidRPr="00BF4CE1" w:rsidRDefault="008844C4" w:rsidP="00BF4CE1">
      <w:pPr>
        <w:pStyle w:val="NoSpacing"/>
        <w:ind w:firstLine="708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1.Tekil Ad: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40"/>
          <w:szCs w:val="40"/>
        </w:rPr>
        <w:tab/>
      </w:r>
      <w:r w:rsidRPr="00BF3D47">
        <w:rPr>
          <w:rFonts w:ascii="ALFABET98" w:hAnsi="ALFABET98" w:cs="ALFABET98"/>
          <w:sz w:val="32"/>
          <w:szCs w:val="32"/>
        </w:rPr>
        <w:t xml:space="preserve">Aynı türden olan tek bir varlığı belirten sözcükler </w:t>
      </w:r>
      <w:r w:rsidRPr="00BF3D47">
        <w:rPr>
          <w:rFonts w:ascii="ALFABET98" w:hAnsi="ALFABET98" w:cs="ALFABET98"/>
          <w:b/>
          <w:bCs/>
          <w:sz w:val="32"/>
          <w:szCs w:val="32"/>
        </w:rPr>
        <w:t>tekil addır.</w:t>
      </w:r>
    </w:p>
    <w:p w:rsidR="008844C4" w:rsidRDefault="008844C4" w:rsidP="00BF4CE1">
      <w:pPr>
        <w:pStyle w:val="NoSpacing"/>
        <w:numPr>
          <w:ilvl w:val="0"/>
          <w:numId w:val="6"/>
        </w:numPr>
        <w:rPr>
          <w:rFonts w:ascii="ALFABET98" w:hAnsi="ALFABET98" w:cs="ALFABET98"/>
          <w:sz w:val="32"/>
          <w:szCs w:val="32"/>
        </w:rPr>
        <w:sectPr w:rsidR="008844C4" w:rsidSect="00BF4CE1">
          <w:type w:val="continuous"/>
          <w:pgSz w:w="11906" w:h="16838"/>
          <w:pgMar w:top="284" w:right="424" w:bottom="426" w:left="567" w:header="708" w:footer="268" w:gutter="0"/>
          <w:cols w:space="708"/>
          <w:docGrid w:linePitch="360"/>
        </w:sectPr>
      </w:pPr>
    </w:p>
    <w:p w:rsidR="008844C4" w:rsidRDefault="008844C4" w:rsidP="00BF4CE1">
      <w:pPr>
        <w:pStyle w:val="NoSpacing"/>
        <w:numPr>
          <w:ilvl w:val="0"/>
          <w:numId w:val="6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Yeni bir </w:t>
      </w:r>
      <w:r w:rsidRPr="00BF3D47">
        <w:rPr>
          <w:rFonts w:ascii="ALFABET98" w:hAnsi="ALFABET98" w:cs="ALFABET98"/>
          <w:b/>
          <w:bCs/>
          <w:sz w:val="32"/>
          <w:szCs w:val="32"/>
        </w:rPr>
        <w:t>çanta</w:t>
      </w:r>
      <w:r>
        <w:rPr>
          <w:rFonts w:ascii="ALFABET98" w:hAnsi="ALFABET98" w:cs="ALFABET98"/>
          <w:sz w:val="32"/>
          <w:szCs w:val="32"/>
        </w:rPr>
        <w:t xml:space="preserve"> aldım.</w:t>
      </w:r>
    </w:p>
    <w:p w:rsidR="008844C4" w:rsidRDefault="008844C4" w:rsidP="00BF4CE1">
      <w:pPr>
        <w:pStyle w:val="NoSpacing"/>
        <w:numPr>
          <w:ilvl w:val="0"/>
          <w:numId w:val="6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Kırtasiyeden </w:t>
      </w:r>
      <w:r w:rsidRPr="00BF3D47">
        <w:rPr>
          <w:rFonts w:ascii="ALFABET98" w:hAnsi="ALFABET98" w:cs="ALFABET98"/>
          <w:b/>
          <w:bCs/>
          <w:sz w:val="32"/>
          <w:szCs w:val="32"/>
        </w:rPr>
        <w:t>kalem</w:t>
      </w:r>
      <w:r>
        <w:rPr>
          <w:rFonts w:ascii="ALFABET98" w:hAnsi="ALFABET98" w:cs="ALFABET98"/>
          <w:sz w:val="32"/>
          <w:szCs w:val="32"/>
        </w:rPr>
        <w:t xml:space="preserve"> aldım.</w:t>
      </w:r>
    </w:p>
    <w:p w:rsidR="008844C4" w:rsidRPr="00BF3D47" w:rsidRDefault="008844C4" w:rsidP="00BF4CE1">
      <w:pPr>
        <w:pStyle w:val="NoSpacing"/>
        <w:numPr>
          <w:ilvl w:val="0"/>
          <w:numId w:val="6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Yemeği </w:t>
      </w:r>
      <w:r w:rsidRPr="00BF3D47">
        <w:rPr>
          <w:rFonts w:ascii="ALFABET98" w:hAnsi="ALFABET98" w:cs="ALFABET98"/>
          <w:b/>
          <w:bCs/>
          <w:sz w:val="32"/>
          <w:szCs w:val="32"/>
        </w:rPr>
        <w:t>masada</w:t>
      </w:r>
      <w:r>
        <w:rPr>
          <w:rFonts w:ascii="ALFABET98" w:hAnsi="ALFABET98" w:cs="ALFABET98"/>
          <w:sz w:val="32"/>
          <w:szCs w:val="32"/>
        </w:rPr>
        <w:t xml:space="preserve"> yiyeceğiz.</w:t>
      </w:r>
    </w:p>
    <w:p w:rsidR="008844C4" w:rsidRPr="000B799F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*** Cümlelerdeki </w:t>
      </w:r>
      <w:r w:rsidRPr="00BF3D47">
        <w:rPr>
          <w:rFonts w:ascii="ALFABET98" w:hAnsi="ALFABET98" w:cs="ALFABET98"/>
          <w:b/>
          <w:bCs/>
          <w:sz w:val="32"/>
          <w:szCs w:val="32"/>
        </w:rPr>
        <w:t>çanta, kalem, masa</w:t>
      </w:r>
      <w:r>
        <w:rPr>
          <w:rFonts w:ascii="ALFABET98" w:hAnsi="ALFABET98" w:cs="ALFABET98"/>
          <w:sz w:val="32"/>
          <w:szCs w:val="32"/>
        </w:rPr>
        <w:t xml:space="preserve"> kelimeleri aynı türe ait bir varlığı anlatırlar.</w:t>
      </w:r>
    </w:p>
    <w:p w:rsidR="008844C4" w:rsidRPr="00BF4CE1" w:rsidRDefault="008844C4" w:rsidP="00BF4CE1">
      <w:pPr>
        <w:pStyle w:val="NoSpacing"/>
        <w:ind w:firstLine="708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2.Çoğul Ad: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40"/>
          <w:szCs w:val="40"/>
        </w:rPr>
        <w:tab/>
      </w:r>
      <w:r w:rsidRPr="00BF3D47">
        <w:rPr>
          <w:rFonts w:ascii="ALFABET98" w:hAnsi="ALFABET98" w:cs="ALFABET98"/>
          <w:sz w:val="32"/>
          <w:szCs w:val="32"/>
        </w:rPr>
        <w:t xml:space="preserve">Aynı türden </w:t>
      </w:r>
      <w:r>
        <w:rPr>
          <w:rFonts w:ascii="ALFABET98" w:hAnsi="ALFABET98" w:cs="ALFABET98"/>
          <w:sz w:val="32"/>
          <w:szCs w:val="32"/>
        </w:rPr>
        <w:t>birden fazla</w:t>
      </w:r>
      <w:r w:rsidRPr="00BF3D47">
        <w:rPr>
          <w:rFonts w:ascii="ALFABET98" w:hAnsi="ALFABET98" w:cs="ALFABET98"/>
          <w:sz w:val="32"/>
          <w:szCs w:val="32"/>
        </w:rPr>
        <w:t xml:space="preserve"> varlığı belirten sözcükler </w:t>
      </w:r>
      <w:r w:rsidRPr="00BF3D47">
        <w:rPr>
          <w:rFonts w:ascii="ALFABET98" w:hAnsi="ALFABET98" w:cs="ALFABET98"/>
          <w:b/>
          <w:bCs/>
          <w:sz w:val="32"/>
          <w:szCs w:val="32"/>
        </w:rPr>
        <w:t>çoğul addır.</w:t>
      </w:r>
      <w:r w:rsidRPr="00AA2304">
        <w:rPr>
          <w:rFonts w:ascii="ALFABET98" w:hAnsi="ALFABET98" w:cs="ALFABET98"/>
          <w:sz w:val="32"/>
          <w:szCs w:val="32"/>
        </w:rPr>
        <w:t xml:space="preserve">Tekil adlara </w:t>
      </w:r>
      <w:r w:rsidRPr="00AA2304">
        <w:rPr>
          <w:rFonts w:ascii="ALFABET98" w:hAnsi="ALFABET98" w:cs="ALFABET98"/>
          <w:b/>
          <w:bCs/>
          <w:sz w:val="32"/>
          <w:szCs w:val="32"/>
        </w:rPr>
        <w:t>“-ler, -lar”</w:t>
      </w:r>
      <w:r w:rsidRPr="00AA2304">
        <w:rPr>
          <w:rFonts w:ascii="ALFABET98" w:hAnsi="ALFABET98" w:cs="ALFABET98"/>
          <w:sz w:val="32"/>
          <w:szCs w:val="32"/>
        </w:rPr>
        <w:t xml:space="preserve"> çoğul ekleri getirilerek çoğul yapılır.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Örneğin </w:t>
      </w:r>
      <w:r w:rsidRPr="003F27C9">
        <w:rPr>
          <w:rFonts w:ascii="ALFABET98" w:hAnsi="ALFABET98" w:cs="ALFABET98"/>
          <w:b/>
          <w:bCs/>
          <w:sz w:val="32"/>
          <w:szCs w:val="32"/>
        </w:rPr>
        <w:t>ev</w:t>
      </w:r>
      <w:r>
        <w:rPr>
          <w:rFonts w:ascii="ALFABET98" w:hAnsi="ALFABET98" w:cs="ALFABET98"/>
          <w:sz w:val="32"/>
          <w:szCs w:val="32"/>
        </w:rPr>
        <w:t xml:space="preserve"> tekil addır; </w:t>
      </w:r>
      <w:r w:rsidRPr="00C94F9D">
        <w:rPr>
          <w:rFonts w:ascii="ALFABET98" w:hAnsi="ALFABET98" w:cs="ALFABET98"/>
          <w:sz w:val="32"/>
          <w:szCs w:val="32"/>
        </w:rPr>
        <w:t>evler</w:t>
      </w:r>
      <w:r>
        <w:rPr>
          <w:rFonts w:ascii="ALFABET98" w:hAnsi="ALFABET98" w:cs="ALFABET98"/>
          <w:sz w:val="32"/>
          <w:szCs w:val="32"/>
        </w:rPr>
        <w:t xml:space="preserve"> çoğul ad</w:t>
      </w:r>
      <w:r w:rsidRPr="00C94F9D">
        <w:rPr>
          <w:rFonts w:ascii="ALFABET98" w:hAnsi="ALFABET98" w:cs="ALFABET98"/>
          <w:sz w:val="32"/>
          <w:szCs w:val="32"/>
        </w:rPr>
        <w:t xml:space="preserve">dır. Çünkü </w:t>
      </w:r>
      <w:r w:rsidRPr="003F27C9">
        <w:rPr>
          <w:rFonts w:ascii="ALFABET98" w:hAnsi="ALFABET98" w:cs="ALFABET98"/>
          <w:b/>
          <w:bCs/>
          <w:sz w:val="32"/>
          <w:szCs w:val="32"/>
        </w:rPr>
        <w:t>ev</w:t>
      </w:r>
      <w:r w:rsidRPr="00C94F9D">
        <w:rPr>
          <w:rFonts w:ascii="ALFABET98" w:hAnsi="ALFABET98" w:cs="ALFABET98"/>
          <w:sz w:val="32"/>
          <w:szCs w:val="32"/>
        </w:rPr>
        <w:t xml:space="preserve"> kelimesi bir evi anlatmaktadır. </w:t>
      </w:r>
      <w:r w:rsidRPr="003F27C9">
        <w:rPr>
          <w:rFonts w:ascii="ALFABET98" w:hAnsi="ALFABET98" w:cs="ALFABET98"/>
          <w:b/>
          <w:bCs/>
          <w:sz w:val="32"/>
          <w:szCs w:val="32"/>
        </w:rPr>
        <w:t>Evler</w:t>
      </w:r>
      <w:r w:rsidRPr="00C94F9D">
        <w:rPr>
          <w:rFonts w:ascii="ALFABET98" w:hAnsi="ALFABET98" w:cs="ALFABET98"/>
          <w:sz w:val="32"/>
          <w:szCs w:val="32"/>
        </w:rPr>
        <w:t xml:space="preserve"> kelimesi </w:t>
      </w:r>
      <w:r>
        <w:rPr>
          <w:rFonts w:ascii="ALFABET98" w:hAnsi="ALFABET98" w:cs="ALFABET98"/>
          <w:sz w:val="32"/>
          <w:szCs w:val="32"/>
        </w:rPr>
        <w:t xml:space="preserve">ise </w:t>
      </w:r>
      <w:r w:rsidRPr="00C94F9D">
        <w:rPr>
          <w:rFonts w:ascii="ALFABET98" w:hAnsi="ALFABET98" w:cs="ALFABET98"/>
          <w:sz w:val="32"/>
          <w:szCs w:val="32"/>
        </w:rPr>
        <w:t>bir çok evi anlatmaktadır.</w:t>
      </w:r>
      <w:r>
        <w:rPr>
          <w:rFonts w:ascii="ALFABET98" w:hAnsi="ALFABET98" w:cs="ALFABET98"/>
          <w:sz w:val="32"/>
          <w:szCs w:val="32"/>
        </w:rPr>
        <w:t xml:space="preserve"> Bunun gibi masalar, kalem</w:t>
      </w:r>
      <w:r w:rsidRPr="00C94F9D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ağaç</w:t>
      </w:r>
      <w:r w:rsidRPr="00AA2304">
        <w:rPr>
          <w:rFonts w:ascii="ALFABET98" w:hAnsi="ALFABET98" w:cs="ALFABET98"/>
          <w:b/>
          <w:bCs/>
          <w:sz w:val="32"/>
          <w:szCs w:val="32"/>
        </w:rPr>
        <w:t>lar</w:t>
      </w:r>
      <w:r>
        <w:rPr>
          <w:rFonts w:ascii="ALFABET98" w:hAnsi="ALFABET98" w:cs="ALFABET98"/>
          <w:sz w:val="32"/>
          <w:szCs w:val="32"/>
        </w:rPr>
        <w:t>, öğretmen</w:t>
      </w:r>
      <w:r w:rsidRPr="00C94F9D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öğrenci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çiçek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kiraz</w:t>
      </w:r>
      <w:r w:rsidRPr="00AA2304">
        <w:rPr>
          <w:rFonts w:ascii="ALFABET98" w:hAnsi="ALFABET98" w:cs="ALFABET98"/>
          <w:b/>
          <w:bCs/>
          <w:sz w:val="32"/>
          <w:szCs w:val="32"/>
        </w:rPr>
        <w:t>lar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ALFABET98" w:hAnsi="ALFABET98" w:cs="ALFABET98"/>
          <w:sz w:val="32"/>
          <w:szCs w:val="32"/>
        </w:rPr>
        <w:t>birden fazla varlığı anlatmaktadır.</w:t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sz w:val="32"/>
          <w:szCs w:val="32"/>
        </w:rPr>
        <w:t xml:space="preserve">*Bazı kelimelerde </w:t>
      </w:r>
      <w:r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Pr="00AA2304">
        <w:rPr>
          <w:rFonts w:ascii="ALFABET98" w:hAnsi="ALFABET98" w:cs="ALFABET98"/>
          <w:b/>
          <w:bCs/>
          <w:sz w:val="32"/>
          <w:szCs w:val="32"/>
        </w:rPr>
        <w:t>ler, -lar</w:t>
      </w:r>
      <w:r>
        <w:rPr>
          <w:rFonts w:ascii="ALFABET98" w:hAnsi="ALFABET98" w:cs="ALFABET98"/>
          <w:sz w:val="32"/>
          <w:szCs w:val="32"/>
        </w:rPr>
        <w:t xml:space="preserve"> hecesi bulunduğu halde kelimeler çoğul değildir. Çünkü bu kelimeler çoğul varlıkları anlatmaz.</w:t>
      </w:r>
      <w:r w:rsidRPr="000B799F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>Gü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ki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Çi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 w:rsidRPr="00AA2304">
        <w:rPr>
          <w:rFonts w:ascii="ALFABET98" w:hAnsi="ALFABET98" w:cs="ALFABET98"/>
          <w:sz w:val="32"/>
          <w:szCs w:val="32"/>
        </w:rPr>
        <w:t>gibi.</w:t>
      </w:r>
      <w:r w:rsidRPr="00AA2304">
        <w:rPr>
          <w:rFonts w:ascii="ALFABET98" w:hAnsi="ALFABET98" w:cs="ALFABET98"/>
          <w:sz w:val="32"/>
          <w:szCs w:val="32"/>
        </w:rPr>
        <w:tab/>
      </w:r>
    </w:p>
    <w:p w:rsidR="008844C4" w:rsidRPr="00BF4CE1" w:rsidRDefault="008844C4" w:rsidP="00BF4CE1">
      <w:pPr>
        <w:pStyle w:val="NoSpacing"/>
        <w:rPr>
          <w:rFonts w:ascii="ALFABET98" w:hAnsi="ALFABET98" w:cs="ALFABET98"/>
          <w:color w:val="FF0000"/>
          <w:sz w:val="32"/>
          <w:szCs w:val="32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3.Topluluk Adı:</w:t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40"/>
          <w:szCs w:val="40"/>
        </w:rPr>
        <w:tab/>
      </w:r>
      <w:r>
        <w:rPr>
          <w:rFonts w:ascii="ALFABET98" w:hAnsi="ALFABET98" w:cs="ALFABET98"/>
          <w:sz w:val="32"/>
          <w:szCs w:val="32"/>
        </w:rPr>
        <w:t>Tekil oldukları halde anlamca çoğul olan adlardır. Bu sözcükler, sayı olarak birden fazla varlığı anlatır.</w:t>
      </w:r>
      <w:r w:rsidRPr="00AA2304">
        <w:rPr>
          <w:rFonts w:ascii="ALFABET98" w:hAnsi="ALFABET98" w:cs="ALFABET98"/>
          <w:sz w:val="32"/>
          <w:szCs w:val="32"/>
        </w:rPr>
        <w:tab/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* Her yıl </w:t>
      </w:r>
      <w:r w:rsidRPr="000656B2">
        <w:rPr>
          <w:rFonts w:ascii="ALFABET98" w:hAnsi="ALFABET98" w:cs="ALFABET98"/>
          <w:b/>
          <w:bCs/>
          <w:sz w:val="32"/>
          <w:szCs w:val="32"/>
        </w:rPr>
        <w:t>orman</w:t>
      </w:r>
      <w:r>
        <w:rPr>
          <w:rFonts w:ascii="ALFABET98" w:hAnsi="ALFABET98" w:cs="ALFABET98"/>
          <w:sz w:val="32"/>
          <w:szCs w:val="32"/>
        </w:rPr>
        <w:t xml:space="preserve"> yangınları meydana gelir. </w:t>
      </w:r>
      <w:r w:rsidRPr="000B799F">
        <w:rPr>
          <w:rFonts w:ascii="ALFABET98" w:hAnsi="ALFABET98" w:cs="ALFABET98"/>
          <w:sz w:val="32"/>
          <w:szCs w:val="32"/>
        </w:rPr>
        <w:tab/>
      </w:r>
    </w:p>
    <w:p w:rsidR="008844C4" w:rsidRDefault="008844C4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Bu cümlede orman kelimesi tekil yazıldığı halde, ormanın içinde birçok ağaç bulunduğu için orman kelimesi ağaçlar topluluğunu ifade eder. Bu yüzden </w:t>
      </w:r>
      <w:r w:rsidRPr="000656B2">
        <w:rPr>
          <w:rFonts w:ascii="ALFABET98" w:hAnsi="ALFABET98" w:cs="ALFABET98"/>
          <w:b/>
          <w:bCs/>
          <w:sz w:val="32"/>
          <w:szCs w:val="32"/>
        </w:rPr>
        <w:t xml:space="preserve">orman </w:t>
      </w:r>
      <w:r>
        <w:rPr>
          <w:rFonts w:ascii="ALFABET98" w:hAnsi="ALFABET98" w:cs="ALFABET98"/>
          <w:sz w:val="32"/>
          <w:szCs w:val="32"/>
        </w:rPr>
        <w:t xml:space="preserve">topluluk ismi olur. </w:t>
      </w:r>
    </w:p>
    <w:p w:rsidR="008844C4" w:rsidRDefault="008844C4" w:rsidP="00BF4CE1">
      <w:pPr>
        <w:pStyle w:val="NoSpacing"/>
        <w:numPr>
          <w:ilvl w:val="0"/>
          <w:numId w:val="4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Yeni bir futbol </w:t>
      </w:r>
      <w:r w:rsidRPr="000656B2">
        <w:rPr>
          <w:rFonts w:ascii="ALFABET98" w:hAnsi="ALFABET98" w:cs="ALFABET98"/>
          <w:b/>
          <w:bCs/>
          <w:sz w:val="32"/>
          <w:szCs w:val="32"/>
        </w:rPr>
        <w:t>takımı</w:t>
      </w:r>
      <w:r>
        <w:rPr>
          <w:rFonts w:ascii="ALFABET98" w:hAnsi="ALFABET98" w:cs="ALFABET98"/>
          <w:sz w:val="32"/>
          <w:szCs w:val="32"/>
        </w:rPr>
        <w:t xml:space="preserve"> kurmak için hazırlık yapıyoruz.</w:t>
      </w:r>
    </w:p>
    <w:p w:rsidR="008844C4" w:rsidRDefault="008844C4" w:rsidP="00BF4CE1">
      <w:pPr>
        <w:pStyle w:val="NoSpacing"/>
        <w:numPr>
          <w:ilvl w:val="0"/>
          <w:numId w:val="4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Bir </w:t>
      </w:r>
      <w:r w:rsidRPr="000656B2">
        <w:rPr>
          <w:rFonts w:ascii="ALFABET98" w:hAnsi="ALFABET98" w:cs="ALFABET98"/>
          <w:b/>
          <w:bCs/>
          <w:sz w:val="32"/>
          <w:szCs w:val="32"/>
        </w:rPr>
        <w:t>deste</w:t>
      </w:r>
      <w:r>
        <w:rPr>
          <w:rFonts w:ascii="ALFABET98" w:hAnsi="ALFABET98" w:cs="ALFABET98"/>
          <w:sz w:val="32"/>
          <w:szCs w:val="32"/>
        </w:rPr>
        <w:t xml:space="preserve"> karanfil alıp onu ziyarete gittik.</w:t>
      </w:r>
    </w:p>
    <w:p w:rsidR="008844C4" w:rsidRDefault="008844C4" w:rsidP="00BF4CE1">
      <w:pPr>
        <w:pStyle w:val="NoSpacing"/>
        <w:numPr>
          <w:ilvl w:val="0"/>
          <w:numId w:val="4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İki </w:t>
      </w:r>
      <w:r w:rsidRPr="000656B2">
        <w:rPr>
          <w:rFonts w:ascii="ALFABET98" w:hAnsi="ALFABET98" w:cs="ALFABET98"/>
          <w:b/>
          <w:bCs/>
          <w:sz w:val="32"/>
          <w:szCs w:val="32"/>
        </w:rPr>
        <w:t>düzine</w:t>
      </w:r>
      <w:r>
        <w:rPr>
          <w:rFonts w:ascii="ALFABET98" w:hAnsi="ALFABET98" w:cs="ALFABET98"/>
          <w:sz w:val="32"/>
          <w:szCs w:val="32"/>
        </w:rPr>
        <w:t xml:space="preserve"> kalem aldım.</w:t>
      </w:r>
    </w:p>
    <w:p w:rsidR="008844C4" w:rsidRPr="000656B2" w:rsidRDefault="008844C4" w:rsidP="00BF4CE1">
      <w:pPr>
        <w:pStyle w:val="NoSpacing"/>
        <w:ind w:left="720"/>
        <w:jc w:val="both"/>
        <w:rPr>
          <w:rFonts w:ascii="ALFABET98" w:hAnsi="ALFABET98" w:cs="ALFABET98"/>
          <w:b/>
          <w:bCs/>
          <w:sz w:val="32"/>
          <w:szCs w:val="32"/>
        </w:rPr>
      </w:pPr>
      <w:r w:rsidRPr="000656B2">
        <w:rPr>
          <w:rFonts w:ascii="ALFABET98" w:hAnsi="ALFABET98" w:cs="ALFABET98"/>
          <w:b/>
          <w:bCs/>
          <w:sz w:val="32"/>
          <w:szCs w:val="32"/>
        </w:rPr>
        <w:t>Topluluk ismi olan kelimeler:</w:t>
      </w:r>
      <w:r w:rsidRPr="000656B2">
        <w:rPr>
          <w:rFonts w:ascii="ALFABET98" w:hAnsi="ALFABET98" w:cs="ALFABET98"/>
          <w:b/>
          <w:bCs/>
          <w:sz w:val="32"/>
          <w:szCs w:val="32"/>
        </w:rPr>
        <w:tab/>
      </w:r>
      <w:r w:rsidRPr="000656B2">
        <w:rPr>
          <w:rFonts w:ascii="ALFABET98" w:hAnsi="ALFABET98" w:cs="ALFABET98"/>
          <w:b/>
          <w:bCs/>
          <w:sz w:val="32"/>
          <w:szCs w:val="32"/>
        </w:rPr>
        <w:tab/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Orman-takım-deste-düzine-sürü-bölük-millet-aile-takım-grup-küme-tümen-katar-kervan-kongre-kurultay-tabur-demet</w:t>
      </w:r>
    </w:p>
    <w:p w:rsidR="008844C4" w:rsidRPr="00893B07" w:rsidRDefault="008844C4" w:rsidP="00BF4CE1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  <w:r w:rsidRPr="00893B07">
        <w:rPr>
          <w:rFonts w:ascii="ALFABET98" w:hAnsi="ALFABET98" w:cs="ALFABET98"/>
          <w:b/>
          <w:bCs/>
          <w:sz w:val="32"/>
          <w:szCs w:val="32"/>
        </w:rPr>
        <w:t>***Topluluk adları çoğul eki (-ler, -lar) alabilirler.</w:t>
      </w:r>
    </w:p>
    <w:p w:rsidR="008844C4" w:rsidRDefault="008844C4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Aileler, ormanlar, takımlar, milletler gibi.</w:t>
      </w:r>
    </w:p>
    <w:p w:rsidR="008844C4" w:rsidRPr="007E63CA" w:rsidRDefault="008844C4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ADIN DURUMLARI (İSMİN HALLERİ)</w:t>
      </w:r>
    </w:p>
    <w:p w:rsidR="008844C4" w:rsidRPr="0027723D" w:rsidRDefault="008844C4" w:rsidP="009611FB">
      <w:pPr>
        <w:rPr>
          <w:rFonts w:ascii="Comic Sans MS" w:hAnsi="Comic Sans MS" w:cs="Comic Sans MS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Adlar (isimler) cümle içerisinde bazen ek alarak, bazen de ek almadan </w:t>
      </w:r>
      <w:r w:rsidRPr="0027723D">
        <w:rPr>
          <w:rFonts w:ascii="ALFABET98" w:hAnsi="ALFABET98" w:cs="ALFABET98"/>
          <w:sz w:val="32"/>
          <w:szCs w:val="32"/>
        </w:rPr>
        <w:t xml:space="preserve">kullanılır. Adlar beş durumda bulunur. Bunlara </w:t>
      </w:r>
      <w:r w:rsidRPr="00864D8E">
        <w:rPr>
          <w:rFonts w:ascii="ALFABET98" w:hAnsi="ALFABET98" w:cs="ALFABET98"/>
          <w:b/>
          <w:bCs/>
          <w:sz w:val="32"/>
          <w:szCs w:val="32"/>
        </w:rPr>
        <w:t xml:space="preserve">adın durumları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(ismin halleri)</w:t>
      </w:r>
      <w:r w:rsidRPr="0027723D">
        <w:rPr>
          <w:rFonts w:ascii="ALFABET98" w:hAnsi="ALFABET98" w:cs="ALFABET98"/>
          <w:sz w:val="32"/>
          <w:szCs w:val="32"/>
        </w:rPr>
        <w:t>denir. Bunlar</w:t>
      </w:r>
      <w:r w:rsidRPr="0027723D">
        <w:rPr>
          <w:rFonts w:ascii="Comic Sans MS" w:hAnsi="Comic Sans MS" w:cs="Comic Sans MS"/>
          <w:sz w:val="32"/>
          <w:szCs w:val="32"/>
        </w:rPr>
        <w:t>:</w:t>
      </w:r>
    </w:p>
    <w:p w:rsidR="008844C4" w:rsidRPr="0027723D" w:rsidRDefault="008844C4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Yalın</w:t>
      </w:r>
      <w:r w:rsidRPr="0027723D">
        <w:rPr>
          <w:rFonts w:ascii="ALFABET98" w:hAnsi="ALFABET98" w:cs="ALFABET98"/>
          <w:sz w:val="32"/>
          <w:szCs w:val="32"/>
        </w:rPr>
        <w:t xml:space="preserve"> durum</w:t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>(ek almamış)</w:t>
      </w:r>
    </w:p>
    <w:p w:rsidR="008844C4" w:rsidRPr="0027723D" w:rsidRDefault="008844C4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-i</w:t>
      </w:r>
      <w:r w:rsidRPr="0027723D">
        <w:rPr>
          <w:rFonts w:ascii="ALFABET98" w:hAnsi="ALFABET98" w:cs="ALFABET98"/>
          <w:sz w:val="32"/>
          <w:szCs w:val="32"/>
        </w:rPr>
        <w:t xml:space="preserve"> durumu</w:t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b/>
          <w:bCs/>
          <w:sz w:val="32"/>
          <w:szCs w:val="32"/>
        </w:rPr>
        <w:t>i</w:t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  <w:t xml:space="preserve">(belirtme </w:t>
      </w:r>
      <w:r w:rsidRPr="00864D8E">
        <w:rPr>
          <w:rFonts w:ascii="ALFABET98" w:hAnsi="ALFABET98" w:cs="ALFABET98"/>
          <w:sz w:val="32"/>
          <w:szCs w:val="32"/>
        </w:rPr>
        <w:t>durumu</w:t>
      </w:r>
      <w:r w:rsidRPr="0027723D">
        <w:rPr>
          <w:rFonts w:ascii="ALFABET98" w:hAnsi="ALFABET98" w:cs="ALFABET98"/>
          <w:b/>
          <w:bCs/>
          <w:sz w:val="32"/>
          <w:szCs w:val="32"/>
        </w:rPr>
        <w:t>)</w:t>
      </w:r>
    </w:p>
    <w:p w:rsidR="008844C4" w:rsidRPr="0027723D" w:rsidRDefault="008844C4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-e</w:t>
      </w:r>
      <w:r w:rsidRPr="0027723D">
        <w:rPr>
          <w:rFonts w:ascii="ALFABET98" w:hAnsi="ALFABET98" w:cs="ALFABET98"/>
          <w:sz w:val="32"/>
          <w:szCs w:val="32"/>
        </w:rPr>
        <w:t xml:space="preserve"> durumu</w:t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b/>
          <w:bCs/>
          <w:sz w:val="32"/>
          <w:szCs w:val="32"/>
        </w:rPr>
        <w:t>e</w:t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  <w:t xml:space="preserve">(yönelme </w:t>
      </w:r>
      <w:r w:rsidRPr="00864D8E">
        <w:rPr>
          <w:rFonts w:ascii="ALFABET98" w:hAnsi="ALFABET98" w:cs="ALFABET98"/>
          <w:sz w:val="32"/>
          <w:szCs w:val="32"/>
        </w:rPr>
        <w:t>durumu</w:t>
      </w:r>
      <w:r w:rsidRPr="0027723D">
        <w:rPr>
          <w:rFonts w:ascii="ALFABET98" w:hAnsi="ALFABET98" w:cs="ALFABET98"/>
          <w:b/>
          <w:bCs/>
          <w:sz w:val="32"/>
          <w:szCs w:val="32"/>
        </w:rPr>
        <w:t>)</w:t>
      </w:r>
    </w:p>
    <w:p w:rsidR="008844C4" w:rsidRPr="0027723D" w:rsidRDefault="008844C4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-de</w:t>
      </w:r>
      <w:r w:rsidRPr="0027723D">
        <w:rPr>
          <w:rFonts w:ascii="ALFABET98" w:hAnsi="ALFABET98" w:cs="ALFABET98"/>
          <w:sz w:val="32"/>
          <w:szCs w:val="32"/>
        </w:rPr>
        <w:t xml:space="preserve"> durumu</w:t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b/>
          <w:bCs/>
          <w:sz w:val="32"/>
          <w:szCs w:val="32"/>
        </w:rPr>
        <w:t>de</w:t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  <w:t xml:space="preserve">(bulunma </w:t>
      </w:r>
      <w:r w:rsidRPr="00864D8E">
        <w:rPr>
          <w:rFonts w:ascii="ALFABET98" w:hAnsi="ALFABET98" w:cs="ALFABET98"/>
          <w:sz w:val="32"/>
          <w:szCs w:val="32"/>
        </w:rPr>
        <w:t>durumu</w:t>
      </w:r>
      <w:r w:rsidRPr="0027723D">
        <w:rPr>
          <w:rFonts w:ascii="ALFABET98" w:hAnsi="ALFABET98" w:cs="ALFABET98"/>
          <w:b/>
          <w:bCs/>
          <w:sz w:val="32"/>
          <w:szCs w:val="32"/>
        </w:rPr>
        <w:t>)</w:t>
      </w:r>
    </w:p>
    <w:p w:rsidR="008844C4" w:rsidRPr="0027723D" w:rsidRDefault="008844C4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-den</w:t>
      </w:r>
      <w:r w:rsidRPr="0027723D">
        <w:rPr>
          <w:rFonts w:ascii="ALFABET98" w:hAnsi="ALFABET98" w:cs="ALFABET98"/>
          <w:sz w:val="32"/>
          <w:szCs w:val="32"/>
        </w:rPr>
        <w:t xml:space="preserve"> durumu</w:t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b/>
          <w:bCs/>
          <w:sz w:val="32"/>
          <w:szCs w:val="32"/>
        </w:rPr>
        <w:t>den</w:t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  <w:t xml:space="preserve">(ayrılma </w:t>
      </w:r>
      <w:r w:rsidRPr="00864D8E">
        <w:rPr>
          <w:rFonts w:ascii="ALFABET98" w:hAnsi="ALFABET98" w:cs="ALFABET98"/>
          <w:sz w:val="32"/>
          <w:szCs w:val="32"/>
        </w:rPr>
        <w:t>durumu</w:t>
      </w:r>
      <w:r w:rsidRPr="0027723D">
        <w:rPr>
          <w:rFonts w:ascii="ALFABET98" w:hAnsi="ALFABET98" w:cs="ALFABET98"/>
          <w:b/>
          <w:bCs/>
          <w:sz w:val="32"/>
          <w:szCs w:val="32"/>
        </w:rPr>
        <w:t>)</w:t>
      </w:r>
    </w:p>
    <w:p w:rsidR="008844C4" w:rsidRPr="0027723D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sz w:val="32"/>
          <w:szCs w:val="32"/>
        </w:rPr>
        <w:t>Adın durumları eklendikleri kelimeye göre değişikliğe uğrayabilir:</w:t>
      </w:r>
    </w:p>
    <w:p w:rsidR="008844C4" w:rsidRPr="0027723D" w:rsidRDefault="008844C4" w:rsidP="009611FB">
      <w:pPr>
        <w:rPr>
          <w:rFonts w:ascii="ALFABET98" w:hAnsi="ALFABET98" w:cs="ALFABET98"/>
          <w:sz w:val="32"/>
          <w:szCs w:val="32"/>
        </w:rPr>
      </w:pPr>
      <w:r w:rsidRPr="00E22CFA">
        <w:rPr>
          <w:rFonts w:ascii="ALFABET98" w:hAnsi="ALFABET98" w:cs="ALFABET98"/>
          <w:b/>
          <w:bCs/>
          <w:sz w:val="32"/>
          <w:szCs w:val="32"/>
        </w:rPr>
        <w:t>***</w:t>
      </w:r>
      <w:r w:rsidRPr="0027723D">
        <w:rPr>
          <w:rFonts w:ascii="ALFABET98" w:hAnsi="ALFABET98" w:cs="ALFABET98"/>
          <w:sz w:val="32"/>
          <w:szCs w:val="32"/>
        </w:rPr>
        <w:t xml:space="preserve">Adın </w:t>
      </w:r>
      <w:r w:rsidRPr="00E22CFA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E22CFA">
        <w:rPr>
          <w:rFonts w:ascii="ALFABET98" w:hAnsi="ALFABET98" w:cs="ALFABET98"/>
          <w:b/>
          <w:bCs/>
          <w:sz w:val="32"/>
          <w:szCs w:val="32"/>
        </w:rPr>
        <w:t>i</w:t>
      </w:r>
      <w:r w:rsidRPr="0027723D">
        <w:rPr>
          <w:rFonts w:ascii="ALFABET98" w:hAnsi="ALFABET98" w:cs="ALFABET98"/>
          <w:sz w:val="32"/>
          <w:szCs w:val="32"/>
        </w:rPr>
        <w:t xml:space="preserve"> durumu; </w:t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E22CFA">
        <w:rPr>
          <w:rFonts w:ascii="ALFABET98" w:hAnsi="ALFABET98" w:cs="ALFABET98"/>
          <w:b/>
          <w:bCs/>
          <w:sz w:val="32"/>
          <w:szCs w:val="32"/>
        </w:rPr>
        <w:t>-ı, -u, -ü</w:t>
      </w:r>
      <w:r w:rsidRPr="0027723D">
        <w:rPr>
          <w:rFonts w:ascii="ALFABET98" w:hAnsi="ALFABET98" w:cs="ALFABET98"/>
          <w:sz w:val="32"/>
          <w:szCs w:val="32"/>
        </w:rPr>
        <w:t xml:space="preserve"> şeklinde olabilir.</w:t>
      </w:r>
    </w:p>
    <w:p w:rsidR="008844C4" w:rsidRPr="0027723D" w:rsidRDefault="008844C4" w:rsidP="009611FB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mısır</w:t>
      </w:r>
      <w:r w:rsidRPr="00E22CFA">
        <w:rPr>
          <w:rFonts w:ascii="ALFABET98" w:hAnsi="ALFABET98" w:cs="ALFABET98"/>
          <w:b/>
          <w:bCs/>
          <w:sz w:val="32"/>
          <w:szCs w:val="32"/>
        </w:rPr>
        <w:t>ı</w:t>
      </w:r>
      <w:r>
        <w:rPr>
          <w:rFonts w:ascii="ALFABET98" w:hAnsi="ALFABET98" w:cs="ALFABET98"/>
          <w:sz w:val="32"/>
          <w:szCs w:val="32"/>
        </w:rPr>
        <w:t>-</w:t>
      </w:r>
      <w:r w:rsidRPr="0027723D">
        <w:rPr>
          <w:rFonts w:ascii="ALFABET98" w:hAnsi="ALFABET98" w:cs="ALFABET98"/>
          <w:sz w:val="32"/>
          <w:szCs w:val="32"/>
        </w:rPr>
        <w:t>okul</w:t>
      </w:r>
      <w:r w:rsidRPr="0027723D">
        <w:rPr>
          <w:rFonts w:ascii="ALFABET98" w:hAnsi="ALFABET98" w:cs="ALFABET98"/>
          <w:b/>
          <w:bCs/>
          <w:sz w:val="32"/>
          <w:szCs w:val="32"/>
        </w:rPr>
        <w:t>u</w:t>
      </w:r>
      <w:r w:rsidRPr="0027723D">
        <w:rPr>
          <w:rFonts w:ascii="ALFABET98" w:hAnsi="ALFABET98" w:cs="ALFABET98"/>
          <w:sz w:val="32"/>
          <w:szCs w:val="32"/>
        </w:rPr>
        <w:t>-gül</w:t>
      </w:r>
      <w:r w:rsidRPr="0027723D">
        <w:rPr>
          <w:rFonts w:ascii="ALFABET98" w:hAnsi="ALFABET98" w:cs="ALFABET98"/>
          <w:b/>
          <w:bCs/>
          <w:sz w:val="32"/>
          <w:szCs w:val="32"/>
        </w:rPr>
        <w:t>ü</w:t>
      </w:r>
    </w:p>
    <w:p w:rsidR="008844C4" w:rsidRPr="0027723D" w:rsidRDefault="008844C4" w:rsidP="009611FB">
      <w:pPr>
        <w:rPr>
          <w:rFonts w:ascii="ALFABET98" w:hAnsi="ALFABET98" w:cs="ALFABET98"/>
          <w:sz w:val="32"/>
          <w:szCs w:val="32"/>
        </w:rPr>
      </w:pPr>
      <w:r>
        <w:pict>
          <v:shape id="AutoShape 112" o:spid="_x0000_s1067" type="#_x0000_t32" style="position:absolute;left:0;text-align:left;margin-left:168.15pt;margin-top:-34.25pt;width:42.75pt;height:.05pt;z-index:251662336;visibility:visible">
            <v:stroke endarrow="block"/>
          </v:shape>
        </w:pict>
      </w:r>
      <w:r>
        <w:pict>
          <v:shape id="AutoShape 111" o:spid="_x0000_s1068" type="#_x0000_t32" style="position:absolute;left:0;text-align:left;margin-left:168.15pt;margin-top:16.75pt;width:42.75pt;height:.05pt;z-index:251661312;visibility:visible">
            <v:stroke endarrow="block"/>
          </v:shape>
        </w:pict>
      </w:r>
      <w:r w:rsidRPr="00E22CFA">
        <w:rPr>
          <w:rFonts w:ascii="ALFABET98" w:hAnsi="ALFABET98" w:cs="ALFABET98"/>
          <w:b/>
          <w:bCs/>
          <w:sz w:val="32"/>
          <w:szCs w:val="32"/>
        </w:rPr>
        <w:t>***</w:t>
      </w:r>
      <w:r w:rsidRPr="0027723D">
        <w:rPr>
          <w:rFonts w:ascii="ALFABET98" w:hAnsi="ALFABET98" w:cs="ALFABET98"/>
          <w:sz w:val="32"/>
          <w:szCs w:val="32"/>
        </w:rPr>
        <w:t xml:space="preserve">Adın </w:t>
      </w:r>
      <w:r w:rsidRPr="00E22CFA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E22CFA">
        <w:rPr>
          <w:rFonts w:ascii="ALFABET98" w:hAnsi="ALFABET98" w:cs="ALFABET98"/>
          <w:b/>
          <w:bCs/>
          <w:sz w:val="32"/>
          <w:szCs w:val="32"/>
        </w:rPr>
        <w:t>e</w:t>
      </w:r>
      <w:r w:rsidRPr="0027723D">
        <w:rPr>
          <w:rFonts w:ascii="ALFABET98" w:hAnsi="ALFABET98" w:cs="ALFABET98"/>
          <w:sz w:val="32"/>
          <w:szCs w:val="32"/>
        </w:rPr>
        <w:t xml:space="preserve"> durumu; </w:t>
      </w:r>
      <w:r w:rsidRPr="0027723D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E22CFA">
        <w:rPr>
          <w:rFonts w:ascii="ALFABET98" w:hAnsi="ALFABET98" w:cs="ALFABET98"/>
          <w:b/>
          <w:bCs/>
          <w:sz w:val="32"/>
          <w:szCs w:val="32"/>
        </w:rPr>
        <w:t>-a</w:t>
      </w:r>
      <w:r w:rsidRPr="0027723D">
        <w:rPr>
          <w:rFonts w:ascii="ALFABET98" w:hAnsi="ALFABET98" w:cs="ALFABET98"/>
          <w:sz w:val="32"/>
          <w:szCs w:val="32"/>
        </w:rPr>
        <w:t xml:space="preserve"> şeklinde olabilir.</w:t>
      </w:r>
    </w:p>
    <w:p w:rsidR="008844C4" w:rsidRPr="0027723D" w:rsidRDefault="008844C4" w:rsidP="009611FB">
      <w:p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sz w:val="32"/>
          <w:szCs w:val="32"/>
        </w:rPr>
        <w:t>okul</w:t>
      </w:r>
      <w:r w:rsidRPr="0027723D">
        <w:rPr>
          <w:rFonts w:ascii="ALFABET98" w:hAnsi="ALFABET98" w:cs="ALFABET98"/>
          <w:b/>
          <w:bCs/>
          <w:sz w:val="32"/>
          <w:szCs w:val="32"/>
        </w:rPr>
        <w:t>a</w:t>
      </w:r>
    </w:p>
    <w:p w:rsidR="008844C4" w:rsidRPr="0027723D" w:rsidRDefault="008844C4" w:rsidP="009611FB">
      <w:pPr>
        <w:rPr>
          <w:rFonts w:ascii="ALFABET98" w:hAnsi="ALFABET98" w:cs="ALFABET98"/>
          <w:sz w:val="32"/>
          <w:szCs w:val="32"/>
        </w:rPr>
      </w:pPr>
      <w:r>
        <w:pict>
          <v:shape id="AutoShape 113" o:spid="_x0000_s1069" type="#_x0000_t32" style="position:absolute;left:0;text-align:left;margin-left:168.15pt;margin-top:16.45pt;width:42.75pt;height:.05pt;z-index:251663360;visibility:visible">
            <v:stroke endarrow="block"/>
          </v:shape>
        </w:pict>
      </w:r>
      <w:r w:rsidRPr="00E22CFA">
        <w:rPr>
          <w:rFonts w:ascii="ALFABET98" w:hAnsi="ALFABET98" w:cs="ALFABET98"/>
          <w:b/>
          <w:bCs/>
          <w:sz w:val="32"/>
          <w:szCs w:val="32"/>
        </w:rPr>
        <w:t>***</w:t>
      </w:r>
      <w:r w:rsidRPr="0027723D">
        <w:rPr>
          <w:rFonts w:ascii="ALFABET98" w:hAnsi="ALFABET98" w:cs="ALFABET98"/>
          <w:sz w:val="32"/>
          <w:szCs w:val="32"/>
        </w:rPr>
        <w:t xml:space="preserve">Adın </w:t>
      </w:r>
      <w:r w:rsidRPr="00E22CFA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E22CFA">
        <w:rPr>
          <w:rFonts w:ascii="ALFABET98" w:hAnsi="ALFABET98" w:cs="ALFABET98"/>
          <w:b/>
          <w:bCs/>
          <w:sz w:val="32"/>
          <w:szCs w:val="32"/>
        </w:rPr>
        <w:t>de</w:t>
      </w:r>
      <w:r w:rsidRPr="0027723D">
        <w:rPr>
          <w:rFonts w:ascii="ALFABET98" w:hAnsi="ALFABET98" w:cs="ALFABET98"/>
          <w:sz w:val="32"/>
          <w:szCs w:val="32"/>
        </w:rPr>
        <w:t xml:space="preserve"> durumu; </w:t>
      </w:r>
      <w:r w:rsidRPr="0027723D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E22CFA">
        <w:rPr>
          <w:rFonts w:ascii="ALFABET98" w:hAnsi="ALFABET98" w:cs="ALFABET98"/>
          <w:b/>
          <w:bCs/>
          <w:sz w:val="32"/>
          <w:szCs w:val="32"/>
        </w:rPr>
        <w:t>-da, -ta, -te</w:t>
      </w:r>
      <w:r w:rsidRPr="0027723D">
        <w:rPr>
          <w:rFonts w:ascii="ALFABET98" w:hAnsi="ALFABET98" w:cs="ALFABET98"/>
          <w:sz w:val="32"/>
          <w:szCs w:val="32"/>
        </w:rPr>
        <w:t xml:space="preserve"> şeklinde olabilir.</w:t>
      </w:r>
    </w:p>
    <w:p w:rsidR="008844C4" w:rsidRPr="0027723D" w:rsidRDefault="008844C4" w:rsidP="009611FB">
      <w:p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sz w:val="32"/>
          <w:szCs w:val="32"/>
        </w:rPr>
        <w:t>okul</w:t>
      </w:r>
      <w:r w:rsidRPr="0027723D">
        <w:rPr>
          <w:rFonts w:ascii="ALFABET98" w:hAnsi="ALFABET98" w:cs="ALFABET98"/>
          <w:b/>
          <w:bCs/>
          <w:sz w:val="32"/>
          <w:szCs w:val="32"/>
        </w:rPr>
        <w:t>da</w:t>
      </w:r>
      <w:r w:rsidRPr="0027723D">
        <w:rPr>
          <w:rFonts w:ascii="ALFABET98" w:hAnsi="ALFABET98" w:cs="ALFABET98"/>
          <w:sz w:val="32"/>
          <w:szCs w:val="32"/>
        </w:rPr>
        <w:t>-sokak</w:t>
      </w:r>
      <w:r w:rsidRPr="0027723D">
        <w:rPr>
          <w:rFonts w:ascii="ALFABET98" w:hAnsi="ALFABET98" w:cs="ALFABET98"/>
          <w:b/>
          <w:bCs/>
          <w:sz w:val="32"/>
          <w:szCs w:val="32"/>
        </w:rPr>
        <w:t>ta</w:t>
      </w:r>
      <w:r>
        <w:rPr>
          <w:rFonts w:ascii="ALFABET98" w:hAnsi="ALFABET98" w:cs="ALFABET98"/>
          <w:b/>
          <w:bCs/>
          <w:sz w:val="32"/>
          <w:szCs w:val="32"/>
        </w:rPr>
        <w:t>-</w:t>
      </w:r>
      <w:r w:rsidRPr="0027723D">
        <w:rPr>
          <w:rFonts w:ascii="ALFABET98" w:hAnsi="ALFABET98" w:cs="ALFABET98"/>
          <w:sz w:val="32"/>
          <w:szCs w:val="32"/>
        </w:rPr>
        <w:t>sepet</w:t>
      </w:r>
      <w:r>
        <w:rPr>
          <w:rFonts w:ascii="ALFABET98" w:hAnsi="ALFABET98" w:cs="ALFABET98"/>
          <w:b/>
          <w:bCs/>
          <w:sz w:val="32"/>
          <w:szCs w:val="32"/>
        </w:rPr>
        <w:t>te</w:t>
      </w:r>
    </w:p>
    <w:p w:rsidR="008844C4" w:rsidRPr="0027723D" w:rsidRDefault="008844C4" w:rsidP="009611FB">
      <w:pPr>
        <w:rPr>
          <w:rFonts w:ascii="ALFABET98" w:hAnsi="ALFABET98" w:cs="ALFABET98"/>
          <w:sz w:val="32"/>
          <w:szCs w:val="32"/>
        </w:rPr>
      </w:pPr>
      <w:r>
        <w:pict>
          <v:shape id="AutoShape 114" o:spid="_x0000_s1070" type="#_x0000_t32" style="position:absolute;left:0;text-align:left;margin-left:168.15pt;margin-top:16.9pt;width:42.75pt;height:.05pt;z-index:251664384;visibility:visible">
            <v:stroke endarrow="block"/>
          </v:shape>
        </w:pict>
      </w:r>
      <w:r w:rsidRPr="00E22CFA">
        <w:rPr>
          <w:rFonts w:ascii="ALFABET98" w:hAnsi="ALFABET98" w:cs="ALFABET98"/>
          <w:b/>
          <w:bCs/>
          <w:sz w:val="32"/>
          <w:szCs w:val="32"/>
        </w:rPr>
        <w:t>***</w:t>
      </w:r>
      <w:r w:rsidRPr="0027723D">
        <w:rPr>
          <w:rFonts w:ascii="ALFABET98" w:hAnsi="ALFABET98" w:cs="ALFABET98"/>
          <w:sz w:val="32"/>
          <w:szCs w:val="32"/>
        </w:rPr>
        <w:t xml:space="preserve">Adın </w:t>
      </w:r>
      <w:r w:rsidRPr="00E22CFA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E22CFA">
        <w:rPr>
          <w:rFonts w:ascii="ALFABET98" w:hAnsi="ALFABET98" w:cs="ALFABET98"/>
          <w:b/>
          <w:bCs/>
          <w:sz w:val="32"/>
          <w:szCs w:val="32"/>
        </w:rPr>
        <w:t>den</w:t>
      </w:r>
      <w:r w:rsidRPr="0027723D">
        <w:rPr>
          <w:rFonts w:ascii="ALFABET98" w:hAnsi="ALFABET98" w:cs="ALFABET98"/>
          <w:sz w:val="32"/>
          <w:szCs w:val="32"/>
        </w:rPr>
        <w:t xml:space="preserve"> durumu; </w:t>
      </w:r>
      <w:r w:rsidRPr="0027723D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E22CFA">
        <w:rPr>
          <w:rFonts w:ascii="ALFABET98" w:hAnsi="ALFABET98" w:cs="ALFABET98"/>
          <w:b/>
          <w:bCs/>
          <w:sz w:val="32"/>
          <w:szCs w:val="32"/>
        </w:rPr>
        <w:t>-dan, -ten, -tan</w:t>
      </w:r>
      <w:r w:rsidRPr="0027723D">
        <w:rPr>
          <w:rFonts w:ascii="ALFABET98" w:hAnsi="ALFABET98" w:cs="ALFABET98"/>
          <w:sz w:val="32"/>
          <w:szCs w:val="32"/>
        </w:rPr>
        <w:t xml:space="preserve"> şeklinde olabilir.</w:t>
      </w:r>
    </w:p>
    <w:p w:rsidR="008844C4" w:rsidRPr="0027723D" w:rsidRDefault="008844C4" w:rsidP="009611FB">
      <w:p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sz w:val="32"/>
          <w:szCs w:val="32"/>
        </w:rPr>
        <w:t>Okul</w:t>
      </w:r>
      <w:r w:rsidRPr="0027723D">
        <w:rPr>
          <w:rFonts w:ascii="ALFABET98" w:hAnsi="ALFABET98" w:cs="ALFABET98"/>
          <w:b/>
          <w:bCs/>
          <w:sz w:val="32"/>
          <w:szCs w:val="32"/>
        </w:rPr>
        <w:t>dan</w:t>
      </w:r>
      <w:r w:rsidRPr="0027723D">
        <w:rPr>
          <w:rFonts w:ascii="ALFABET98" w:hAnsi="ALFABET98" w:cs="ALFABET98"/>
          <w:sz w:val="32"/>
          <w:szCs w:val="32"/>
        </w:rPr>
        <w:t>- köpek</w:t>
      </w:r>
      <w:r w:rsidRPr="0027723D">
        <w:rPr>
          <w:rFonts w:ascii="ALFABET98" w:hAnsi="ALFABET98" w:cs="ALFABET98"/>
          <w:b/>
          <w:bCs/>
          <w:sz w:val="32"/>
          <w:szCs w:val="32"/>
        </w:rPr>
        <w:t>ten</w:t>
      </w:r>
      <w:r>
        <w:rPr>
          <w:rFonts w:ascii="ALFABET98" w:hAnsi="ALFABET98" w:cs="ALFABET98"/>
          <w:sz w:val="32"/>
          <w:szCs w:val="32"/>
        </w:rPr>
        <w:t>-</w:t>
      </w:r>
      <w:r w:rsidRPr="0027723D">
        <w:rPr>
          <w:rFonts w:ascii="ALFABET98" w:hAnsi="ALFABET98" w:cs="ALFABET98"/>
          <w:sz w:val="32"/>
          <w:szCs w:val="32"/>
        </w:rPr>
        <w:t>sokak</w:t>
      </w:r>
      <w:r w:rsidRPr="0027723D">
        <w:rPr>
          <w:rFonts w:ascii="ALFABET98" w:hAnsi="ALFABET98" w:cs="ALFABET98"/>
          <w:b/>
          <w:bCs/>
          <w:sz w:val="32"/>
          <w:szCs w:val="32"/>
        </w:rPr>
        <w:t>tan</w:t>
      </w:r>
    </w:p>
    <w:p w:rsidR="008844C4" w:rsidRPr="007E63CA" w:rsidRDefault="008844C4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VARLIKLARIN ÖZELLİKLERİNİ BELİRTEN SÖZCÜKLER</w:t>
      </w:r>
    </w:p>
    <w:p w:rsidR="008844C4" w:rsidRPr="007E63CA" w:rsidRDefault="008844C4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(SIFAT-ÖN AD)</w:t>
      </w:r>
    </w:p>
    <w:p w:rsidR="008844C4" w:rsidRPr="00EE4A47" w:rsidRDefault="008844C4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 w:rsidRPr="00EE4A47">
        <w:rPr>
          <w:rFonts w:ascii="ALFABET98" w:hAnsi="ALFABET98" w:cs="ALFABET98"/>
          <w:sz w:val="32"/>
          <w:szCs w:val="32"/>
        </w:rPr>
        <w:t>Varlıkları, adlarını söyleyerek anlatırız.Varlıklar, farklı özelliklere sahiptir.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EE4A47">
        <w:rPr>
          <w:rFonts w:ascii="ALFABET98" w:hAnsi="ALFABET98" w:cs="ALFABET98"/>
          <w:sz w:val="32"/>
          <w:szCs w:val="32"/>
        </w:rPr>
        <w:t xml:space="preserve">Varlıkları, onları belirten sözcüklerle tanımlarız.Varlıkların özelliklerini anlatmak için onların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renklerini, biçimlerini, sayılarını ve durumlarını</w:t>
      </w:r>
      <w:r w:rsidRPr="00EE4A47">
        <w:rPr>
          <w:rFonts w:ascii="ALFABET98" w:hAnsi="ALFABET98" w:cs="ALFABET98"/>
          <w:sz w:val="32"/>
          <w:szCs w:val="32"/>
        </w:rPr>
        <w:t>belirtiriz. Böylece varlıkları daha iyi tanırız. Onları, benzerlerinden ayırt edebiliriz.</w:t>
      </w:r>
    </w:p>
    <w:p w:rsidR="008844C4" w:rsidRPr="007E63CA" w:rsidRDefault="008844C4" w:rsidP="009611FB">
      <w:pPr>
        <w:pStyle w:val="NoSpacing"/>
        <w:ind w:firstLine="708"/>
        <w:jc w:val="both"/>
        <w:rPr>
          <w:rFonts w:ascii="ALFABET98" w:hAnsi="ALFABET98" w:cs="ALFABET98"/>
          <w:b/>
          <w:bCs/>
          <w:color w:val="FF0000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Varlıkların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biçimini, rengini, sayısını,</w:t>
      </w:r>
      <w:r w:rsidRPr="007E63CA">
        <w:rPr>
          <w:rFonts w:ascii="ALFABET98" w:hAnsi="ALFABET98" w:cs="ALFABET98"/>
          <w:color w:val="FF0000"/>
          <w:sz w:val="32"/>
          <w:szCs w:val="32"/>
        </w:rPr>
        <w:t xml:space="preserve"> ve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durumunu</w:t>
      </w:r>
      <w:r>
        <w:rPr>
          <w:rFonts w:ascii="ALFABET98" w:hAnsi="ALFABET98" w:cs="ALFABET98"/>
          <w:sz w:val="32"/>
          <w:szCs w:val="32"/>
        </w:rPr>
        <w:t xml:space="preserve"> bildiren kelimelere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 xml:space="preserve">sıfat 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(ön ad)</w:t>
      </w:r>
      <w:r>
        <w:rPr>
          <w:rFonts w:ascii="ALFABET98" w:hAnsi="ALFABET98" w:cs="ALFABET98"/>
          <w:sz w:val="32"/>
          <w:szCs w:val="32"/>
        </w:rPr>
        <w:t>denir.</w:t>
      </w:r>
    </w:p>
    <w:p w:rsidR="008844C4" w:rsidRPr="004269CA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Uzun</w:t>
      </w:r>
      <w:r w:rsidRPr="004269CA">
        <w:rPr>
          <w:rFonts w:ascii="ALFABET98" w:hAnsi="ALFABET98" w:cs="ALFABET98"/>
          <w:sz w:val="32"/>
          <w:szCs w:val="32"/>
        </w:rPr>
        <w:t xml:space="preserve"> ağaç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 w:rsidRPr="004269CA">
        <w:rPr>
          <w:rFonts w:ascii="ALFABET98" w:hAnsi="ALFABET98" w:cs="ALFABET98"/>
          <w:b/>
          <w:bCs/>
          <w:sz w:val="32"/>
          <w:szCs w:val="32"/>
        </w:rPr>
        <w:t>Uzun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 w:rsidRPr="004269CA">
        <w:rPr>
          <w:rFonts w:ascii="ALFABET98" w:hAnsi="ALFABET98" w:cs="ALFABET98"/>
          <w:b/>
          <w:bCs/>
          <w:sz w:val="32"/>
          <w:szCs w:val="32"/>
        </w:rPr>
        <w:t>biçimini</w:t>
      </w:r>
      <w:r>
        <w:rPr>
          <w:rFonts w:ascii="ALFABET98" w:hAnsi="ALFABET98" w:cs="ALFABET98"/>
          <w:sz w:val="32"/>
          <w:szCs w:val="32"/>
        </w:rPr>
        <w:t xml:space="preserve"> bildiriyor.</w:t>
      </w:r>
    </w:p>
    <w:p w:rsidR="008844C4" w:rsidRPr="004269CA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 xml:space="preserve">Kırmızı </w:t>
      </w:r>
      <w:r w:rsidRPr="004269CA">
        <w:rPr>
          <w:rFonts w:ascii="ALFABET98" w:hAnsi="ALFABET98" w:cs="ALFABET98"/>
          <w:sz w:val="32"/>
          <w:szCs w:val="32"/>
        </w:rPr>
        <w:t>elma.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Kırmızı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>
        <w:rPr>
          <w:rFonts w:ascii="ALFABET98" w:hAnsi="ALFABET98" w:cs="ALFABET98"/>
          <w:b/>
          <w:bCs/>
          <w:sz w:val="32"/>
          <w:szCs w:val="32"/>
        </w:rPr>
        <w:t xml:space="preserve">rengini </w:t>
      </w:r>
      <w:r>
        <w:rPr>
          <w:rFonts w:ascii="ALFABET98" w:hAnsi="ALFABET98" w:cs="ALFABET98"/>
          <w:sz w:val="32"/>
          <w:szCs w:val="32"/>
        </w:rPr>
        <w:t>bildiriyor.</w:t>
      </w:r>
    </w:p>
    <w:p w:rsidR="008844C4" w:rsidRPr="004269CA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İki</w:t>
      </w:r>
      <w:r w:rsidRPr="004269CA">
        <w:rPr>
          <w:rFonts w:ascii="ALFABET98" w:hAnsi="ALFABET98" w:cs="ALFABET98"/>
          <w:sz w:val="32"/>
          <w:szCs w:val="32"/>
        </w:rPr>
        <w:t xml:space="preserve"> kuş 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İki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>
        <w:rPr>
          <w:rFonts w:ascii="ALFABET98" w:hAnsi="ALFABET98" w:cs="ALFABET98"/>
          <w:b/>
          <w:bCs/>
          <w:sz w:val="32"/>
          <w:szCs w:val="32"/>
        </w:rPr>
        <w:t>sayısını</w:t>
      </w:r>
      <w:r>
        <w:rPr>
          <w:rFonts w:ascii="ALFABET98" w:hAnsi="ALFABET98" w:cs="ALFABET98"/>
          <w:sz w:val="32"/>
          <w:szCs w:val="32"/>
        </w:rPr>
        <w:t xml:space="preserve"> bildiriyor.</w:t>
      </w:r>
    </w:p>
    <w:p w:rsidR="008844C4" w:rsidRPr="004269CA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Küçük</w:t>
      </w:r>
      <w:r w:rsidRPr="004269CA">
        <w:rPr>
          <w:rFonts w:ascii="ALFABET98" w:hAnsi="ALFABET98" w:cs="ALFABET98"/>
          <w:sz w:val="32"/>
          <w:szCs w:val="32"/>
        </w:rPr>
        <w:t xml:space="preserve"> ev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Küçük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>
        <w:rPr>
          <w:rFonts w:ascii="ALFABET98" w:hAnsi="ALFABET98" w:cs="ALFABET98"/>
          <w:b/>
          <w:bCs/>
          <w:sz w:val="32"/>
          <w:szCs w:val="32"/>
        </w:rPr>
        <w:t>durumunu</w:t>
      </w:r>
      <w:r>
        <w:rPr>
          <w:rFonts w:ascii="ALFABET98" w:hAnsi="ALFABET98" w:cs="ALFABET98"/>
          <w:sz w:val="32"/>
          <w:szCs w:val="32"/>
        </w:rPr>
        <w:t xml:space="preserve"> bildiriyor.</w:t>
      </w:r>
    </w:p>
    <w:p w:rsidR="008844C4" w:rsidRPr="004269CA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Şu</w:t>
      </w:r>
      <w:r w:rsidRPr="004269CA">
        <w:rPr>
          <w:rFonts w:ascii="ALFABET98" w:hAnsi="ALFABET98" w:cs="ALFABET98"/>
          <w:sz w:val="32"/>
          <w:szCs w:val="32"/>
        </w:rPr>
        <w:t xml:space="preserve"> kalem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Şu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>
        <w:rPr>
          <w:rFonts w:ascii="ALFABET98" w:hAnsi="ALFABET98" w:cs="ALFABET98"/>
          <w:b/>
          <w:bCs/>
          <w:sz w:val="32"/>
          <w:szCs w:val="32"/>
        </w:rPr>
        <w:t>yerini işaret</w:t>
      </w:r>
      <w:r>
        <w:rPr>
          <w:rFonts w:ascii="ALFABET98" w:hAnsi="ALFABET98" w:cs="ALFABET98"/>
          <w:sz w:val="32"/>
          <w:szCs w:val="32"/>
        </w:rPr>
        <w:t xml:space="preserve"> ediyor.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Birkaç</w:t>
      </w:r>
      <w:r w:rsidRPr="004269CA">
        <w:rPr>
          <w:rFonts w:ascii="ALFABET98" w:hAnsi="ALFABET98" w:cs="ALFABET98"/>
          <w:sz w:val="32"/>
          <w:szCs w:val="32"/>
        </w:rPr>
        <w:t xml:space="preserve"> çilek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Birkaç</w:t>
      </w:r>
      <w:r>
        <w:rPr>
          <w:rFonts w:ascii="ALFABET98" w:hAnsi="ALFABET98" w:cs="ALFABET98"/>
          <w:sz w:val="32"/>
          <w:szCs w:val="32"/>
        </w:rPr>
        <w:t xml:space="preserve">” kelimesi varlığı </w:t>
      </w:r>
      <w:r w:rsidRPr="004269CA">
        <w:rPr>
          <w:rFonts w:ascii="ALFABET98" w:hAnsi="ALFABET98" w:cs="ALFABET98"/>
          <w:b/>
          <w:bCs/>
          <w:sz w:val="32"/>
          <w:szCs w:val="32"/>
        </w:rPr>
        <w:t>b</w:t>
      </w:r>
      <w:r>
        <w:rPr>
          <w:rFonts w:ascii="ALFABET98" w:hAnsi="ALFABET98" w:cs="ALFABET98"/>
          <w:b/>
          <w:bCs/>
          <w:sz w:val="32"/>
          <w:szCs w:val="32"/>
        </w:rPr>
        <w:t>elirsiz olarak</w:t>
      </w:r>
      <w:r>
        <w:rPr>
          <w:rFonts w:ascii="ALFABET98" w:hAnsi="ALFABET98" w:cs="ALFABET98"/>
          <w:sz w:val="32"/>
          <w:szCs w:val="32"/>
        </w:rPr>
        <w:t xml:space="preserve"> bildiriyor.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>Kelimeler tek başlarına sıfat (ön ad) olamazlar. Bir kelimenin sıfat (ön ad) olabilmesi için addan önce gelmesi gerekir.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7E63CA">
        <w:rPr>
          <w:rFonts w:ascii="ALFABET98" w:hAnsi="ALFABET98" w:cs="ALFABET98"/>
          <w:b/>
          <w:bCs/>
          <w:sz w:val="32"/>
          <w:szCs w:val="32"/>
          <w:u w:val="thick"/>
        </w:rPr>
        <w:t>Yaşlı</w:t>
      </w:r>
      <w:r w:rsidRPr="007E63CA">
        <w:rPr>
          <w:rFonts w:ascii="ALFABET98" w:hAnsi="ALFABET98" w:cs="ALFABET98"/>
          <w:sz w:val="32"/>
          <w:szCs w:val="32"/>
          <w:u w:val="thick"/>
        </w:rPr>
        <w:t>adam</w:t>
      </w:r>
      <w:r>
        <w:rPr>
          <w:rFonts w:ascii="ALFABET98" w:hAnsi="ALFABET98" w:cs="ALFABET98"/>
          <w:sz w:val="32"/>
          <w:szCs w:val="32"/>
        </w:rPr>
        <w:t xml:space="preserve">   yürüyor.</w:t>
      </w:r>
    </w:p>
    <w:p w:rsidR="008844C4" w:rsidRPr="008D08E4" w:rsidRDefault="008844C4" w:rsidP="009611FB">
      <w:pPr>
        <w:pStyle w:val="NoSpacing"/>
        <w:jc w:val="both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ön ad   </w:t>
      </w:r>
      <w:r w:rsidRPr="008D08E4">
        <w:rPr>
          <w:rFonts w:ascii="ALFABET98" w:hAnsi="ALFABET98" w:cs="ALFABET98"/>
          <w:b/>
          <w:bCs/>
          <w:sz w:val="32"/>
          <w:szCs w:val="32"/>
        </w:rPr>
        <w:t>ad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4269CA">
        <w:rPr>
          <w:rFonts w:ascii="ALFABET98" w:hAnsi="ALFABET98" w:cs="ALFABET98"/>
          <w:b/>
          <w:bCs/>
          <w:sz w:val="32"/>
          <w:szCs w:val="32"/>
          <w:u w:val="single"/>
        </w:rPr>
        <w:t>Yaşlı</w:t>
      </w:r>
      <w:r>
        <w:rPr>
          <w:rFonts w:ascii="ALFABET98" w:hAnsi="ALFABET98" w:cs="ALFABET98"/>
          <w:sz w:val="32"/>
          <w:szCs w:val="32"/>
        </w:rPr>
        <w:t xml:space="preserve">  yürüyor.</w:t>
      </w:r>
    </w:p>
    <w:p w:rsidR="008844C4" w:rsidRPr="008D08E4" w:rsidRDefault="008844C4" w:rsidP="009611FB">
      <w:pPr>
        <w:pStyle w:val="NoSpacing"/>
        <w:jc w:val="both"/>
        <w:rPr>
          <w:rFonts w:ascii="ALFABET98" w:hAnsi="ALFABET98" w:cs="ALFABET98"/>
          <w:b/>
          <w:bCs/>
          <w:sz w:val="32"/>
          <w:szCs w:val="32"/>
        </w:rPr>
      </w:pPr>
      <w:r w:rsidRPr="008D08E4">
        <w:rPr>
          <w:rFonts w:ascii="ALFABET98" w:hAnsi="ALFABET98" w:cs="ALFABET98"/>
          <w:b/>
          <w:bCs/>
          <w:sz w:val="32"/>
          <w:szCs w:val="32"/>
        </w:rPr>
        <w:t>ad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b/>
          <w:bCs/>
          <w:sz w:val="32"/>
          <w:szCs w:val="32"/>
        </w:rPr>
        <w:sectPr w:rsidR="008844C4" w:rsidSect="009611FB">
          <w:headerReference w:type="default" r:id="rId27"/>
          <w:footerReference w:type="default" r:id="rId28"/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>Ön adlar varlıkların biçimini bildir</w:t>
      </w:r>
      <w:r>
        <w:rPr>
          <w:rFonts w:ascii="ALFABET98" w:hAnsi="ALFABET98" w:cs="ALFABET98"/>
          <w:b/>
          <w:bCs/>
          <w:sz w:val="32"/>
          <w:szCs w:val="32"/>
        </w:rPr>
        <w:t>ir. Bu  kelimelerden  bazıları:</w:t>
      </w:r>
    </w:p>
    <w:p w:rsidR="008844C4" w:rsidRPr="008A473B" w:rsidRDefault="008844C4" w:rsidP="009611FB">
      <w:pPr>
        <w:pStyle w:val="NoSpacing"/>
        <w:rPr>
          <w:rFonts w:ascii="ALFABET98" w:hAnsi="ALFABET98" w:cs="ALFABET98"/>
          <w:sz w:val="32"/>
          <w:szCs w:val="32"/>
        </w:rPr>
        <w:sectPr w:rsidR="008844C4" w:rsidRPr="008A473B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sz w:val="32"/>
          <w:szCs w:val="32"/>
        </w:rPr>
        <w:t>Y</w:t>
      </w:r>
      <w:r w:rsidRPr="008A473B">
        <w:rPr>
          <w:rFonts w:ascii="ALFABET98" w:hAnsi="ALFABET98" w:cs="ALFABET98"/>
          <w:sz w:val="32"/>
          <w:szCs w:val="32"/>
        </w:rPr>
        <w:t>uvarlak</w:t>
      </w:r>
      <w:r>
        <w:rPr>
          <w:rFonts w:ascii="ALFABET98" w:hAnsi="ALFABET98" w:cs="ALFABET98"/>
          <w:sz w:val="32"/>
          <w:szCs w:val="32"/>
        </w:rPr>
        <w:t>, d</w:t>
      </w:r>
      <w:r w:rsidRPr="008A473B">
        <w:rPr>
          <w:rFonts w:ascii="ALFABET98" w:hAnsi="ALFABET98" w:cs="ALFABET98"/>
          <w:sz w:val="32"/>
          <w:szCs w:val="32"/>
        </w:rPr>
        <w:t>üz</w:t>
      </w:r>
      <w:r>
        <w:rPr>
          <w:rFonts w:ascii="ALFABET98" w:hAnsi="ALFABET98" w:cs="ALFABET98"/>
          <w:sz w:val="32"/>
          <w:szCs w:val="32"/>
        </w:rPr>
        <w:t>,i</w:t>
      </w:r>
      <w:r w:rsidRPr="008A473B">
        <w:rPr>
          <w:rFonts w:ascii="ALFABET98" w:hAnsi="ALFABET98" w:cs="ALFABET98"/>
          <w:sz w:val="32"/>
          <w:szCs w:val="32"/>
        </w:rPr>
        <w:t>nce</w:t>
      </w:r>
      <w:r>
        <w:rPr>
          <w:rFonts w:ascii="ALFABET98" w:hAnsi="ALFABET98" w:cs="ALFABET98"/>
          <w:sz w:val="32"/>
          <w:szCs w:val="32"/>
        </w:rPr>
        <w:t>,e</w:t>
      </w:r>
      <w:r w:rsidRPr="008A473B">
        <w:rPr>
          <w:rFonts w:ascii="ALFABET98" w:hAnsi="ALFABET98" w:cs="ALFABET98"/>
          <w:sz w:val="32"/>
          <w:szCs w:val="32"/>
        </w:rPr>
        <w:t>ğri</w:t>
      </w:r>
      <w:r>
        <w:rPr>
          <w:rFonts w:ascii="ALFABET98" w:hAnsi="ALFABET98" w:cs="ALFABET98"/>
          <w:sz w:val="32"/>
          <w:szCs w:val="32"/>
        </w:rPr>
        <w:t>,k</w:t>
      </w:r>
      <w:r w:rsidRPr="008A473B">
        <w:rPr>
          <w:rFonts w:ascii="ALFABET98" w:hAnsi="ALFABET98" w:cs="ALFABET98"/>
          <w:sz w:val="32"/>
          <w:szCs w:val="32"/>
        </w:rPr>
        <w:t>üçük</w:t>
      </w:r>
      <w:r>
        <w:rPr>
          <w:rFonts w:ascii="ALFABET98" w:hAnsi="ALFABET98" w:cs="ALFABET98"/>
          <w:sz w:val="32"/>
          <w:szCs w:val="32"/>
        </w:rPr>
        <w:t>,k</w:t>
      </w:r>
      <w:r w:rsidRPr="008A473B">
        <w:rPr>
          <w:rFonts w:ascii="ALFABET98" w:hAnsi="ALFABET98" w:cs="ALFABET98"/>
          <w:sz w:val="32"/>
          <w:szCs w:val="32"/>
        </w:rPr>
        <w:t>alın</w:t>
      </w:r>
      <w:r>
        <w:rPr>
          <w:rFonts w:ascii="ALFABET98" w:hAnsi="ALFABET98" w:cs="ALFABET98"/>
          <w:sz w:val="32"/>
          <w:szCs w:val="32"/>
        </w:rPr>
        <w:t>, uzun, kısa.</w:t>
      </w:r>
    </w:p>
    <w:p w:rsidR="008844C4" w:rsidRPr="008D08E4" w:rsidRDefault="008844C4" w:rsidP="009611FB">
      <w:pPr>
        <w:pStyle w:val="NoSpacing"/>
        <w:rPr>
          <w:sz w:val="18"/>
          <w:szCs w:val="18"/>
        </w:rPr>
        <w:sectPr w:rsidR="008844C4" w:rsidRPr="008D08E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8844C4" w:rsidSect="00FB74EE">
          <w:headerReference w:type="default" r:id="rId29"/>
          <w:footerReference w:type="default" r:id="rId30"/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varlıkların </w:t>
      </w:r>
      <w:r>
        <w:rPr>
          <w:rFonts w:ascii="ALFABET98" w:hAnsi="ALFABET98" w:cs="ALFABET98"/>
          <w:b/>
          <w:bCs/>
          <w:sz w:val="32"/>
          <w:szCs w:val="32"/>
        </w:rPr>
        <w:t>rengini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 bildir</w:t>
      </w:r>
      <w:r>
        <w:rPr>
          <w:rFonts w:ascii="ALFABET98" w:hAnsi="ALFABET98" w:cs="ALFABET98"/>
          <w:b/>
          <w:bCs/>
          <w:sz w:val="32"/>
          <w:szCs w:val="32"/>
        </w:rPr>
        <w:t>ir. Bu  kelimelerden  bazıları:</w:t>
      </w:r>
    </w:p>
    <w:p w:rsidR="008844C4" w:rsidRPr="008A473B" w:rsidRDefault="008844C4" w:rsidP="009611FB">
      <w:pPr>
        <w:pStyle w:val="NoSpacing"/>
        <w:rPr>
          <w:rFonts w:ascii="ALFABET98" w:hAnsi="ALFABET98" w:cs="ALFABET98"/>
          <w:sz w:val="32"/>
          <w:szCs w:val="32"/>
        </w:rPr>
        <w:sectPr w:rsidR="008844C4" w:rsidRPr="008A473B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sz w:val="32"/>
          <w:szCs w:val="32"/>
        </w:rPr>
        <w:t>S</w:t>
      </w:r>
      <w:r w:rsidRPr="008A473B">
        <w:rPr>
          <w:rFonts w:ascii="ALFABET98" w:hAnsi="ALFABET98" w:cs="ALFABET98"/>
          <w:sz w:val="32"/>
          <w:szCs w:val="32"/>
        </w:rPr>
        <w:t>arı</w:t>
      </w:r>
      <w:r>
        <w:rPr>
          <w:rFonts w:ascii="ALFABET98" w:hAnsi="ALFABET98" w:cs="ALFABET98"/>
          <w:sz w:val="32"/>
          <w:szCs w:val="32"/>
        </w:rPr>
        <w:t>,y</w:t>
      </w:r>
      <w:r w:rsidRPr="008A473B">
        <w:rPr>
          <w:rFonts w:ascii="ALFABET98" w:hAnsi="ALFABET98" w:cs="ALFABET98"/>
          <w:sz w:val="32"/>
          <w:szCs w:val="32"/>
        </w:rPr>
        <w:t>eşil</w:t>
      </w:r>
      <w:r>
        <w:rPr>
          <w:rFonts w:ascii="ALFABET98" w:hAnsi="ALFABET98" w:cs="ALFABET98"/>
          <w:sz w:val="32"/>
          <w:szCs w:val="32"/>
        </w:rPr>
        <w:t>,m</w:t>
      </w:r>
      <w:r w:rsidRPr="008A473B">
        <w:rPr>
          <w:rFonts w:ascii="ALFABET98" w:hAnsi="ALFABET98" w:cs="ALFABET98"/>
          <w:sz w:val="32"/>
          <w:szCs w:val="32"/>
        </w:rPr>
        <w:t>or</w:t>
      </w:r>
      <w:r>
        <w:rPr>
          <w:rFonts w:ascii="ALFABET98" w:hAnsi="ALFABET98" w:cs="ALFABET98"/>
          <w:sz w:val="32"/>
          <w:szCs w:val="32"/>
        </w:rPr>
        <w:t>,k</w:t>
      </w:r>
      <w:r w:rsidRPr="008A473B">
        <w:rPr>
          <w:rFonts w:ascii="ALFABET98" w:hAnsi="ALFABET98" w:cs="ALFABET98"/>
          <w:sz w:val="32"/>
          <w:szCs w:val="32"/>
        </w:rPr>
        <w:t>ırmızı</w:t>
      </w:r>
      <w:r>
        <w:rPr>
          <w:rFonts w:ascii="ALFABET98" w:hAnsi="ALFABET98" w:cs="ALFABET98"/>
          <w:sz w:val="32"/>
          <w:szCs w:val="32"/>
        </w:rPr>
        <w:t>,s</w:t>
      </w:r>
      <w:r w:rsidRPr="008A473B">
        <w:rPr>
          <w:rFonts w:ascii="ALFABET98" w:hAnsi="ALFABET98" w:cs="ALFABET98"/>
          <w:sz w:val="32"/>
          <w:szCs w:val="32"/>
        </w:rPr>
        <w:t>iyah</w:t>
      </w:r>
      <w:r>
        <w:rPr>
          <w:rFonts w:ascii="ALFABET98" w:hAnsi="ALFABET98" w:cs="ALFABET98"/>
          <w:sz w:val="32"/>
          <w:szCs w:val="32"/>
        </w:rPr>
        <w:t>,p</w:t>
      </w:r>
      <w:r w:rsidRPr="008A473B">
        <w:rPr>
          <w:rFonts w:ascii="ALFABET98" w:hAnsi="ALFABET98" w:cs="ALFABET98"/>
          <w:sz w:val="32"/>
          <w:szCs w:val="32"/>
        </w:rPr>
        <w:t>embe</w:t>
      </w:r>
      <w:r>
        <w:rPr>
          <w:rFonts w:ascii="ALFABET98" w:hAnsi="ALFABET98" w:cs="ALFABET98"/>
          <w:sz w:val="32"/>
          <w:szCs w:val="32"/>
        </w:rPr>
        <w:t>, kahverengi.</w:t>
      </w:r>
    </w:p>
    <w:p w:rsidR="008844C4" w:rsidRPr="008D08E4" w:rsidRDefault="008844C4" w:rsidP="009611FB">
      <w:pPr>
        <w:pStyle w:val="NoSpacing"/>
        <w:rPr>
          <w:sz w:val="18"/>
          <w:szCs w:val="18"/>
        </w:rPr>
      </w:pP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varlıkların </w:t>
      </w:r>
      <w:r>
        <w:rPr>
          <w:rFonts w:ascii="ALFABET98" w:hAnsi="ALFABET98" w:cs="ALFABET98"/>
          <w:b/>
          <w:bCs/>
          <w:sz w:val="32"/>
          <w:szCs w:val="32"/>
        </w:rPr>
        <w:t>sayısını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 bildir</w:t>
      </w:r>
      <w:r>
        <w:rPr>
          <w:rFonts w:ascii="ALFABET98" w:hAnsi="ALFABET98" w:cs="ALFABET98"/>
          <w:b/>
          <w:bCs/>
          <w:sz w:val="32"/>
          <w:szCs w:val="32"/>
        </w:rPr>
        <w:t>ir. Bu kelimelerden  bazıları: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sz w:val="32"/>
          <w:szCs w:val="32"/>
        </w:rPr>
        <w:t>İ</w:t>
      </w:r>
      <w:r w:rsidRPr="008A473B">
        <w:rPr>
          <w:rFonts w:ascii="ALFABET98" w:hAnsi="ALFABET98" w:cs="ALFABET98"/>
          <w:sz w:val="32"/>
          <w:szCs w:val="32"/>
        </w:rPr>
        <w:t>kinci</w:t>
      </w:r>
      <w:r>
        <w:rPr>
          <w:rFonts w:ascii="ALFABET98" w:hAnsi="ALFABET98" w:cs="ALFABET98"/>
          <w:sz w:val="32"/>
          <w:szCs w:val="32"/>
        </w:rPr>
        <w:t>,y</w:t>
      </w:r>
      <w:r w:rsidRPr="008A473B">
        <w:rPr>
          <w:rFonts w:ascii="ALFABET98" w:hAnsi="ALFABET98" w:cs="ALFABET98"/>
          <w:sz w:val="32"/>
          <w:szCs w:val="32"/>
        </w:rPr>
        <w:t>arım</w:t>
      </w:r>
      <w:r>
        <w:rPr>
          <w:rFonts w:ascii="ALFABET98" w:hAnsi="ALFABET98" w:cs="ALFABET98"/>
          <w:sz w:val="32"/>
          <w:szCs w:val="32"/>
        </w:rPr>
        <w:t>,o</w:t>
      </w:r>
      <w:r w:rsidRPr="008A473B">
        <w:rPr>
          <w:rFonts w:ascii="ALFABET98" w:hAnsi="ALFABET98" w:cs="ALFABET98"/>
          <w:sz w:val="32"/>
          <w:szCs w:val="32"/>
        </w:rPr>
        <w:t>n</w:t>
      </w:r>
      <w:r>
        <w:rPr>
          <w:rFonts w:ascii="ALFABET98" w:hAnsi="ALFABET98" w:cs="ALFABET98"/>
          <w:sz w:val="32"/>
          <w:szCs w:val="32"/>
        </w:rPr>
        <w:t>,a</w:t>
      </w:r>
      <w:r w:rsidRPr="008A473B">
        <w:rPr>
          <w:rFonts w:ascii="ALFABET98" w:hAnsi="ALFABET98" w:cs="ALFABET98"/>
          <w:sz w:val="32"/>
          <w:szCs w:val="32"/>
        </w:rPr>
        <w:t>ltıncı</w:t>
      </w:r>
      <w:r>
        <w:rPr>
          <w:rFonts w:ascii="ALFABET98" w:hAnsi="ALFABET98" w:cs="ALFABET98"/>
          <w:sz w:val="32"/>
          <w:szCs w:val="32"/>
        </w:rPr>
        <w:t>,y</w:t>
      </w:r>
      <w:r w:rsidRPr="008A473B">
        <w:rPr>
          <w:rFonts w:ascii="ALFABET98" w:hAnsi="ALFABET98" w:cs="ALFABET98"/>
          <w:sz w:val="32"/>
          <w:szCs w:val="32"/>
        </w:rPr>
        <w:t>edişer</w:t>
      </w:r>
      <w:r>
        <w:rPr>
          <w:rFonts w:ascii="ALFABET98" w:hAnsi="ALFABET98" w:cs="ALFABET98"/>
          <w:sz w:val="32"/>
          <w:szCs w:val="32"/>
        </w:rPr>
        <w:t>,i</w:t>
      </w:r>
      <w:r w:rsidRPr="008A473B">
        <w:rPr>
          <w:rFonts w:ascii="ALFABET98" w:hAnsi="ALFABET98" w:cs="ALFABET98"/>
          <w:sz w:val="32"/>
          <w:szCs w:val="32"/>
        </w:rPr>
        <w:t>ki</w:t>
      </w:r>
    </w:p>
    <w:p w:rsidR="008844C4" w:rsidRPr="008D08E4" w:rsidRDefault="008844C4" w:rsidP="009611FB">
      <w:pPr>
        <w:pStyle w:val="NoSpacing"/>
        <w:rPr>
          <w:sz w:val="18"/>
          <w:szCs w:val="18"/>
        </w:rPr>
      </w:pP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varlıkların </w:t>
      </w:r>
      <w:r>
        <w:rPr>
          <w:rFonts w:ascii="ALFABET98" w:hAnsi="ALFABET98" w:cs="ALFABET98"/>
          <w:b/>
          <w:bCs/>
          <w:sz w:val="32"/>
          <w:szCs w:val="32"/>
        </w:rPr>
        <w:t xml:space="preserve">durumunu </w:t>
      </w:r>
      <w:r w:rsidRPr="00E950B2">
        <w:rPr>
          <w:rFonts w:ascii="ALFABET98" w:hAnsi="ALFABET98" w:cs="ALFABET98"/>
          <w:b/>
          <w:bCs/>
          <w:sz w:val="32"/>
          <w:szCs w:val="32"/>
        </w:rPr>
        <w:t>bildir</w:t>
      </w:r>
      <w:r>
        <w:rPr>
          <w:rFonts w:ascii="ALFABET98" w:hAnsi="ALFABET98" w:cs="ALFABET98"/>
          <w:b/>
          <w:bCs/>
          <w:sz w:val="32"/>
          <w:szCs w:val="32"/>
        </w:rPr>
        <w:t>ir. Bu kelimelerden  bazıları:</w:t>
      </w:r>
    </w:p>
    <w:p w:rsidR="008844C4" w:rsidRPr="00101CEF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</w:t>
      </w:r>
      <w:r w:rsidRPr="008A473B">
        <w:rPr>
          <w:rFonts w:ascii="ALFABET98" w:hAnsi="ALFABET98" w:cs="ALFABET98"/>
          <w:sz w:val="32"/>
          <w:szCs w:val="32"/>
        </w:rPr>
        <w:t>aşlı</w:t>
      </w:r>
      <w:r>
        <w:rPr>
          <w:rFonts w:ascii="ALFABET98" w:hAnsi="ALFABET98" w:cs="ALFABET98"/>
          <w:sz w:val="32"/>
          <w:szCs w:val="32"/>
        </w:rPr>
        <w:t>,t</w:t>
      </w:r>
      <w:r w:rsidRPr="008A473B">
        <w:rPr>
          <w:rFonts w:ascii="ALFABET98" w:hAnsi="ALFABET98" w:cs="ALFABET98"/>
          <w:sz w:val="32"/>
          <w:szCs w:val="32"/>
        </w:rPr>
        <w:t>aze</w:t>
      </w:r>
      <w:r>
        <w:rPr>
          <w:rFonts w:ascii="ALFABET98" w:hAnsi="ALFABET98" w:cs="ALFABET98"/>
          <w:sz w:val="32"/>
          <w:szCs w:val="32"/>
        </w:rPr>
        <w:t>,y</w:t>
      </w:r>
      <w:r w:rsidRPr="008A473B">
        <w:rPr>
          <w:rFonts w:ascii="ALFABET98" w:hAnsi="ALFABET98" w:cs="ALFABET98"/>
          <w:sz w:val="32"/>
          <w:szCs w:val="32"/>
        </w:rPr>
        <w:t>en</w:t>
      </w:r>
      <w:r>
        <w:rPr>
          <w:rFonts w:ascii="ALFABET98" w:hAnsi="ALFABET98" w:cs="ALFABET98"/>
          <w:sz w:val="32"/>
          <w:szCs w:val="32"/>
        </w:rPr>
        <w:t>i,h</w:t>
      </w:r>
      <w:r w:rsidRPr="008A473B">
        <w:rPr>
          <w:rFonts w:ascii="ALFABET98" w:hAnsi="ALFABET98" w:cs="ALFABET98"/>
          <w:sz w:val="32"/>
          <w:szCs w:val="32"/>
        </w:rPr>
        <w:t>ızlı</w:t>
      </w:r>
      <w:r>
        <w:rPr>
          <w:rFonts w:ascii="ALFABET98" w:hAnsi="ALFABET98" w:cs="ALFABET98"/>
          <w:sz w:val="32"/>
          <w:szCs w:val="32"/>
        </w:rPr>
        <w:t>,h</w:t>
      </w:r>
      <w:r w:rsidRPr="008A473B">
        <w:rPr>
          <w:rFonts w:ascii="ALFABET98" w:hAnsi="ALFABET98" w:cs="ALFABET98"/>
          <w:sz w:val="32"/>
          <w:szCs w:val="32"/>
        </w:rPr>
        <w:t>asta</w:t>
      </w:r>
      <w:r>
        <w:rPr>
          <w:rFonts w:ascii="ALFABET98" w:hAnsi="ALFABET98" w:cs="ALFABET98"/>
          <w:sz w:val="32"/>
          <w:szCs w:val="32"/>
        </w:rPr>
        <w:t>,s</w:t>
      </w:r>
      <w:r w:rsidRPr="008A473B">
        <w:rPr>
          <w:rFonts w:ascii="ALFABET98" w:hAnsi="ALFABET98" w:cs="ALFABET98"/>
          <w:sz w:val="32"/>
          <w:szCs w:val="32"/>
        </w:rPr>
        <w:t>ıcak</w:t>
      </w:r>
      <w:r>
        <w:rPr>
          <w:rFonts w:ascii="ALFABET98" w:hAnsi="ALFABET98" w:cs="ALFABET98"/>
          <w:sz w:val="32"/>
          <w:szCs w:val="32"/>
        </w:rPr>
        <w:t>, rüzgarlı.</w:t>
      </w: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varlıkların </w:t>
      </w:r>
      <w:r>
        <w:rPr>
          <w:rFonts w:ascii="ALFABET98" w:hAnsi="ALFABET98" w:cs="ALFABET98"/>
          <w:b/>
          <w:bCs/>
          <w:sz w:val="32"/>
          <w:szCs w:val="32"/>
        </w:rPr>
        <w:t>yerini işaret eder.Bu kelimelerden  bazıları:</w:t>
      </w:r>
    </w:p>
    <w:p w:rsidR="008844C4" w:rsidRPr="008A473B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Bu, şu, o,</w:t>
      </w:r>
    </w:p>
    <w:p w:rsidR="008844C4" w:rsidRPr="008D08E4" w:rsidRDefault="008844C4" w:rsidP="009611FB">
      <w:pPr>
        <w:pStyle w:val="NoSpacing"/>
        <w:jc w:val="both"/>
        <w:rPr>
          <w:rFonts w:ascii="ALFABET98" w:hAnsi="ALFABET98" w:cs="ALFABET98"/>
          <w:sz w:val="18"/>
          <w:szCs w:val="18"/>
        </w:rPr>
        <w:sectPr w:rsidR="008844C4" w:rsidRPr="008D08E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</w:t>
      </w:r>
      <w:r>
        <w:rPr>
          <w:rFonts w:ascii="ALFABET98" w:hAnsi="ALFABET98" w:cs="ALFABET98"/>
          <w:b/>
          <w:bCs/>
          <w:sz w:val="32"/>
          <w:szCs w:val="32"/>
        </w:rPr>
        <w:t>varlıkların sayısını ve durumunu tam olarak açıklamadan da varlıkların özelliklerini bildirir.  Bu kelimelerden bazıları:</w:t>
      </w:r>
    </w:p>
    <w:p w:rsidR="008844C4" w:rsidRPr="007E63CA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Bazı, bütün, birkaç, birçok, her, biraz, çoğu.</w:t>
      </w:r>
    </w:p>
    <w:p w:rsidR="008844C4" w:rsidRPr="007E63CA" w:rsidRDefault="008844C4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ADLARIN YERİNE KULLANILAN KELİMELER</w:t>
      </w:r>
    </w:p>
    <w:p w:rsidR="008844C4" w:rsidRPr="007E63CA" w:rsidRDefault="008844C4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(ZAMİRLER)</w:t>
      </w:r>
    </w:p>
    <w:p w:rsidR="008844C4" w:rsidRDefault="008844C4" w:rsidP="009611FB">
      <w:pPr>
        <w:pStyle w:val="NoSpacing"/>
        <w:ind w:firstLine="708"/>
        <w:rPr>
          <w:rFonts w:ascii="ALFABET98" w:hAnsi="ALFABET98" w:cs="ALFABET98"/>
          <w:sz w:val="32"/>
          <w:szCs w:val="32"/>
        </w:rPr>
      </w:pPr>
      <w:r w:rsidRPr="00075D00">
        <w:rPr>
          <w:rFonts w:ascii="ALFABET98" w:hAnsi="ALFABET98" w:cs="ALFABET98"/>
          <w:sz w:val="32"/>
          <w:szCs w:val="32"/>
        </w:rPr>
        <w:t>Ad olmadıkları halde adın ye</w:t>
      </w:r>
      <w:r>
        <w:rPr>
          <w:rFonts w:ascii="ALFABET98" w:hAnsi="ALFABET98" w:cs="ALFABET98"/>
          <w:sz w:val="32"/>
          <w:szCs w:val="32"/>
        </w:rPr>
        <w:t>r</w:t>
      </w:r>
      <w:r w:rsidRPr="00075D00">
        <w:rPr>
          <w:rFonts w:ascii="ALFABET98" w:hAnsi="ALFABET98" w:cs="ALFABET98"/>
          <w:sz w:val="32"/>
          <w:szCs w:val="32"/>
        </w:rPr>
        <w:t xml:space="preserve">ine kullanılan kelimeler vardır. Bu kelimelere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adın yerine kullanılan kelimeler(zamirler)</w:t>
      </w:r>
      <w:r>
        <w:rPr>
          <w:rFonts w:ascii="ALFABET98" w:hAnsi="ALFABET98" w:cs="ALFABET98"/>
          <w:sz w:val="32"/>
          <w:szCs w:val="32"/>
        </w:rPr>
        <w:t xml:space="preserve"> denir. 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Ben, sen, o, biz, siz, onlar, bu, şu, bunlar, şunlar</w:t>
      </w:r>
      <w:r>
        <w:rPr>
          <w:rFonts w:ascii="ALFABET98" w:hAnsi="ALFABET98" w:cs="ALFABET98"/>
          <w:sz w:val="32"/>
          <w:szCs w:val="32"/>
        </w:rPr>
        <w:t xml:space="preserve"> gibi kelimeler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zamir</w:t>
      </w:r>
      <w:r>
        <w:rPr>
          <w:rFonts w:ascii="ALFABET98" w:hAnsi="ALFABET98" w:cs="ALFABET98"/>
          <w:sz w:val="32"/>
          <w:szCs w:val="32"/>
        </w:rPr>
        <w:t xml:space="preserve">dir. 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245260">
        <w:rPr>
          <w:rFonts w:ascii="ALFABET98" w:hAnsi="ALFABET98" w:cs="ALFABET98"/>
          <w:b/>
          <w:bCs/>
          <w:sz w:val="32"/>
          <w:szCs w:val="32"/>
          <w:u w:val="single"/>
        </w:rPr>
        <w:t>Emel</w:t>
      </w:r>
      <w:r>
        <w:rPr>
          <w:rFonts w:ascii="ALFABET98" w:hAnsi="ALFABET98" w:cs="ALFABET98"/>
          <w:sz w:val="32"/>
          <w:szCs w:val="32"/>
        </w:rPr>
        <w:t xml:space="preserve"> eve gidiyor.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075D00">
        <w:rPr>
          <w:rFonts w:ascii="ALFABET98" w:hAnsi="ALFABET98" w:cs="ALFABET98"/>
          <w:b/>
          <w:bCs/>
          <w:sz w:val="32"/>
          <w:szCs w:val="32"/>
        </w:rPr>
        <w:t>O</w:t>
      </w:r>
      <w:r>
        <w:rPr>
          <w:rFonts w:ascii="ALFABET98" w:hAnsi="ALFABET98" w:cs="ALFABET98"/>
          <w:b/>
          <w:bCs/>
          <w:sz w:val="32"/>
          <w:szCs w:val="32"/>
        </w:rPr>
        <w:t>,</w:t>
      </w:r>
      <w:r>
        <w:rPr>
          <w:rFonts w:ascii="ALFABET98" w:hAnsi="ALFABET98" w:cs="ALFABET98"/>
          <w:sz w:val="32"/>
          <w:szCs w:val="32"/>
        </w:rPr>
        <w:t xml:space="preserve"> eve gidiyor.  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075D00">
        <w:rPr>
          <w:rFonts w:ascii="ALFABET98" w:hAnsi="ALFABET98" w:cs="ALFABET98"/>
          <w:b/>
          <w:bCs/>
          <w:sz w:val="32"/>
          <w:szCs w:val="32"/>
          <w:u w:val="single"/>
        </w:rPr>
        <w:t xml:space="preserve">Seda, Emre </w:t>
      </w:r>
      <w:r w:rsidRPr="00075D00">
        <w:rPr>
          <w:rFonts w:ascii="ALFABET98" w:hAnsi="ALFABET98" w:cs="ALFABET98"/>
          <w:sz w:val="32"/>
          <w:szCs w:val="32"/>
          <w:u w:val="single"/>
        </w:rPr>
        <w:t xml:space="preserve">ve </w:t>
      </w:r>
      <w:r w:rsidRPr="00075D00">
        <w:rPr>
          <w:rFonts w:ascii="ALFABET98" w:hAnsi="ALFABET98" w:cs="ALFABET98"/>
          <w:b/>
          <w:bCs/>
          <w:sz w:val="32"/>
          <w:szCs w:val="32"/>
          <w:u w:val="single"/>
        </w:rPr>
        <w:t>Suna</w:t>
      </w:r>
      <w:r>
        <w:rPr>
          <w:rFonts w:ascii="ALFABET98" w:hAnsi="ALFABET98" w:cs="ALFABET98"/>
          <w:sz w:val="32"/>
          <w:szCs w:val="32"/>
        </w:rPr>
        <w:t xml:space="preserve"> çiçek topluyor.</w:t>
      </w:r>
      <w:r w:rsidRPr="00075D00">
        <w:rPr>
          <w:rFonts w:ascii="ALFABET98" w:hAnsi="ALFABET98" w:cs="ALFABET98"/>
          <w:b/>
          <w:bCs/>
          <w:sz w:val="32"/>
          <w:szCs w:val="32"/>
        </w:rPr>
        <w:t>Onlar</w:t>
      </w:r>
      <w:r>
        <w:rPr>
          <w:rFonts w:ascii="ALFABET98" w:hAnsi="ALFABET98" w:cs="ALFABET98"/>
          <w:sz w:val="32"/>
          <w:szCs w:val="32"/>
        </w:rPr>
        <w:t>,       çiçek topluyor.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075D00">
        <w:rPr>
          <w:rFonts w:ascii="ALFABET98" w:hAnsi="ALFABET98" w:cs="ALFABET98"/>
          <w:b/>
          <w:bCs/>
          <w:sz w:val="32"/>
          <w:szCs w:val="32"/>
          <w:u w:val="single"/>
        </w:rPr>
        <w:t>Güller</w:t>
      </w:r>
      <w:r>
        <w:rPr>
          <w:rFonts w:ascii="ALFABET98" w:hAnsi="ALFABET98" w:cs="ALFABET98"/>
          <w:sz w:val="32"/>
          <w:szCs w:val="32"/>
        </w:rPr>
        <w:t xml:space="preserve"> çok güzel.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075D00">
        <w:rPr>
          <w:rFonts w:ascii="ALFABET98" w:hAnsi="ALFABET98" w:cs="ALFABET98"/>
          <w:b/>
          <w:bCs/>
          <w:sz w:val="32"/>
          <w:szCs w:val="32"/>
        </w:rPr>
        <w:t xml:space="preserve"> Bunlar</w:t>
      </w:r>
      <w:r>
        <w:rPr>
          <w:rFonts w:ascii="ALFABET98" w:hAnsi="ALFABET98" w:cs="ALFABET98"/>
          <w:sz w:val="32"/>
          <w:szCs w:val="32"/>
        </w:rPr>
        <w:t>çok güzel.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Zamirler de ismin aldığı ekleri alırlar: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ben-beni-bana-bende-benden  örneklerinde olduğu gibi.</w:t>
      </w:r>
    </w:p>
    <w:p w:rsidR="008844C4" w:rsidRPr="007E63CA" w:rsidRDefault="008844C4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İŞ, OLUŞ, HAREKET BİLDİREN KELİMELER</w:t>
      </w:r>
    </w:p>
    <w:p w:rsidR="008844C4" w:rsidRPr="007E63CA" w:rsidRDefault="008844C4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(FİİL-EYLEM)</w:t>
      </w:r>
    </w:p>
    <w:p w:rsidR="008844C4" w:rsidRPr="00B81B8B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43678">
        <w:rPr>
          <w:rFonts w:ascii="ALFABET98" w:hAnsi="ALFABET98" w:cs="ALFABET98"/>
          <w:b/>
          <w:bCs/>
          <w:sz w:val="32"/>
          <w:szCs w:val="32"/>
        </w:rPr>
        <w:t>***</w:t>
      </w:r>
      <w:r w:rsidRPr="00B81B8B">
        <w:rPr>
          <w:rFonts w:ascii="ALFABET98" w:hAnsi="ALFABET98" w:cs="ALFABET98"/>
          <w:sz w:val="32"/>
          <w:szCs w:val="32"/>
        </w:rPr>
        <w:t xml:space="preserve">Ayşegül bahçeye çiçek </w:t>
      </w:r>
      <w:r w:rsidRPr="00B81B8B">
        <w:rPr>
          <w:rFonts w:ascii="ALFABET98" w:hAnsi="ALFABET98" w:cs="ALFABET98"/>
          <w:b/>
          <w:bCs/>
          <w:sz w:val="32"/>
          <w:szCs w:val="32"/>
        </w:rPr>
        <w:t>ekiyor.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81B8B">
        <w:rPr>
          <w:rFonts w:ascii="ALFABET98" w:hAnsi="ALFABET98" w:cs="ALFABET98"/>
          <w:sz w:val="32"/>
          <w:szCs w:val="32"/>
        </w:rPr>
        <w:t>Ayşe</w:t>
      </w:r>
      <w:r>
        <w:rPr>
          <w:rFonts w:ascii="ALFABET98" w:hAnsi="ALFABET98" w:cs="ALFABET98"/>
          <w:sz w:val="32"/>
          <w:szCs w:val="32"/>
        </w:rPr>
        <w:t>, burada bir iş yapmaktadır. Yaptığı iş çiçek ekmek. Bu yüzden tümcedeki eylem bir iş bildiriyor.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43678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Bahçede çiçekler </w:t>
      </w:r>
      <w:r w:rsidRPr="00B81B8B">
        <w:rPr>
          <w:rFonts w:ascii="ALFABET98" w:hAnsi="ALFABET98" w:cs="ALFABET98"/>
          <w:b/>
          <w:bCs/>
          <w:sz w:val="32"/>
          <w:szCs w:val="32"/>
        </w:rPr>
        <w:t>açtı.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81B8B">
        <w:rPr>
          <w:rFonts w:ascii="ALFABET98" w:hAnsi="ALFABET98" w:cs="ALFABET98"/>
          <w:sz w:val="32"/>
          <w:szCs w:val="32"/>
        </w:rPr>
        <w:t>Bu tümcedeki eylem, bir iş bildirmiyor. “</w:t>
      </w:r>
      <w:r w:rsidRPr="00B81B8B">
        <w:rPr>
          <w:rFonts w:ascii="ALFABET98" w:hAnsi="ALFABET98" w:cs="ALFABET98"/>
          <w:b/>
          <w:bCs/>
          <w:sz w:val="32"/>
          <w:szCs w:val="32"/>
        </w:rPr>
        <w:t>Açmak</w:t>
      </w:r>
      <w:r w:rsidRPr="00B81B8B">
        <w:rPr>
          <w:rFonts w:ascii="ALFABET98" w:hAnsi="ALFABET98" w:cs="ALFABET98"/>
          <w:sz w:val="32"/>
          <w:szCs w:val="32"/>
        </w:rPr>
        <w:t xml:space="preserve">” eylemi sonradan gerçekleştiği için bir </w:t>
      </w:r>
      <w:r w:rsidRPr="00B81B8B">
        <w:rPr>
          <w:rFonts w:ascii="ALFABET98" w:hAnsi="ALFABET98" w:cs="ALFABET98"/>
          <w:b/>
          <w:bCs/>
          <w:sz w:val="32"/>
          <w:szCs w:val="32"/>
        </w:rPr>
        <w:t>oluş</w:t>
      </w:r>
      <w:r w:rsidRPr="00B81B8B">
        <w:rPr>
          <w:rFonts w:ascii="ALFABET98" w:hAnsi="ALFABET98" w:cs="ALFABET98"/>
          <w:sz w:val="32"/>
          <w:szCs w:val="32"/>
        </w:rPr>
        <w:t xml:space="preserve"> bildirmektedir.</w:t>
      </w:r>
    </w:p>
    <w:p w:rsidR="008844C4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43678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Ayşe bahçede </w:t>
      </w:r>
      <w:r w:rsidRPr="00B43678">
        <w:rPr>
          <w:rFonts w:ascii="ALFABET98" w:hAnsi="ALFABET98" w:cs="ALFABET98"/>
          <w:b/>
          <w:bCs/>
          <w:sz w:val="32"/>
          <w:szCs w:val="32"/>
        </w:rPr>
        <w:t>koşuyor.</w:t>
      </w:r>
    </w:p>
    <w:p w:rsidR="008844C4" w:rsidRPr="00B81B8B" w:rsidRDefault="008844C4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Bu tümcedeki eylem ise ne iş ne de oluş bildirmektedir. Ayşe’nin bahçedeki </w:t>
      </w:r>
      <w:r w:rsidRPr="00464C2F">
        <w:rPr>
          <w:rFonts w:ascii="ALFABET98" w:hAnsi="ALFABET98" w:cs="ALFABET98"/>
          <w:b/>
          <w:bCs/>
          <w:sz w:val="32"/>
          <w:szCs w:val="32"/>
        </w:rPr>
        <w:t>hareketini</w:t>
      </w:r>
      <w:r>
        <w:rPr>
          <w:rFonts w:ascii="ALFABET98" w:hAnsi="ALFABET98" w:cs="ALFABET98"/>
          <w:sz w:val="32"/>
          <w:szCs w:val="32"/>
        </w:rPr>
        <w:t xml:space="preserve"> bildirmektedir.</w:t>
      </w:r>
    </w:p>
    <w:p w:rsidR="008844C4" w:rsidRDefault="008844C4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Bir iş, bir oluş, bir hareket ve durum bildiren sözcüklere </w:t>
      </w:r>
      <w:r w:rsidRPr="00464C2F">
        <w:rPr>
          <w:rFonts w:ascii="ALFABET98" w:hAnsi="ALFABET98" w:cs="ALFABET98"/>
          <w:b/>
          <w:bCs/>
          <w:sz w:val="32"/>
          <w:szCs w:val="32"/>
        </w:rPr>
        <w:t>eylem (fiil)</w:t>
      </w:r>
      <w:r>
        <w:rPr>
          <w:rFonts w:ascii="ALFABET98" w:hAnsi="ALFABET98" w:cs="ALFABET98"/>
          <w:sz w:val="32"/>
          <w:szCs w:val="32"/>
        </w:rPr>
        <w:t xml:space="preserve"> denir.</w:t>
      </w:r>
    </w:p>
    <w:p w:rsidR="008844C4" w:rsidRDefault="008844C4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 w:rsidRPr="00464C2F">
        <w:rPr>
          <w:rFonts w:ascii="ALFABET98" w:hAnsi="ALFABET98" w:cs="ALFABET98"/>
          <w:b/>
          <w:bCs/>
          <w:sz w:val="32"/>
          <w:szCs w:val="32"/>
        </w:rPr>
        <w:t>******</w:t>
      </w:r>
      <w:r>
        <w:rPr>
          <w:rFonts w:ascii="ALFABET98" w:hAnsi="ALFABET98" w:cs="ALFABET98"/>
          <w:sz w:val="32"/>
          <w:szCs w:val="32"/>
        </w:rPr>
        <w:t xml:space="preserve"> Eylem kullanılmadan tümce kurulamaz. Bu yüzden tümce kurmak için </w:t>
      </w:r>
      <w:r w:rsidRPr="00B43678">
        <w:rPr>
          <w:rFonts w:ascii="ALFABET98" w:hAnsi="ALFABET98" w:cs="ALFABET98"/>
          <w:b/>
          <w:bCs/>
          <w:sz w:val="32"/>
          <w:szCs w:val="32"/>
        </w:rPr>
        <w:t>iş, oluş, durum ve hareket</w:t>
      </w:r>
      <w:r>
        <w:rPr>
          <w:rFonts w:ascii="ALFABET98" w:hAnsi="ALFABET98" w:cs="ALFABET98"/>
          <w:sz w:val="32"/>
          <w:szCs w:val="32"/>
        </w:rPr>
        <w:t xml:space="preserve"> bildiren sözcükleri kullanmak zorundayız.</w:t>
      </w:r>
    </w:p>
    <w:p w:rsidR="008844C4" w:rsidRPr="00464C2F" w:rsidRDefault="008844C4" w:rsidP="009611FB">
      <w:pPr>
        <w:pStyle w:val="NoSpacing"/>
        <w:ind w:firstLine="708"/>
        <w:jc w:val="both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Kedi ağaca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B43678">
        <w:rPr>
          <w:rFonts w:ascii="ALFABET98" w:hAnsi="ALFABET98" w:cs="ALFABET98"/>
          <w:b/>
          <w:bCs/>
          <w:sz w:val="32"/>
          <w:szCs w:val="32"/>
        </w:rPr>
        <w:t>(tümce değil)</w:t>
      </w:r>
    </w:p>
    <w:p w:rsidR="008844C4" w:rsidRDefault="008844C4" w:rsidP="009611FB">
      <w:pPr>
        <w:pStyle w:val="NoSpacing"/>
        <w:ind w:firstLine="708"/>
        <w:jc w:val="both"/>
        <w:rPr>
          <w:rFonts w:ascii="ALFABET98" w:hAnsi="ALFABET98" w:cs="ALFABET98"/>
          <w:b/>
          <w:bCs/>
          <w:sz w:val="32"/>
          <w:szCs w:val="32"/>
        </w:rPr>
      </w:pPr>
      <w:r w:rsidRPr="00464C2F">
        <w:rPr>
          <w:rFonts w:ascii="ALFABET98" w:hAnsi="ALFABET98" w:cs="ALFABET98"/>
          <w:sz w:val="32"/>
          <w:szCs w:val="32"/>
        </w:rPr>
        <w:t>Kedi ağaca</w:t>
      </w:r>
      <w:r w:rsidRPr="00464C2F">
        <w:rPr>
          <w:rFonts w:ascii="ALFABET98" w:hAnsi="ALFABET98" w:cs="ALFABET98"/>
          <w:b/>
          <w:bCs/>
          <w:sz w:val="32"/>
          <w:szCs w:val="32"/>
        </w:rPr>
        <w:t xml:space="preserve"> tırmandı.</w:t>
      </w:r>
      <w:r w:rsidRPr="00464C2F">
        <w:rPr>
          <w:rFonts w:ascii="ALFABET98" w:hAnsi="ALFABET98" w:cs="ALFABET98"/>
          <w:b/>
          <w:bCs/>
          <w:sz w:val="32"/>
          <w:szCs w:val="32"/>
        </w:rPr>
        <w:tab/>
      </w:r>
      <w:r w:rsidRPr="00464C2F">
        <w:rPr>
          <w:rFonts w:ascii="ALFABET98" w:hAnsi="ALFABET98" w:cs="ALFABET98"/>
          <w:b/>
          <w:bCs/>
          <w:sz w:val="32"/>
          <w:szCs w:val="32"/>
        </w:rPr>
        <w:tab/>
        <w:t>(tümce</w:t>
      </w:r>
      <w:r w:rsidRPr="00B43678">
        <w:rPr>
          <w:rFonts w:ascii="ALFABET98" w:hAnsi="ALFABET98" w:cs="ALFABET98"/>
          <w:b/>
          <w:bCs/>
          <w:sz w:val="32"/>
          <w:szCs w:val="32"/>
        </w:rPr>
        <w:t>)</w:t>
      </w:r>
    </w:p>
    <w:p w:rsidR="008844C4" w:rsidRDefault="008844C4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****** </w:t>
      </w:r>
      <w:r w:rsidRPr="00464C2F">
        <w:rPr>
          <w:rFonts w:ascii="ALFABET98" w:hAnsi="ALFABET98" w:cs="ALFABET98"/>
          <w:sz w:val="32"/>
          <w:szCs w:val="32"/>
        </w:rPr>
        <w:t>Eylemler tümcenin sonu</w:t>
      </w:r>
      <w:r>
        <w:rPr>
          <w:rFonts w:ascii="ALFABET98" w:hAnsi="ALFABET98" w:cs="ALFABET98"/>
          <w:sz w:val="32"/>
          <w:szCs w:val="32"/>
        </w:rPr>
        <w:t>n</w:t>
      </w:r>
      <w:r w:rsidRPr="00464C2F">
        <w:rPr>
          <w:rFonts w:ascii="ALFABET98" w:hAnsi="ALFABET98" w:cs="ALFABET98"/>
          <w:sz w:val="32"/>
          <w:szCs w:val="32"/>
        </w:rPr>
        <w:t xml:space="preserve">da, başında </w:t>
      </w:r>
      <w:r>
        <w:rPr>
          <w:rFonts w:ascii="ALFABET98" w:hAnsi="ALFABET98" w:cs="ALFABET98"/>
          <w:sz w:val="32"/>
          <w:szCs w:val="32"/>
        </w:rPr>
        <w:t xml:space="preserve">ya da ortasında bulunabilir. Eğer </w:t>
      </w:r>
      <w:r w:rsidRPr="00464C2F">
        <w:rPr>
          <w:rFonts w:ascii="ALFABET98" w:hAnsi="ALFABET98" w:cs="ALFABET98"/>
          <w:b/>
          <w:bCs/>
          <w:sz w:val="32"/>
          <w:szCs w:val="32"/>
        </w:rPr>
        <w:t>eylem sonda</w:t>
      </w:r>
      <w:r>
        <w:rPr>
          <w:rFonts w:ascii="ALFABET98" w:hAnsi="ALFABET98" w:cs="ALFABET98"/>
          <w:sz w:val="32"/>
          <w:szCs w:val="32"/>
        </w:rPr>
        <w:t xml:space="preserve"> ise tümceye </w:t>
      </w:r>
      <w:r w:rsidRPr="00464C2F">
        <w:rPr>
          <w:rFonts w:ascii="ALFABET98" w:hAnsi="ALFABET98" w:cs="ALFABET98"/>
          <w:b/>
          <w:bCs/>
          <w:sz w:val="32"/>
          <w:szCs w:val="32"/>
        </w:rPr>
        <w:t>kurallı tümce</w:t>
      </w:r>
      <w:r>
        <w:rPr>
          <w:rFonts w:ascii="ALFABET98" w:hAnsi="ALFABET98" w:cs="ALFABET98"/>
          <w:sz w:val="32"/>
          <w:szCs w:val="32"/>
        </w:rPr>
        <w:t xml:space="preserve">, </w:t>
      </w:r>
      <w:r w:rsidRPr="00464C2F">
        <w:rPr>
          <w:rFonts w:ascii="ALFABET98" w:hAnsi="ALFABET98" w:cs="ALFABET98"/>
          <w:b/>
          <w:bCs/>
          <w:sz w:val="32"/>
          <w:szCs w:val="32"/>
        </w:rPr>
        <w:t xml:space="preserve">eylem başta ya da ortada ise </w:t>
      </w:r>
      <w:r w:rsidRPr="00464C2F">
        <w:rPr>
          <w:rFonts w:ascii="ALFABET98" w:hAnsi="ALFABET98" w:cs="ALFABET98"/>
          <w:sz w:val="32"/>
          <w:szCs w:val="32"/>
        </w:rPr>
        <w:t>tümceye</w:t>
      </w:r>
      <w:r w:rsidRPr="00464C2F">
        <w:rPr>
          <w:rFonts w:ascii="ALFABET98" w:hAnsi="ALFABET98" w:cs="ALFABET98"/>
          <w:b/>
          <w:bCs/>
          <w:sz w:val="32"/>
          <w:szCs w:val="32"/>
        </w:rPr>
        <w:t xml:space="preserve"> devrik cümle</w:t>
      </w:r>
      <w:r>
        <w:rPr>
          <w:rFonts w:ascii="ALFABET98" w:hAnsi="ALFABET98" w:cs="ALFABET98"/>
          <w:sz w:val="32"/>
          <w:szCs w:val="32"/>
        </w:rPr>
        <w:t xml:space="preserve"> denir. </w:t>
      </w:r>
    </w:p>
    <w:p w:rsidR="008844C4" w:rsidRPr="00464C2F" w:rsidRDefault="008844C4" w:rsidP="009611FB">
      <w:pPr>
        <w:pStyle w:val="NoSpacing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Annem bana iki kalem </w:t>
      </w:r>
      <w:r w:rsidRPr="00464C2F">
        <w:rPr>
          <w:rFonts w:ascii="ALFABET98" w:hAnsi="ALFABET98" w:cs="ALFABET98"/>
          <w:b/>
          <w:bCs/>
          <w:sz w:val="32"/>
          <w:szCs w:val="32"/>
        </w:rPr>
        <w:t>aldı.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464C2F">
        <w:rPr>
          <w:rFonts w:ascii="ALFABET98" w:hAnsi="ALFABET98" w:cs="ALFABET98"/>
          <w:b/>
          <w:bCs/>
          <w:sz w:val="32"/>
          <w:szCs w:val="32"/>
        </w:rPr>
        <w:t>Kurallı tümce</w:t>
      </w:r>
    </w:p>
    <w:p w:rsidR="008844C4" w:rsidRPr="009611FB" w:rsidRDefault="008844C4" w:rsidP="009611FB">
      <w:pPr>
        <w:pStyle w:val="NoSpacing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32"/>
          <w:szCs w:val="32"/>
        </w:rPr>
      </w:pPr>
      <w:r w:rsidRPr="00464C2F">
        <w:rPr>
          <w:rFonts w:ascii="ALFABET98" w:hAnsi="ALFABET98" w:cs="ALFABET98"/>
          <w:b/>
          <w:bCs/>
          <w:sz w:val="32"/>
          <w:szCs w:val="32"/>
        </w:rPr>
        <w:t>Aldı</w:t>
      </w:r>
      <w:r>
        <w:rPr>
          <w:rFonts w:ascii="ALFABET98" w:hAnsi="ALFABET98" w:cs="ALFABET98"/>
          <w:sz w:val="32"/>
          <w:szCs w:val="32"/>
        </w:rPr>
        <w:t xml:space="preserve"> annem bana iki kalem.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464C2F">
        <w:rPr>
          <w:rFonts w:ascii="ALFABET98" w:hAnsi="ALFABET98" w:cs="ALFABET98"/>
          <w:b/>
          <w:bCs/>
          <w:sz w:val="32"/>
          <w:szCs w:val="32"/>
        </w:rPr>
        <w:t>Devrik tümce</w:t>
      </w:r>
    </w:p>
    <w:p w:rsidR="008844C4" w:rsidRPr="007E63CA" w:rsidRDefault="008844C4" w:rsidP="009611FB">
      <w:pPr>
        <w:pStyle w:val="NoSpacing"/>
        <w:jc w:val="center"/>
        <w:rPr>
          <w:rFonts w:ascii="ALFABET98" w:hAnsi="ALFABET98" w:cs="ALFABET98"/>
          <w:color w:val="FF0000"/>
          <w:sz w:val="32"/>
          <w:szCs w:val="32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İŞ, OLUŞ, HAREKET BİLDİREN KELİMELERDE ZAMAN</w:t>
      </w:r>
    </w:p>
    <w:p w:rsidR="008844C4" w:rsidRDefault="008844C4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 w:rsidRPr="00681942">
        <w:rPr>
          <w:rFonts w:ascii="ALFABET98" w:hAnsi="ALFABET98" w:cs="ALFABET98"/>
          <w:sz w:val="32"/>
          <w:szCs w:val="32"/>
        </w:rPr>
        <w:t>Cümlede iş, hareket, durum ve oluş bildiren kelimelerin sonuna bazı ekler gelir. Bu ekler, işin ne zaman yapıldığını veya ne zaman yapılacağını bildirir.</w:t>
      </w:r>
    </w:p>
    <w:p w:rsidR="008844C4" w:rsidRDefault="008844C4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19" o:spid="_x0000_s1071" type="#_x0000_t32" style="position:absolute;left:0;text-align:left;margin-left:390.15pt;margin-top:12.95pt;width:26.25pt;height:.05pt;z-index:251669504;visibility:visible">
            <v:stroke endarrow="block"/>
          </v:shape>
        </w:pict>
      </w:r>
      <w:r>
        <w:rPr>
          <w:noProof/>
          <w:lang w:eastAsia="tr-TR"/>
        </w:rPr>
        <w:pict>
          <v:shape id="AutoShape 115" o:spid="_x0000_s1072" type="#_x0000_t32" style="position:absolute;left:0;text-align:left;margin-left:111.15pt;margin-top:12.95pt;width:26.25pt;height:0;z-index:251665408;visibility:visible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Gel</w:t>
      </w:r>
      <w:r w:rsidRPr="00681942">
        <w:rPr>
          <w:rFonts w:ascii="ALFABET98" w:hAnsi="ALFABET98" w:cs="ALFABET98"/>
          <w:b/>
          <w:bCs/>
          <w:sz w:val="32"/>
          <w:szCs w:val="32"/>
        </w:rPr>
        <w:t>di.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Eylem (fiil) </w:t>
      </w:r>
      <w:r w:rsidRPr="00681942">
        <w:rPr>
          <w:rFonts w:ascii="ALFABET98" w:hAnsi="ALFABET98" w:cs="ALFABET98"/>
          <w:b/>
          <w:bCs/>
          <w:sz w:val="32"/>
          <w:szCs w:val="32"/>
        </w:rPr>
        <w:t>geçmişte</w:t>
      </w:r>
      <w:r>
        <w:rPr>
          <w:rFonts w:ascii="ALFABET98" w:hAnsi="ALFABET98" w:cs="ALFABET98"/>
          <w:sz w:val="32"/>
          <w:szCs w:val="32"/>
        </w:rPr>
        <w:t xml:space="preserve"> yapılmış.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681942">
        <w:rPr>
          <w:rFonts w:ascii="ALFABET98" w:hAnsi="ALFABET98" w:cs="ALFABET98"/>
          <w:b/>
          <w:bCs/>
          <w:sz w:val="32"/>
          <w:szCs w:val="32"/>
        </w:rPr>
        <w:t>Geçmiş zaman</w:t>
      </w:r>
    </w:p>
    <w:p w:rsidR="008844C4" w:rsidRPr="00681942" w:rsidRDefault="008844C4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20" o:spid="_x0000_s1073" type="#_x0000_t32" style="position:absolute;left:0;text-align:left;margin-left:389.4pt;margin-top:12.3pt;width:26.25pt;height:0;z-index:251670528;visibility:visible">
            <v:stroke endarrow="block"/>
          </v:shape>
        </w:pict>
      </w:r>
      <w:r>
        <w:rPr>
          <w:noProof/>
          <w:lang w:eastAsia="tr-TR"/>
        </w:rPr>
        <w:pict>
          <v:shape id="AutoShape 117" o:spid="_x0000_s1074" type="#_x0000_t32" style="position:absolute;left:0;text-align:left;margin-left:111.15pt;margin-top:34.05pt;width:26.25pt;height:0;z-index:251667456;visibility:visible">
            <v:stroke endarrow="block"/>
          </v:shape>
        </w:pict>
      </w:r>
      <w:r>
        <w:rPr>
          <w:noProof/>
          <w:lang w:eastAsia="tr-TR"/>
        </w:rPr>
        <w:pict>
          <v:shape id="AutoShape 116" o:spid="_x0000_s1075" type="#_x0000_t32" style="position:absolute;left:0;text-align:left;margin-left:110.4pt;margin-top:12.3pt;width:26.25pt;height:0;z-index:251666432;visibility:visible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Gel</w:t>
      </w:r>
      <w:r w:rsidRPr="00681942">
        <w:rPr>
          <w:rFonts w:ascii="ALFABET98" w:hAnsi="ALFABET98" w:cs="ALFABET98"/>
          <w:b/>
          <w:bCs/>
          <w:sz w:val="32"/>
          <w:szCs w:val="32"/>
        </w:rPr>
        <w:t>miş.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Eylem (fiil) </w:t>
      </w:r>
      <w:r w:rsidRPr="00681942">
        <w:rPr>
          <w:rFonts w:ascii="ALFABET98" w:hAnsi="ALFABET98" w:cs="ALFABET98"/>
          <w:b/>
          <w:bCs/>
          <w:sz w:val="32"/>
          <w:szCs w:val="32"/>
        </w:rPr>
        <w:t>geçmişte</w:t>
      </w:r>
      <w:r>
        <w:rPr>
          <w:rFonts w:ascii="ALFABET98" w:hAnsi="ALFABET98" w:cs="ALFABET98"/>
          <w:sz w:val="32"/>
          <w:szCs w:val="32"/>
        </w:rPr>
        <w:t xml:space="preserve"> yapılmış.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681942">
        <w:rPr>
          <w:rFonts w:ascii="ALFABET98" w:hAnsi="ALFABET98" w:cs="ALFABET98"/>
          <w:b/>
          <w:bCs/>
          <w:sz w:val="32"/>
          <w:szCs w:val="32"/>
        </w:rPr>
        <w:t>Geçmiş zaman</w:t>
      </w:r>
    </w:p>
    <w:p w:rsidR="008844C4" w:rsidRDefault="008844C4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21" o:spid="_x0000_s1076" type="#_x0000_t32" style="position:absolute;left:0;text-align:left;margin-left:390.15pt;margin-top:12.4pt;width:26.25pt;height:0;z-index:251671552;visibility:visible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Geli</w:t>
      </w:r>
      <w:r w:rsidRPr="00681942">
        <w:rPr>
          <w:rFonts w:ascii="ALFABET98" w:hAnsi="ALFABET98" w:cs="ALFABET98"/>
          <w:b/>
          <w:bCs/>
          <w:sz w:val="32"/>
          <w:szCs w:val="32"/>
        </w:rPr>
        <w:t>yor.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Eylem (fiil) </w:t>
      </w:r>
      <w:r w:rsidRPr="00681942">
        <w:rPr>
          <w:rFonts w:ascii="ALFABET98" w:hAnsi="ALFABET98" w:cs="ALFABET98"/>
          <w:b/>
          <w:bCs/>
          <w:sz w:val="32"/>
          <w:szCs w:val="32"/>
        </w:rPr>
        <w:t>şimdi</w:t>
      </w:r>
      <w:r>
        <w:rPr>
          <w:rFonts w:ascii="ALFABET98" w:hAnsi="ALFABET98" w:cs="ALFABET98"/>
          <w:sz w:val="32"/>
          <w:szCs w:val="32"/>
        </w:rPr>
        <w:t xml:space="preserve"> yapılmaktadır.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681942">
        <w:rPr>
          <w:rFonts w:ascii="ALFABET98" w:hAnsi="ALFABET98" w:cs="ALFABET98"/>
          <w:b/>
          <w:bCs/>
          <w:sz w:val="32"/>
          <w:szCs w:val="32"/>
        </w:rPr>
        <w:t>Şimdiki zaman</w:t>
      </w: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8844C4" w:rsidSect="00FB74EE">
          <w:type w:val="continuous"/>
          <w:pgSz w:w="11906" w:h="16838"/>
          <w:pgMar w:top="284" w:right="424" w:bottom="426" w:left="567" w:header="708" w:footer="268" w:gutter="0"/>
          <w:cols w:space="708"/>
          <w:docGrid w:linePitch="360"/>
        </w:sectPr>
      </w:pPr>
      <w:r>
        <w:rPr>
          <w:noProof/>
          <w:lang w:eastAsia="tr-TR"/>
        </w:rPr>
        <w:pict>
          <v:shape id="AutoShape 122" o:spid="_x0000_s1077" type="#_x0000_t32" style="position:absolute;margin-left:346.3pt;margin-top:11.8pt;width:26.25pt;height:0;z-index:251672576;visibility:visible">
            <v:stroke endarrow="block"/>
          </v:shape>
        </w:pict>
      </w:r>
      <w:r>
        <w:rPr>
          <w:noProof/>
          <w:lang w:eastAsia="tr-TR"/>
        </w:rPr>
        <w:pict>
          <v:shape id="AutoShape 118" o:spid="_x0000_s1078" type="#_x0000_t32" style="position:absolute;margin-left:72.3pt;margin-top:11.8pt;width:26.25pt;height:0;z-index:251668480;visibility:visible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Gele</w:t>
      </w:r>
      <w:r w:rsidRPr="00681942">
        <w:rPr>
          <w:rFonts w:ascii="ALFABET98" w:hAnsi="ALFABET98" w:cs="ALFABET98"/>
          <w:b/>
          <w:bCs/>
          <w:sz w:val="32"/>
          <w:szCs w:val="32"/>
        </w:rPr>
        <w:t>cek.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Eylem (fiil) </w:t>
      </w:r>
      <w:r w:rsidRPr="00681942">
        <w:rPr>
          <w:rFonts w:ascii="ALFABET98" w:hAnsi="ALFABET98" w:cs="ALFABET98"/>
          <w:b/>
          <w:bCs/>
          <w:sz w:val="32"/>
          <w:szCs w:val="32"/>
        </w:rPr>
        <w:t>gelecekte</w:t>
      </w:r>
      <w:r>
        <w:rPr>
          <w:rFonts w:ascii="ALFABET98" w:hAnsi="ALFABET98" w:cs="ALFABET98"/>
          <w:sz w:val="32"/>
          <w:szCs w:val="32"/>
        </w:rPr>
        <w:t xml:space="preserve"> yapılacaktır.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681942">
        <w:rPr>
          <w:rFonts w:ascii="ALFABET98" w:hAnsi="ALFABET98" w:cs="ALFABET98"/>
          <w:b/>
          <w:bCs/>
          <w:sz w:val="32"/>
          <w:szCs w:val="32"/>
        </w:rPr>
        <w:t>Gelecek zaman</w:t>
      </w:r>
    </w:p>
    <w:p w:rsidR="008844C4" w:rsidRPr="007E63CA" w:rsidRDefault="008844C4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NOKTALAMA İŞARETLERİ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Yazı yazarken </w:t>
      </w:r>
      <w:r w:rsidRPr="004946BE">
        <w:rPr>
          <w:rFonts w:ascii="ALFABET98" w:hAnsi="ALFABET98" w:cs="ALFABET98"/>
          <w:b/>
          <w:bCs/>
          <w:sz w:val="32"/>
          <w:szCs w:val="32"/>
        </w:rPr>
        <w:t>noktalama işaretleri</w:t>
      </w:r>
      <w:r>
        <w:rPr>
          <w:rFonts w:ascii="ALFABET98" w:hAnsi="ALFABET98" w:cs="ALFABET98"/>
          <w:sz w:val="32"/>
          <w:szCs w:val="32"/>
        </w:rPr>
        <w:t xml:space="preserve"> kullanılır. Bu işaretler yazının daha iyi anlaşılmasını sağlar. Noktalama işaretlerinin bazıları şunlardır:</w:t>
      </w: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16"/>
          <w:szCs w:val="16"/>
        </w:rPr>
      </w:pPr>
    </w:p>
    <w:p w:rsidR="008844C4" w:rsidRPr="007E63CA" w:rsidRDefault="008844C4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NOKTA (•)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Cümlelerin sonuna konur.</w:t>
      </w:r>
    </w:p>
    <w:p w:rsidR="008844C4" w:rsidRDefault="008844C4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Pazardan iki kilo elma aldım.</w:t>
      </w:r>
    </w:p>
    <w:p w:rsidR="008844C4" w:rsidRDefault="008844C4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Matematik dersini çok seviyorum.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Bazı kısaltmaların sonuna konur.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Dr. (doktor)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- Sok. (sokak)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- Cad. (cadde)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Sayılardan sonra sıra bildirmek için konur.</w:t>
      </w:r>
    </w:p>
    <w:p w:rsidR="008844C4" w:rsidRDefault="008844C4" w:rsidP="009611FB">
      <w:pPr>
        <w:pStyle w:val="NoSpacing"/>
        <w:ind w:firstLine="426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-  2. (ikinci)</w:t>
      </w:r>
    </w:p>
    <w:p w:rsidR="008844C4" w:rsidRDefault="008844C4" w:rsidP="009611FB">
      <w:pPr>
        <w:pStyle w:val="NoSpacing"/>
        <w:ind w:firstLine="426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-  5. (beşinci)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 xml:space="preserve">*** </w:t>
      </w:r>
      <w:r>
        <w:rPr>
          <w:rFonts w:ascii="ALFABET98" w:hAnsi="ALFABET98" w:cs="ALFABET98"/>
          <w:sz w:val="32"/>
          <w:szCs w:val="32"/>
        </w:rPr>
        <w:t>Matematikte çarpma işareti yerine de kullanılır.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2x3=6</w:t>
      </w:r>
    </w:p>
    <w:p w:rsidR="008844C4" w:rsidRPr="005D28B8" w:rsidRDefault="008844C4" w:rsidP="009611F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2•3=</w:t>
      </w:r>
      <w:r w:rsidRPr="004946BE">
        <w:rPr>
          <w:rFonts w:ascii="ALFABET98" w:hAnsi="ALFABET98" w:cs="ALFABET98"/>
          <w:sz w:val="32"/>
          <w:szCs w:val="32"/>
        </w:rPr>
        <w:t>6</w:t>
      </w:r>
    </w:p>
    <w:p w:rsidR="008844C4" w:rsidRPr="007E63CA" w:rsidRDefault="008844C4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VİRGÜL (</w:t>
      </w:r>
      <w:r w:rsidRPr="007E63CA">
        <w:rPr>
          <w:rFonts w:ascii="ALFABET98" w:hAnsi="ALFABET98" w:cs="ALFABET98"/>
          <w:b/>
          <w:bCs/>
          <w:color w:val="FF0000"/>
          <w:sz w:val="96"/>
          <w:szCs w:val="96"/>
        </w:rPr>
        <w:t>‚</w:t>
      </w: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)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5D28B8">
        <w:rPr>
          <w:rFonts w:ascii="ALFABET98" w:hAnsi="ALFABET98" w:cs="ALFABET98"/>
          <w:b/>
          <w:bCs/>
          <w:sz w:val="32"/>
          <w:szCs w:val="32"/>
        </w:rPr>
        <w:t xml:space="preserve">*** </w:t>
      </w:r>
      <w:r w:rsidRPr="004946BE">
        <w:rPr>
          <w:rFonts w:ascii="ALFABET98" w:hAnsi="ALFABET98" w:cs="ALFABET98"/>
          <w:sz w:val="32"/>
          <w:szCs w:val="32"/>
        </w:rPr>
        <w:t>Birbiri ardı</w:t>
      </w:r>
      <w:r>
        <w:rPr>
          <w:rFonts w:ascii="ALFABET98" w:hAnsi="ALFABET98" w:cs="ALFABET98"/>
          <w:sz w:val="32"/>
          <w:szCs w:val="32"/>
        </w:rPr>
        <w:t xml:space="preserve">nca sıralanan eş görevli sözcüklerin </w:t>
      </w:r>
      <w:r w:rsidRPr="004946BE">
        <w:rPr>
          <w:rFonts w:ascii="ALFABET98" w:hAnsi="ALFABET98" w:cs="ALFABET98"/>
          <w:sz w:val="32"/>
          <w:szCs w:val="32"/>
        </w:rPr>
        <w:t>arasına konur.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Kırtasiyeden defter, kalem ve silgi aldım.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Manavdan elma, armut ve portakal aldım.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Arkadaşlarımdan Aslı, Ayşe, Ali ve Ata geldi.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5D28B8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Hitap için kullanılan sözcüklerden sonra konur.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Sevgili Anneciğim,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Biricik Kardeşim,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Canım Babacığım,</w:t>
      </w: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40"/>
          <w:szCs w:val="40"/>
        </w:rPr>
      </w:pPr>
      <w:r>
        <w:rPr>
          <w:rFonts w:ascii="ALFABET98" w:hAnsi="ALFABET98" w:cs="ALFABET98"/>
          <w:sz w:val="32"/>
          <w:szCs w:val="32"/>
        </w:rPr>
        <w:t>Sayın Veliler,</w:t>
      </w: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40"/>
          <w:szCs w:val="40"/>
        </w:rPr>
      </w:pPr>
    </w:p>
    <w:p w:rsidR="008844C4" w:rsidRPr="007E63CA" w:rsidRDefault="008844C4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SORU İŞARETİ (?)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Soru bildiren cümlelerin sonuna konur.</w:t>
      </w:r>
    </w:p>
    <w:p w:rsidR="008844C4" w:rsidRDefault="008844C4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Odanı topladın mı?</w:t>
      </w:r>
    </w:p>
    <w:p w:rsidR="008844C4" w:rsidRDefault="008844C4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Marketten şeker alır mısın?</w:t>
      </w:r>
    </w:p>
    <w:p w:rsidR="008844C4" w:rsidRDefault="008844C4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Eve ne zaman geleceksin?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Soru bildiren kelimelerin sonuna konur.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  <w:sectPr w:rsidR="008844C4" w:rsidSect="009611FB">
          <w:headerReference w:type="default" r:id="rId31"/>
          <w:footerReference w:type="default" r:id="rId32"/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Adınız?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Ne zaman?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Neden?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Nasıl?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Niçin?</w:t>
      </w:r>
    </w:p>
    <w:p w:rsidR="008844C4" w:rsidRPr="00670299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Kim?</w:t>
      </w: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num="3" w:space="708"/>
          <w:docGrid w:linePitch="360"/>
        </w:sectPr>
      </w:pP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Pr="00670299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Pr="007E63CA" w:rsidRDefault="008844C4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ÜNLEM İŞARETİ (!)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Sevinç, korku, heyecan ve şaşırma gibi duyguları anlatan cümlelerin sonuna konur.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Hava ne kadar soğuk!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Ay, canım yandı!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Ne büyük araba!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Ah, ne güzel bir düğün!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Yetişin, hırsız var!</w:t>
      </w:r>
    </w:p>
    <w:p w:rsidR="008844C4" w:rsidRPr="005015A7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İmdat!</w:t>
      </w:r>
    </w:p>
    <w:p w:rsidR="008844C4" w:rsidRDefault="008844C4" w:rsidP="009611FB">
      <w:pPr>
        <w:pStyle w:val="NoSpacing"/>
        <w:tabs>
          <w:tab w:val="left" w:pos="4125"/>
        </w:tabs>
        <w:rPr>
          <w:rFonts w:ascii="ALFABET98" w:hAnsi="ALFABET98" w:cs="ALFABET98"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num="2" w:space="708"/>
          <w:docGrid w:linePitch="360"/>
        </w:sectPr>
      </w:pPr>
    </w:p>
    <w:p w:rsidR="008844C4" w:rsidRDefault="008844C4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8844C4" w:rsidRPr="007E63CA" w:rsidRDefault="008844C4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KISA ÇİZGİ (-)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Satıra sığmayan sözcükleri bölmek için kullanılır.</w:t>
      </w:r>
    </w:p>
    <w:p w:rsidR="008844C4" w:rsidRPr="005015A7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ect id="Rectangle 125" o:spid="_x0000_s1079" style="position:absolute;margin-left:366.15pt;margin-top:7.8pt;width:164.25pt;height:62.25pt;z-index:251675648;visibility:visible">
            <v:textbox>
              <w:txbxContent>
                <w:p w:rsidR="008844C4" w:rsidRPr="005015A7" w:rsidRDefault="008844C4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Ödevlerimi bitirebilir-sem dışarı çıkacağım.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124" o:spid="_x0000_s1080" style="position:absolute;margin-left:185.4pt;margin-top:7.8pt;width:164.25pt;height:62.25pt;z-index:251674624;visibility:visible">
            <v:textbox>
              <w:txbxContent>
                <w:p w:rsidR="008844C4" w:rsidRPr="005015A7" w:rsidRDefault="008844C4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Seni gördüğüme se-vindim.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123" o:spid="_x0000_s1081" style="position:absolute;margin-left:9.15pt;margin-top:7.8pt;width:164.25pt;height:62.25pt;z-index:251673600;visibility:visible">
            <v:textbox>
              <w:txbxContent>
                <w:p w:rsidR="008844C4" w:rsidRDefault="008844C4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Öğretmen yeni konu-</w:t>
                  </w:r>
                </w:p>
                <w:p w:rsidR="008844C4" w:rsidRPr="005015A7" w:rsidRDefault="008844C4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Ya başladı.</w:t>
                  </w:r>
                </w:p>
              </w:txbxContent>
            </v:textbox>
          </v:rect>
        </w:pict>
      </w:r>
    </w:p>
    <w:p w:rsidR="008844C4" w:rsidRDefault="008844C4" w:rsidP="009611FB">
      <w:pPr>
        <w:pStyle w:val="NoSpacing"/>
        <w:tabs>
          <w:tab w:val="left" w:pos="4125"/>
        </w:tabs>
        <w:rPr>
          <w:rFonts w:ascii="ALFABET98" w:hAnsi="ALFABET98" w:cs="ALFABET98"/>
          <w:sz w:val="32"/>
          <w:szCs w:val="32"/>
        </w:rPr>
      </w:pPr>
    </w:p>
    <w:p w:rsidR="008844C4" w:rsidRDefault="008844C4" w:rsidP="009611FB">
      <w:pPr>
        <w:pStyle w:val="NoSpacing"/>
        <w:tabs>
          <w:tab w:val="left" w:pos="4125"/>
        </w:tabs>
        <w:rPr>
          <w:rFonts w:ascii="ALFABET98" w:hAnsi="ALFABET98" w:cs="ALFABET98"/>
          <w:sz w:val="32"/>
          <w:szCs w:val="32"/>
        </w:rPr>
      </w:pPr>
    </w:p>
    <w:p w:rsidR="008844C4" w:rsidRDefault="008844C4" w:rsidP="009611FB">
      <w:pPr>
        <w:pStyle w:val="NoSpacing"/>
        <w:tabs>
          <w:tab w:val="left" w:pos="4125"/>
        </w:tabs>
        <w:rPr>
          <w:rFonts w:ascii="ALFABET98" w:hAnsi="ALFABET98" w:cs="ALFABET98"/>
          <w:sz w:val="32"/>
          <w:szCs w:val="32"/>
        </w:rPr>
      </w:pP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Heceleri göstermek için kullanılır.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A7703C">
        <w:rPr>
          <w:rFonts w:ascii="ALFABET98" w:hAnsi="ALFABET98" w:cs="ALFABET98"/>
          <w:sz w:val="32"/>
          <w:szCs w:val="32"/>
        </w:rPr>
        <w:t>Sağ-lık</w:t>
      </w:r>
    </w:p>
    <w:p w:rsidR="008844C4" w:rsidRPr="007E63CA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7E63CA">
        <w:rPr>
          <w:rFonts w:ascii="ALFABET98" w:hAnsi="ALFABET98" w:cs="ALFABET98"/>
          <w:sz w:val="32"/>
          <w:szCs w:val="32"/>
        </w:rPr>
        <w:t>Göz-lük-çü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El-ve-da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A-fe-rin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Ar-ma-ğan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Öğ-ret-men</w:t>
      </w:r>
    </w:p>
    <w:p w:rsidR="008844C4" w:rsidRDefault="008844C4" w:rsidP="009611FB">
      <w:pPr>
        <w:pStyle w:val="NoSpacing"/>
        <w:ind w:left="720"/>
        <w:rPr>
          <w:rFonts w:ascii="ALFABET98" w:hAnsi="ALFABET98" w:cs="ALFABET98"/>
          <w:sz w:val="32"/>
          <w:szCs w:val="32"/>
        </w:rPr>
        <w:sectPr w:rsidR="008844C4" w:rsidSect="00FB74EE">
          <w:type w:val="continuous"/>
          <w:pgSz w:w="11906" w:h="16838"/>
          <w:pgMar w:top="284" w:right="424" w:bottom="709" w:left="567" w:header="708" w:footer="268" w:gutter="0"/>
          <w:cols w:num="3" w:space="708"/>
          <w:docGrid w:linePitch="360"/>
        </w:sectPr>
      </w:pP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Matematikte çıkarma işareti olarak kullanılır.</w:t>
      </w:r>
    </w:p>
    <w:p w:rsidR="008844C4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8-6=2</w:t>
      </w:r>
    </w:p>
    <w:p w:rsidR="008844C4" w:rsidRPr="00A7703C" w:rsidRDefault="008844C4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5-2=3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</w:p>
    <w:p w:rsidR="008844C4" w:rsidRPr="007E63CA" w:rsidRDefault="008844C4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UZUN ÇİZGİ (—)</w:t>
      </w:r>
    </w:p>
    <w:p w:rsidR="008844C4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Yazılarda, satır başına alınan konuşmaları göstermek için kullanılır.</w:t>
      </w:r>
    </w:p>
    <w:p w:rsidR="008844C4" w:rsidRPr="00A7703C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A7703C">
        <w:rPr>
          <w:rFonts w:ascii="ALFABET98" w:hAnsi="ALFABET98" w:cs="ALFABET98"/>
          <w:b/>
          <w:bCs/>
          <w:sz w:val="32"/>
          <w:szCs w:val="32"/>
        </w:rPr>
        <w:t>—</w:t>
      </w:r>
      <w:r w:rsidRPr="00A7703C">
        <w:rPr>
          <w:rFonts w:ascii="ALFABET98" w:hAnsi="ALFABET98" w:cs="ALFABET98"/>
          <w:sz w:val="32"/>
          <w:szCs w:val="32"/>
        </w:rPr>
        <w:t>Tiyatroya kimler gelecek?</w:t>
      </w:r>
    </w:p>
    <w:p w:rsidR="008844C4" w:rsidRPr="00A7703C" w:rsidRDefault="008844C4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A7703C">
        <w:rPr>
          <w:rFonts w:ascii="ALFABET98" w:hAnsi="ALFABET98" w:cs="ALFABET98"/>
          <w:b/>
          <w:bCs/>
          <w:sz w:val="32"/>
          <w:szCs w:val="32"/>
        </w:rPr>
        <w:t>—</w:t>
      </w:r>
      <w:r w:rsidRPr="00A7703C">
        <w:rPr>
          <w:rFonts w:ascii="ALFABET98" w:hAnsi="ALFABET98" w:cs="ALFABET98"/>
          <w:sz w:val="32"/>
          <w:szCs w:val="32"/>
        </w:rPr>
        <w:t>Tiyatroya Ali, Ayşe ve Neşe gelecek.</w:t>
      </w:r>
    </w:p>
    <w:p w:rsidR="008844C4" w:rsidRDefault="008844C4" w:rsidP="00F26A3A">
      <w:pPr>
        <w:pStyle w:val="NoSpacing"/>
        <w:rPr>
          <w:rFonts w:ascii="ALFABET98" w:hAnsi="ALFABET98" w:cs="ALFABET98"/>
          <w:sz w:val="32"/>
          <w:szCs w:val="32"/>
        </w:rPr>
      </w:pPr>
      <w:r w:rsidRPr="00A7703C">
        <w:rPr>
          <w:rFonts w:ascii="ALFABET98" w:hAnsi="ALFABET98" w:cs="ALFABET98"/>
          <w:b/>
          <w:bCs/>
          <w:sz w:val="32"/>
          <w:szCs w:val="32"/>
        </w:rPr>
        <w:t>—</w:t>
      </w:r>
      <w:r w:rsidRPr="00A7703C">
        <w:rPr>
          <w:rFonts w:ascii="ALFABET98" w:hAnsi="ALFABET98" w:cs="ALFABET98"/>
          <w:sz w:val="32"/>
          <w:szCs w:val="32"/>
        </w:rPr>
        <w:t>Onların tiyatro bileti var mı</w:t>
      </w:r>
      <w:r>
        <w:rPr>
          <w:rFonts w:ascii="ALFABET98" w:hAnsi="ALFABET98" w:cs="ALFABET98"/>
          <w:sz w:val="32"/>
          <w:szCs w:val="32"/>
        </w:rPr>
        <w:t>?</w:t>
      </w:r>
    </w:p>
    <w:p w:rsidR="008844C4" w:rsidRDefault="008844C4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8844C4" w:rsidRDefault="008844C4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8844C4" w:rsidRDefault="008844C4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8844C4" w:rsidRDefault="008844C4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8844C4" w:rsidRDefault="008844C4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8844C4" w:rsidRDefault="008844C4" w:rsidP="006D0694">
      <w:pPr>
        <w:pStyle w:val="NoSpacing"/>
        <w:rPr>
          <w:rFonts w:ascii="ALFABET98" w:hAnsi="ALFABET98" w:cs="ALFABET98"/>
          <w:sz w:val="32"/>
          <w:szCs w:val="32"/>
        </w:rPr>
        <w:sectPr w:rsidR="008844C4" w:rsidSect="00FB74EE">
          <w:headerReference w:type="default" r:id="rId33"/>
          <w:footerReference w:type="default" r:id="rId34"/>
          <w:type w:val="continuous"/>
          <w:pgSz w:w="11906" w:h="16838"/>
          <w:pgMar w:top="284" w:right="424" w:bottom="426" w:left="567" w:header="708" w:footer="268" w:gutter="0"/>
          <w:cols w:num="2" w:space="708"/>
          <w:docGrid w:linePitch="360"/>
        </w:sectPr>
      </w:pPr>
    </w:p>
    <w:p w:rsidR="008844C4" w:rsidRDefault="008844C4" w:rsidP="00F26A3A">
      <w:pPr>
        <w:pStyle w:val="NoSpacing"/>
        <w:rPr>
          <w:rFonts w:ascii="ALFABET98" w:hAnsi="ALFABET98" w:cs="ALFABET98"/>
          <w:sz w:val="32"/>
          <w:szCs w:val="32"/>
        </w:rPr>
        <w:sectPr w:rsidR="008844C4" w:rsidSect="00FB74EE">
          <w:headerReference w:type="default" r:id="rId35"/>
          <w:footerReference w:type="default" r:id="rId36"/>
          <w:pgSz w:w="11906" w:h="16838"/>
          <w:pgMar w:top="284" w:right="424" w:bottom="709" w:left="567" w:header="708" w:footer="268" w:gutter="0"/>
          <w:cols w:num="2" w:space="708"/>
          <w:docGrid w:linePitch="360"/>
        </w:sectPr>
      </w:pPr>
    </w:p>
    <w:p w:rsidR="008844C4" w:rsidRPr="00075D00" w:rsidRDefault="008844C4" w:rsidP="00101CEF">
      <w:pPr>
        <w:pStyle w:val="NoSpacing"/>
        <w:rPr>
          <w:rFonts w:ascii="ALFABET98" w:hAnsi="ALFABET98" w:cs="ALFABET98"/>
          <w:sz w:val="32"/>
          <w:szCs w:val="32"/>
        </w:rPr>
        <w:sectPr w:rsidR="008844C4" w:rsidRPr="00075D00" w:rsidSect="00101CEF">
          <w:headerReference w:type="default" r:id="rId37"/>
          <w:footerReference w:type="default" r:id="rId38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8844C4" w:rsidRDefault="008844C4" w:rsidP="00101CEF"/>
    <w:sectPr w:rsidR="008844C4" w:rsidSect="00F43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4C4" w:rsidRDefault="008844C4" w:rsidP="00106BC6">
      <w:pPr>
        <w:spacing w:before="0"/>
      </w:pPr>
      <w:r>
        <w:separator/>
      </w:r>
    </w:p>
  </w:endnote>
  <w:endnote w:type="continuationSeparator" w:id="1">
    <w:p w:rsidR="008844C4" w:rsidRDefault="008844C4" w:rsidP="00106BC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Footer"/>
    </w:pPr>
  </w:p>
  <w:p w:rsidR="008844C4" w:rsidRPr="00D33C4B" w:rsidRDefault="008844C4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</w:p>
  <w:p w:rsidR="008844C4" w:rsidRPr="00D33C4B" w:rsidRDefault="008844C4" w:rsidP="00F26A3A">
    <w:pPr>
      <w:pStyle w:val="Footer"/>
      <w:jc w:val="center"/>
      <w:rPr>
        <w:rFonts w:ascii="ALFABET98" w:hAnsi="ALFABET98" w:cs="ALFABET98"/>
        <w:sz w:val="20"/>
        <w:szCs w:val="20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Pr="00D33C4B" w:rsidRDefault="008844C4" w:rsidP="00FB74EE">
    <w:pPr>
      <w:pStyle w:val="Footer"/>
      <w:tabs>
        <w:tab w:val="left" w:pos="1092"/>
        <w:tab w:val="center" w:pos="5316"/>
      </w:tabs>
      <w:jc w:val="center"/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>ÇALIŞMA SAYFASI 14</w: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Pr="00D33C4B" w:rsidRDefault="008844C4" w:rsidP="00FB74EE">
    <w:pPr>
      <w:pStyle w:val="Footer"/>
      <w:tabs>
        <w:tab w:val="left" w:pos="1092"/>
        <w:tab w:val="center" w:pos="5316"/>
      </w:tabs>
      <w:jc w:val="center"/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>ÇALIŞMA SAYFASI 13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Footer"/>
    </w:pPr>
  </w:p>
  <w:p w:rsidR="008844C4" w:rsidRPr="00D33C4B" w:rsidRDefault="008844C4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Hazırlayanlar: Refik Baş-Meryem Baş  (ÇAPA ATATÜRK İ.Ö.O)</w:t>
    </w:r>
  </w:p>
  <w:p w:rsidR="008844C4" w:rsidRPr="00D33C4B" w:rsidRDefault="008844C4" w:rsidP="00F26A3A">
    <w:pPr>
      <w:pStyle w:val="Footer"/>
      <w:jc w:val="center"/>
      <w:rPr>
        <w:rFonts w:ascii="ALFABET98" w:hAnsi="ALFABET98" w:cs="ALFABET98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Footer"/>
    </w:pPr>
  </w:p>
  <w:p w:rsidR="008844C4" w:rsidRPr="00D33C4B" w:rsidRDefault="008844C4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Hazırlayanlar: Refik Baş-Meryem Baş  (ÇAPA ATATÜRK İ.Ö.O)</w:t>
    </w:r>
  </w:p>
  <w:p w:rsidR="008844C4" w:rsidRPr="00D33C4B" w:rsidRDefault="008844C4" w:rsidP="00F26A3A">
    <w:pPr>
      <w:pStyle w:val="Footer"/>
      <w:jc w:val="center"/>
      <w:rPr>
        <w:rFonts w:ascii="ALFABET98" w:hAnsi="ALFABET98" w:cs="ALFABET98"/>
        <w:sz w:val="20"/>
        <w:szCs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Pr="00D33C4B" w:rsidRDefault="008844C4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        Hazırlayanlar: Refik Baş-Meryem Baş  (ÇAPA ATATÜRK İ.Ö.O)</w:t>
    </w:r>
  </w:p>
  <w:p w:rsidR="008844C4" w:rsidRPr="00F26A3A" w:rsidRDefault="008844C4" w:rsidP="00F26A3A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Pr="00D33C4B" w:rsidRDefault="008844C4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    Hazırlayanlar: Refik Baş-Meryem Baş  (ÇAPA ATATÜRK İ.Ö.O)</w:t>
    </w:r>
  </w:p>
  <w:p w:rsidR="008844C4" w:rsidRPr="00F26A3A" w:rsidRDefault="008844C4" w:rsidP="00F26A3A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Pr="00D33C4B" w:rsidRDefault="008844C4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Hazırlayanlar: Refik Baş-Meryem Baş  (ÇAPA ATATÜRK İ.Ö.O)</w:t>
    </w:r>
  </w:p>
  <w:p w:rsidR="008844C4" w:rsidRPr="00F26A3A" w:rsidRDefault="008844C4" w:rsidP="00F26A3A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Pr="00D33C4B" w:rsidRDefault="008844C4" w:rsidP="009611FB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Hazırlayanlar: Refik Baş-Meryem Baş  (ÇAPA ATATÜRK İ.Ö.O)</w:t>
    </w:r>
  </w:p>
  <w:p w:rsidR="008844C4" w:rsidRPr="009611FB" w:rsidRDefault="008844C4" w:rsidP="009611FB">
    <w:pPr>
      <w:pStyle w:val="Footer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Pr="00D33C4B" w:rsidRDefault="008844C4" w:rsidP="009611FB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            Hazırlayanlar: Refik Baş-Meryem Baş  (ÇAPA ATATÜRK İ.Ö.O)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Footer"/>
    </w:pPr>
  </w:p>
  <w:p w:rsidR="008844C4" w:rsidRPr="00D33C4B" w:rsidRDefault="008844C4" w:rsidP="00FB74EE">
    <w:pPr>
      <w:pStyle w:val="Footer"/>
      <w:jc w:val="center"/>
      <w:rPr>
        <w:rFonts w:ascii="ALFABET98" w:hAnsi="ALFABET98" w:cs="ALFABET98"/>
        <w:sz w:val="20"/>
        <w:szCs w:val="20"/>
      </w:rPr>
    </w:pPr>
    <w:r w:rsidRPr="00D33C4B">
      <w:rPr>
        <w:rFonts w:ascii="ALFABET98" w:hAnsi="ALFABET98" w:cs="ALFABET98"/>
        <w:sz w:val="20"/>
        <w:szCs w:val="20"/>
      </w:rPr>
      <w:t>ÇALIŞMA SAYFASI</w:t>
    </w:r>
    <w:r>
      <w:rPr>
        <w:rFonts w:ascii="ALFABET98" w:hAnsi="ALFABET98" w:cs="ALFABET98"/>
        <w:sz w:val="20"/>
        <w:szCs w:val="20"/>
      </w:rPr>
      <w:t xml:space="preserve"> 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4C4" w:rsidRDefault="008844C4" w:rsidP="00106BC6">
      <w:pPr>
        <w:spacing w:before="0"/>
      </w:pPr>
      <w:r>
        <w:separator/>
      </w:r>
    </w:p>
  </w:footnote>
  <w:footnote w:type="continuationSeparator" w:id="1">
    <w:p w:rsidR="008844C4" w:rsidRDefault="008844C4" w:rsidP="00106BC6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C4" w:rsidRDefault="00884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7A0F"/>
    <w:multiLevelType w:val="hybridMultilevel"/>
    <w:tmpl w:val="DA5C9EA6"/>
    <w:lvl w:ilvl="0" w:tplc="909A0E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D5057"/>
    <w:multiLevelType w:val="hybridMultilevel"/>
    <w:tmpl w:val="A1E67D54"/>
    <w:lvl w:ilvl="0" w:tplc="D92AA692">
      <w:start w:val="2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C617F4"/>
    <w:multiLevelType w:val="hybridMultilevel"/>
    <w:tmpl w:val="004E2B80"/>
    <w:lvl w:ilvl="0" w:tplc="C25E14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94E11D6"/>
    <w:multiLevelType w:val="hybridMultilevel"/>
    <w:tmpl w:val="A3D0F85A"/>
    <w:lvl w:ilvl="0" w:tplc="64E6204E">
      <w:start w:val="2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7A519B"/>
    <w:multiLevelType w:val="hybridMultilevel"/>
    <w:tmpl w:val="0BF4D080"/>
    <w:lvl w:ilvl="0" w:tplc="A94C6766">
      <w:numFmt w:val="bullet"/>
      <w:lvlText w:val="-"/>
      <w:lvlJc w:val="left"/>
      <w:pPr>
        <w:ind w:left="1068" w:hanging="360"/>
      </w:pPr>
      <w:rPr>
        <w:rFonts w:ascii="ALFABET98" w:eastAsia="Times New Roman" w:hAnsi="ALFABET98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5">
    <w:nsid w:val="690C3683"/>
    <w:multiLevelType w:val="hybridMultilevel"/>
    <w:tmpl w:val="86500C20"/>
    <w:lvl w:ilvl="0" w:tplc="A3989AAE">
      <w:start w:val="1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CEF"/>
    <w:rsid w:val="00000081"/>
    <w:rsid w:val="000006EB"/>
    <w:rsid w:val="0000071D"/>
    <w:rsid w:val="0000078B"/>
    <w:rsid w:val="00000DDE"/>
    <w:rsid w:val="000011FF"/>
    <w:rsid w:val="00001298"/>
    <w:rsid w:val="00001315"/>
    <w:rsid w:val="0000182C"/>
    <w:rsid w:val="00001A10"/>
    <w:rsid w:val="00001A14"/>
    <w:rsid w:val="00001FB8"/>
    <w:rsid w:val="0000206F"/>
    <w:rsid w:val="00002A3E"/>
    <w:rsid w:val="00002B75"/>
    <w:rsid w:val="00002DFA"/>
    <w:rsid w:val="00003530"/>
    <w:rsid w:val="00003943"/>
    <w:rsid w:val="00003BEF"/>
    <w:rsid w:val="00003E93"/>
    <w:rsid w:val="0000430B"/>
    <w:rsid w:val="000043E3"/>
    <w:rsid w:val="000044F5"/>
    <w:rsid w:val="00004625"/>
    <w:rsid w:val="000052E9"/>
    <w:rsid w:val="000054C2"/>
    <w:rsid w:val="000058F5"/>
    <w:rsid w:val="00005CFF"/>
    <w:rsid w:val="000061B3"/>
    <w:rsid w:val="000066D0"/>
    <w:rsid w:val="0000692E"/>
    <w:rsid w:val="0000702D"/>
    <w:rsid w:val="000072B4"/>
    <w:rsid w:val="00007B47"/>
    <w:rsid w:val="000102CD"/>
    <w:rsid w:val="00010444"/>
    <w:rsid w:val="0001056C"/>
    <w:rsid w:val="00010599"/>
    <w:rsid w:val="0001079F"/>
    <w:rsid w:val="000108DD"/>
    <w:rsid w:val="00010907"/>
    <w:rsid w:val="00010E9F"/>
    <w:rsid w:val="00011A30"/>
    <w:rsid w:val="00011BD4"/>
    <w:rsid w:val="00011F17"/>
    <w:rsid w:val="000120D9"/>
    <w:rsid w:val="000121AA"/>
    <w:rsid w:val="00012365"/>
    <w:rsid w:val="00012689"/>
    <w:rsid w:val="00012B60"/>
    <w:rsid w:val="00012C16"/>
    <w:rsid w:val="00012E05"/>
    <w:rsid w:val="00012F01"/>
    <w:rsid w:val="00013447"/>
    <w:rsid w:val="00013849"/>
    <w:rsid w:val="00013904"/>
    <w:rsid w:val="00013B47"/>
    <w:rsid w:val="00013BE2"/>
    <w:rsid w:val="00014444"/>
    <w:rsid w:val="000146B5"/>
    <w:rsid w:val="0001491E"/>
    <w:rsid w:val="00014959"/>
    <w:rsid w:val="00014AD5"/>
    <w:rsid w:val="000157B9"/>
    <w:rsid w:val="0001588D"/>
    <w:rsid w:val="00015A21"/>
    <w:rsid w:val="00015E19"/>
    <w:rsid w:val="00015EFF"/>
    <w:rsid w:val="00015F9B"/>
    <w:rsid w:val="00016227"/>
    <w:rsid w:val="000162E9"/>
    <w:rsid w:val="00016679"/>
    <w:rsid w:val="00016C70"/>
    <w:rsid w:val="00017130"/>
    <w:rsid w:val="00017439"/>
    <w:rsid w:val="000175BC"/>
    <w:rsid w:val="00017619"/>
    <w:rsid w:val="00017D80"/>
    <w:rsid w:val="00017FC0"/>
    <w:rsid w:val="0002018F"/>
    <w:rsid w:val="00020AE7"/>
    <w:rsid w:val="00020AEE"/>
    <w:rsid w:val="00020D32"/>
    <w:rsid w:val="00020DC3"/>
    <w:rsid w:val="00021081"/>
    <w:rsid w:val="000210BB"/>
    <w:rsid w:val="00021D24"/>
    <w:rsid w:val="00021EB9"/>
    <w:rsid w:val="00022042"/>
    <w:rsid w:val="000222CE"/>
    <w:rsid w:val="00022796"/>
    <w:rsid w:val="00022E33"/>
    <w:rsid w:val="000230BE"/>
    <w:rsid w:val="0002346F"/>
    <w:rsid w:val="00023601"/>
    <w:rsid w:val="000238E9"/>
    <w:rsid w:val="00024490"/>
    <w:rsid w:val="00024701"/>
    <w:rsid w:val="00024708"/>
    <w:rsid w:val="00024AE4"/>
    <w:rsid w:val="00024B30"/>
    <w:rsid w:val="00025010"/>
    <w:rsid w:val="00025377"/>
    <w:rsid w:val="0002538F"/>
    <w:rsid w:val="000254D7"/>
    <w:rsid w:val="000258A8"/>
    <w:rsid w:val="00025ADB"/>
    <w:rsid w:val="00025C4E"/>
    <w:rsid w:val="00025F95"/>
    <w:rsid w:val="0002646B"/>
    <w:rsid w:val="000264E8"/>
    <w:rsid w:val="0002680B"/>
    <w:rsid w:val="00026827"/>
    <w:rsid w:val="000269A2"/>
    <w:rsid w:val="00026AD0"/>
    <w:rsid w:val="00027354"/>
    <w:rsid w:val="00027561"/>
    <w:rsid w:val="000277FE"/>
    <w:rsid w:val="000278A8"/>
    <w:rsid w:val="00027AD6"/>
    <w:rsid w:val="000304B6"/>
    <w:rsid w:val="00030DFD"/>
    <w:rsid w:val="0003158E"/>
    <w:rsid w:val="00031A6A"/>
    <w:rsid w:val="00031F44"/>
    <w:rsid w:val="0003230F"/>
    <w:rsid w:val="00032489"/>
    <w:rsid w:val="000324D3"/>
    <w:rsid w:val="00032B01"/>
    <w:rsid w:val="00032C7B"/>
    <w:rsid w:val="00032D98"/>
    <w:rsid w:val="0003310D"/>
    <w:rsid w:val="00033372"/>
    <w:rsid w:val="000339B4"/>
    <w:rsid w:val="00033AFA"/>
    <w:rsid w:val="000340E4"/>
    <w:rsid w:val="00034455"/>
    <w:rsid w:val="000346C2"/>
    <w:rsid w:val="00035513"/>
    <w:rsid w:val="0003558B"/>
    <w:rsid w:val="00035823"/>
    <w:rsid w:val="00035A96"/>
    <w:rsid w:val="0003600A"/>
    <w:rsid w:val="000366C6"/>
    <w:rsid w:val="000370C5"/>
    <w:rsid w:val="000371A9"/>
    <w:rsid w:val="00037653"/>
    <w:rsid w:val="000376B3"/>
    <w:rsid w:val="00037921"/>
    <w:rsid w:val="00037D03"/>
    <w:rsid w:val="00037D35"/>
    <w:rsid w:val="00037FBF"/>
    <w:rsid w:val="00040017"/>
    <w:rsid w:val="00040096"/>
    <w:rsid w:val="00040301"/>
    <w:rsid w:val="00040930"/>
    <w:rsid w:val="00040FCE"/>
    <w:rsid w:val="0004104B"/>
    <w:rsid w:val="00041746"/>
    <w:rsid w:val="00041752"/>
    <w:rsid w:val="0004175A"/>
    <w:rsid w:val="00041854"/>
    <w:rsid w:val="0004186F"/>
    <w:rsid w:val="00041D90"/>
    <w:rsid w:val="00041F6C"/>
    <w:rsid w:val="000424B1"/>
    <w:rsid w:val="00042CA7"/>
    <w:rsid w:val="00043092"/>
    <w:rsid w:val="000432D8"/>
    <w:rsid w:val="000434DC"/>
    <w:rsid w:val="0004350E"/>
    <w:rsid w:val="00043DC0"/>
    <w:rsid w:val="000443D6"/>
    <w:rsid w:val="00044413"/>
    <w:rsid w:val="00044BE6"/>
    <w:rsid w:val="000452B3"/>
    <w:rsid w:val="00045333"/>
    <w:rsid w:val="00045DE7"/>
    <w:rsid w:val="000463EF"/>
    <w:rsid w:val="000466F0"/>
    <w:rsid w:val="00046BEF"/>
    <w:rsid w:val="0004756B"/>
    <w:rsid w:val="00047AEA"/>
    <w:rsid w:val="00047E4F"/>
    <w:rsid w:val="00047F48"/>
    <w:rsid w:val="00050036"/>
    <w:rsid w:val="0005080B"/>
    <w:rsid w:val="00050811"/>
    <w:rsid w:val="00050995"/>
    <w:rsid w:val="00050C09"/>
    <w:rsid w:val="00050C1C"/>
    <w:rsid w:val="00050EBD"/>
    <w:rsid w:val="0005151D"/>
    <w:rsid w:val="0005159E"/>
    <w:rsid w:val="000518DE"/>
    <w:rsid w:val="00051F38"/>
    <w:rsid w:val="000529BD"/>
    <w:rsid w:val="0005398C"/>
    <w:rsid w:val="0005402C"/>
    <w:rsid w:val="00054263"/>
    <w:rsid w:val="00054537"/>
    <w:rsid w:val="00054592"/>
    <w:rsid w:val="000546E0"/>
    <w:rsid w:val="00054D16"/>
    <w:rsid w:val="000551CA"/>
    <w:rsid w:val="00055AED"/>
    <w:rsid w:val="0005611A"/>
    <w:rsid w:val="0005639D"/>
    <w:rsid w:val="000568CA"/>
    <w:rsid w:val="00056C34"/>
    <w:rsid w:val="00056E42"/>
    <w:rsid w:val="00057197"/>
    <w:rsid w:val="0005790C"/>
    <w:rsid w:val="00060022"/>
    <w:rsid w:val="0006052D"/>
    <w:rsid w:val="0006062C"/>
    <w:rsid w:val="000608CC"/>
    <w:rsid w:val="00060A4B"/>
    <w:rsid w:val="00060A75"/>
    <w:rsid w:val="00060F66"/>
    <w:rsid w:val="00061185"/>
    <w:rsid w:val="0006119C"/>
    <w:rsid w:val="000611FB"/>
    <w:rsid w:val="000612B8"/>
    <w:rsid w:val="0006195E"/>
    <w:rsid w:val="00061ED2"/>
    <w:rsid w:val="000620B5"/>
    <w:rsid w:val="00062667"/>
    <w:rsid w:val="0006279D"/>
    <w:rsid w:val="000628E4"/>
    <w:rsid w:val="00062BEC"/>
    <w:rsid w:val="00062EF6"/>
    <w:rsid w:val="000632C6"/>
    <w:rsid w:val="000637FB"/>
    <w:rsid w:val="0006449B"/>
    <w:rsid w:val="00064609"/>
    <w:rsid w:val="000646BD"/>
    <w:rsid w:val="00064837"/>
    <w:rsid w:val="00064C70"/>
    <w:rsid w:val="000650A9"/>
    <w:rsid w:val="000651B9"/>
    <w:rsid w:val="00065697"/>
    <w:rsid w:val="000656B2"/>
    <w:rsid w:val="0006584A"/>
    <w:rsid w:val="00065AEA"/>
    <w:rsid w:val="00065CD1"/>
    <w:rsid w:val="00065D32"/>
    <w:rsid w:val="00065D8C"/>
    <w:rsid w:val="00066078"/>
    <w:rsid w:val="000664B6"/>
    <w:rsid w:val="00066739"/>
    <w:rsid w:val="00066897"/>
    <w:rsid w:val="00066970"/>
    <w:rsid w:val="00066C1F"/>
    <w:rsid w:val="000670E0"/>
    <w:rsid w:val="000671E1"/>
    <w:rsid w:val="00067453"/>
    <w:rsid w:val="00067919"/>
    <w:rsid w:val="000679C6"/>
    <w:rsid w:val="00067ED5"/>
    <w:rsid w:val="00070129"/>
    <w:rsid w:val="00070132"/>
    <w:rsid w:val="000702B0"/>
    <w:rsid w:val="000706E0"/>
    <w:rsid w:val="00070892"/>
    <w:rsid w:val="00070A53"/>
    <w:rsid w:val="00070F4E"/>
    <w:rsid w:val="000710B1"/>
    <w:rsid w:val="00071273"/>
    <w:rsid w:val="00071669"/>
    <w:rsid w:val="0007167E"/>
    <w:rsid w:val="00071E46"/>
    <w:rsid w:val="000720AF"/>
    <w:rsid w:val="000723BF"/>
    <w:rsid w:val="000729CF"/>
    <w:rsid w:val="00072D91"/>
    <w:rsid w:val="0007361F"/>
    <w:rsid w:val="00073CB6"/>
    <w:rsid w:val="00073E0E"/>
    <w:rsid w:val="00073FBF"/>
    <w:rsid w:val="000741FF"/>
    <w:rsid w:val="00074781"/>
    <w:rsid w:val="000747BC"/>
    <w:rsid w:val="00074C57"/>
    <w:rsid w:val="00074FA5"/>
    <w:rsid w:val="00075713"/>
    <w:rsid w:val="000757DB"/>
    <w:rsid w:val="00075C0A"/>
    <w:rsid w:val="00075C34"/>
    <w:rsid w:val="00075D00"/>
    <w:rsid w:val="000767FD"/>
    <w:rsid w:val="00076974"/>
    <w:rsid w:val="00076E98"/>
    <w:rsid w:val="00077602"/>
    <w:rsid w:val="00077772"/>
    <w:rsid w:val="000777B7"/>
    <w:rsid w:val="000778DC"/>
    <w:rsid w:val="00077AAA"/>
    <w:rsid w:val="00080312"/>
    <w:rsid w:val="0008047F"/>
    <w:rsid w:val="00080E32"/>
    <w:rsid w:val="0008107E"/>
    <w:rsid w:val="00081193"/>
    <w:rsid w:val="000812A4"/>
    <w:rsid w:val="00081330"/>
    <w:rsid w:val="00081338"/>
    <w:rsid w:val="0008159A"/>
    <w:rsid w:val="00081AEE"/>
    <w:rsid w:val="00082349"/>
    <w:rsid w:val="000828F2"/>
    <w:rsid w:val="00082D47"/>
    <w:rsid w:val="000833EA"/>
    <w:rsid w:val="0008378F"/>
    <w:rsid w:val="00083796"/>
    <w:rsid w:val="0008398E"/>
    <w:rsid w:val="00083AEE"/>
    <w:rsid w:val="00083BF7"/>
    <w:rsid w:val="00084310"/>
    <w:rsid w:val="00084528"/>
    <w:rsid w:val="0008536C"/>
    <w:rsid w:val="000853E5"/>
    <w:rsid w:val="000855C1"/>
    <w:rsid w:val="000855C2"/>
    <w:rsid w:val="00085A3F"/>
    <w:rsid w:val="00085A4E"/>
    <w:rsid w:val="00085B7B"/>
    <w:rsid w:val="00085F1B"/>
    <w:rsid w:val="000860AC"/>
    <w:rsid w:val="000867DF"/>
    <w:rsid w:val="000868C7"/>
    <w:rsid w:val="00086929"/>
    <w:rsid w:val="00086989"/>
    <w:rsid w:val="000878D9"/>
    <w:rsid w:val="00087AE5"/>
    <w:rsid w:val="00087AF5"/>
    <w:rsid w:val="00087CE3"/>
    <w:rsid w:val="000902B6"/>
    <w:rsid w:val="0009052A"/>
    <w:rsid w:val="00091324"/>
    <w:rsid w:val="000916A1"/>
    <w:rsid w:val="000916A2"/>
    <w:rsid w:val="00091924"/>
    <w:rsid w:val="00091FDD"/>
    <w:rsid w:val="000920D4"/>
    <w:rsid w:val="0009262C"/>
    <w:rsid w:val="00092A35"/>
    <w:rsid w:val="00092C0C"/>
    <w:rsid w:val="00092C4D"/>
    <w:rsid w:val="00092F40"/>
    <w:rsid w:val="00093511"/>
    <w:rsid w:val="0009390D"/>
    <w:rsid w:val="00093A59"/>
    <w:rsid w:val="00093ECF"/>
    <w:rsid w:val="00094653"/>
    <w:rsid w:val="0009469D"/>
    <w:rsid w:val="000947F7"/>
    <w:rsid w:val="000948B9"/>
    <w:rsid w:val="00094919"/>
    <w:rsid w:val="00094A3C"/>
    <w:rsid w:val="00094A5B"/>
    <w:rsid w:val="00094CDD"/>
    <w:rsid w:val="00094E22"/>
    <w:rsid w:val="00095730"/>
    <w:rsid w:val="000957D8"/>
    <w:rsid w:val="00095CF5"/>
    <w:rsid w:val="00095D4A"/>
    <w:rsid w:val="000960E8"/>
    <w:rsid w:val="0009614E"/>
    <w:rsid w:val="000964DD"/>
    <w:rsid w:val="000965E7"/>
    <w:rsid w:val="00096943"/>
    <w:rsid w:val="00096D57"/>
    <w:rsid w:val="000978E2"/>
    <w:rsid w:val="00097958"/>
    <w:rsid w:val="00097F53"/>
    <w:rsid w:val="000A0B0E"/>
    <w:rsid w:val="000A0D39"/>
    <w:rsid w:val="000A105E"/>
    <w:rsid w:val="000A1287"/>
    <w:rsid w:val="000A142D"/>
    <w:rsid w:val="000A147A"/>
    <w:rsid w:val="000A1A6F"/>
    <w:rsid w:val="000A1AEB"/>
    <w:rsid w:val="000A1B0C"/>
    <w:rsid w:val="000A1BA2"/>
    <w:rsid w:val="000A1F7C"/>
    <w:rsid w:val="000A2017"/>
    <w:rsid w:val="000A202C"/>
    <w:rsid w:val="000A23A7"/>
    <w:rsid w:val="000A2C65"/>
    <w:rsid w:val="000A356F"/>
    <w:rsid w:val="000A37AA"/>
    <w:rsid w:val="000A37F8"/>
    <w:rsid w:val="000A3878"/>
    <w:rsid w:val="000A4310"/>
    <w:rsid w:val="000A44CB"/>
    <w:rsid w:val="000A44F8"/>
    <w:rsid w:val="000A4557"/>
    <w:rsid w:val="000A45E3"/>
    <w:rsid w:val="000A4ABC"/>
    <w:rsid w:val="000A4AC2"/>
    <w:rsid w:val="000A53F3"/>
    <w:rsid w:val="000A59B6"/>
    <w:rsid w:val="000A5A3D"/>
    <w:rsid w:val="000A5E3A"/>
    <w:rsid w:val="000A6050"/>
    <w:rsid w:val="000A6086"/>
    <w:rsid w:val="000A63D7"/>
    <w:rsid w:val="000A6554"/>
    <w:rsid w:val="000A66FB"/>
    <w:rsid w:val="000A687B"/>
    <w:rsid w:val="000A6AB9"/>
    <w:rsid w:val="000A6F67"/>
    <w:rsid w:val="000A7089"/>
    <w:rsid w:val="000A7587"/>
    <w:rsid w:val="000A7DAC"/>
    <w:rsid w:val="000A7DE9"/>
    <w:rsid w:val="000B034C"/>
    <w:rsid w:val="000B06B0"/>
    <w:rsid w:val="000B07D8"/>
    <w:rsid w:val="000B0B03"/>
    <w:rsid w:val="000B12AE"/>
    <w:rsid w:val="000B140A"/>
    <w:rsid w:val="000B1B72"/>
    <w:rsid w:val="000B207B"/>
    <w:rsid w:val="000B2758"/>
    <w:rsid w:val="000B33CD"/>
    <w:rsid w:val="000B343E"/>
    <w:rsid w:val="000B3443"/>
    <w:rsid w:val="000B3A00"/>
    <w:rsid w:val="000B3CC7"/>
    <w:rsid w:val="000B3F34"/>
    <w:rsid w:val="000B4132"/>
    <w:rsid w:val="000B4394"/>
    <w:rsid w:val="000B4615"/>
    <w:rsid w:val="000B46BF"/>
    <w:rsid w:val="000B4B92"/>
    <w:rsid w:val="000B4CAE"/>
    <w:rsid w:val="000B4D67"/>
    <w:rsid w:val="000B51A7"/>
    <w:rsid w:val="000B5AD5"/>
    <w:rsid w:val="000B5D40"/>
    <w:rsid w:val="000B5DF2"/>
    <w:rsid w:val="000B62B3"/>
    <w:rsid w:val="000B6381"/>
    <w:rsid w:val="000B63FA"/>
    <w:rsid w:val="000B6487"/>
    <w:rsid w:val="000B6F72"/>
    <w:rsid w:val="000B7496"/>
    <w:rsid w:val="000B799F"/>
    <w:rsid w:val="000B7E1B"/>
    <w:rsid w:val="000C008A"/>
    <w:rsid w:val="000C011C"/>
    <w:rsid w:val="000C039E"/>
    <w:rsid w:val="000C079E"/>
    <w:rsid w:val="000C07BE"/>
    <w:rsid w:val="000C0ABF"/>
    <w:rsid w:val="000C0D00"/>
    <w:rsid w:val="000C0FF6"/>
    <w:rsid w:val="000C1034"/>
    <w:rsid w:val="000C14DF"/>
    <w:rsid w:val="000C20EE"/>
    <w:rsid w:val="000C24C0"/>
    <w:rsid w:val="000C25E3"/>
    <w:rsid w:val="000C2E96"/>
    <w:rsid w:val="000C30EF"/>
    <w:rsid w:val="000C31B3"/>
    <w:rsid w:val="000C3517"/>
    <w:rsid w:val="000C38A5"/>
    <w:rsid w:val="000C42D3"/>
    <w:rsid w:val="000C4309"/>
    <w:rsid w:val="000C4445"/>
    <w:rsid w:val="000C4932"/>
    <w:rsid w:val="000C4F05"/>
    <w:rsid w:val="000C4F54"/>
    <w:rsid w:val="000C5667"/>
    <w:rsid w:val="000C659E"/>
    <w:rsid w:val="000C68D8"/>
    <w:rsid w:val="000C6A01"/>
    <w:rsid w:val="000C6AE1"/>
    <w:rsid w:val="000C7714"/>
    <w:rsid w:val="000C78AD"/>
    <w:rsid w:val="000C7B5B"/>
    <w:rsid w:val="000C7E04"/>
    <w:rsid w:val="000C7F5F"/>
    <w:rsid w:val="000D00F7"/>
    <w:rsid w:val="000D023B"/>
    <w:rsid w:val="000D02FD"/>
    <w:rsid w:val="000D0561"/>
    <w:rsid w:val="000D05E9"/>
    <w:rsid w:val="000D0EFC"/>
    <w:rsid w:val="000D0FD1"/>
    <w:rsid w:val="000D10D9"/>
    <w:rsid w:val="000D16A1"/>
    <w:rsid w:val="000D1749"/>
    <w:rsid w:val="000D188F"/>
    <w:rsid w:val="000D1919"/>
    <w:rsid w:val="000D19FC"/>
    <w:rsid w:val="000D1A42"/>
    <w:rsid w:val="000D1E09"/>
    <w:rsid w:val="000D1E3E"/>
    <w:rsid w:val="000D2C5C"/>
    <w:rsid w:val="000D3109"/>
    <w:rsid w:val="000D35EF"/>
    <w:rsid w:val="000D3A3B"/>
    <w:rsid w:val="000D4009"/>
    <w:rsid w:val="000D445A"/>
    <w:rsid w:val="000D44CE"/>
    <w:rsid w:val="000D45C5"/>
    <w:rsid w:val="000D485F"/>
    <w:rsid w:val="000D497F"/>
    <w:rsid w:val="000D4B97"/>
    <w:rsid w:val="000D4C5F"/>
    <w:rsid w:val="000D4D58"/>
    <w:rsid w:val="000D4DB3"/>
    <w:rsid w:val="000D5A6D"/>
    <w:rsid w:val="000D5C7B"/>
    <w:rsid w:val="000D61CA"/>
    <w:rsid w:val="000D6B68"/>
    <w:rsid w:val="000D7A43"/>
    <w:rsid w:val="000E044A"/>
    <w:rsid w:val="000E0710"/>
    <w:rsid w:val="000E09D7"/>
    <w:rsid w:val="000E16F6"/>
    <w:rsid w:val="000E19C4"/>
    <w:rsid w:val="000E1E2C"/>
    <w:rsid w:val="000E1F34"/>
    <w:rsid w:val="000E2132"/>
    <w:rsid w:val="000E2291"/>
    <w:rsid w:val="000E2BB9"/>
    <w:rsid w:val="000E2E5A"/>
    <w:rsid w:val="000E322E"/>
    <w:rsid w:val="000E3934"/>
    <w:rsid w:val="000E3AB1"/>
    <w:rsid w:val="000E3B3C"/>
    <w:rsid w:val="000E3E5B"/>
    <w:rsid w:val="000E450C"/>
    <w:rsid w:val="000E4792"/>
    <w:rsid w:val="000E4F03"/>
    <w:rsid w:val="000E4F6C"/>
    <w:rsid w:val="000E51BF"/>
    <w:rsid w:val="000E550F"/>
    <w:rsid w:val="000E59A5"/>
    <w:rsid w:val="000E5BE0"/>
    <w:rsid w:val="000E5EA5"/>
    <w:rsid w:val="000E6542"/>
    <w:rsid w:val="000E6607"/>
    <w:rsid w:val="000E68AC"/>
    <w:rsid w:val="000E69D0"/>
    <w:rsid w:val="000E72FF"/>
    <w:rsid w:val="000E73EF"/>
    <w:rsid w:val="000E7B6D"/>
    <w:rsid w:val="000F06A5"/>
    <w:rsid w:val="000F0C40"/>
    <w:rsid w:val="000F103D"/>
    <w:rsid w:val="000F1054"/>
    <w:rsid w:val="000F1C81"/>
    <w:rsid w:val="000F1F17"/>
    <w:rsid w:val="000F2589"/>
    <w:rsid w:val="000F2DEA"/>
    <w:rsid w:val="000F35F9"/>
    <w:rsid w:val="000F3D0C"/>
    <w:rsid w:val="000F4209"/>
    <w:rsid w:val="000F42F5"/>
    <w:rsid w:val="000F4419"/>
    <w:rsid w:val="000F44CE"/>
    <w:rsid w:val="000F4614"/>
    <w:rsid w:val="000F49CE"/>
    <w:rsid w:val="000F4DB1"/>
    <w:rsid w:val="000F4FBF"/>
    <w:rsid w:val="000F551B"/>
    <w:rsid w:val="000F5AD7"/>
    <w:rsid w:val="000F5EB5"/>
    <w:rsid w:val="000F6A71"/>
    <w:rsid w:val="000F6C9F"/>
    <w:rsid w:val="000F6F62"/>
    <w:rsid w:val="000F6F6E"/>
    <w:rsid w:val="000F7065"/>
    <w:rsid w:val="000F7279"/>
    <w:rsid w:val="000F7345"/>
    <w:rsid w:val="000F73B6"/>
    <w:rsid w:val="000F75DB"/>
    <w:rsid w:val="000F75DC"/>
    <w:rsid w:val="000F77B4"/>
    <w:rsid w:val="000F7A23"/>
    <w:rsid w:val="000F7E70"/>
    <w:rsid w:val="00100729"/>
    <w:rsid w:val="001011FB"/>
    <w:rsid w:val="001018B4"/>
    <w:rsid w:val="00101CEF"/>
    <w:rsid w:val="00101D6C"/>
    <w:rsid w:val="0010262D"/>
    <w:rsid w:val="001028EA"/>
    <w:rsid w:val="001029CD"/>
    <w:rsid w:val="00103020"/>
    <w:rsid w:val="00103031"/>
    <w:rsid w:val="001030D3"/>
    <w:rsid w:val="00103491"/>
    <w:rsid w:val="00103825"/>
    <w:rsid w:val="001039AC"/>
    <w:rsid w:val="00103AA0"/>
    <w:rsid w:val="00103C95"/>
    <w:rsid w:val="00103FD7"/>
    <w:rsid w:val="0010458B"/>
    <w:rsid w:val="001047B9"/>
    <w:rsid w:val="00104D8A"/>
    <w:rsid w:val="00104EAE"/>
    <w:rsid w:val="00105445"/>
    <w:rsid w:val="00105454"/>
    <w:rsid w:val="00105475"/>
    <w:rsid w:val="00105694"/>
    <w:rsid w:val="00105887"/>
    <w:rsid w:val="001058E3"/>
    <w:rsid w:val="00105C83"/>
    <w:rsid w:val="00105C98"/>
    <w:rsid w:val="00105FEE"/>
    <w:rsid w:val="00106557"/>
    <w:rsid w:val="001065BB"/>
    <w:rsid w:val="00106658"/>
    <w:rsid w:val="0010672F"/>
    <w:rsid w:val="0010677E"/>
    <w:rsid w:val="001068F8"/>
    <w:rsid w:val="00106B34"/>
    <w:rsid w:val="00106BC6"/>
    <w:rsid w:val="00106D15"/>
    <w:rsid w:val="00107949"/>
    <w:rsid w:val="00107D8B"/>
    <w:rsid w:val="001100AB"/>
    <w:rsid w:val="00110A37"/>
    <w:rsid w:val="001113BA"/>
    <w:rsid w:val="00111589"/>
    <w:rsid w:val="001116CA"/>
    <w:rsid w:val="00111B22"/>
    <w:rsid w:val="00111B59"/>
    <w:rsid w:val="00111B65"/>
    <w:rsid w:val="00111D26"/>
    <w:rsid w:val="00112284"/>
    <w:rsid w:val="00112928"/>
    <w:rsid w:val="00112A60"/>
    <w:rsid w:val="00112D57"/>
    <w:rsid w:val="00112EC8"/>
    <w:rsid w:val="00113163"/>
    <w:rsid w:val="00113441"/>
    <w:rsid w:val="0011383A"/>
    <w:rsid w:val="00113C89"/>
    <w:rsid w:val="00114439"/>
    <w:rsid w:val="0011498A"/>
    <w:rsid w:val="00114B04"/>
    <w:rsid w:val="0011506A"/>
    <w:rsid w:val="001153B9"/>
    <w:rsid w:val="001155AA"/>
    <w:rsid w:val="00115793"/>
    <w:rsid w:val="00115C7F"/>
    <w:rsid w:val="00115D4C"/>
    <w:rsid w:val="00115D50"/>
    <w:rsid w:val="001161AA"/>
    <w:rsid w:val="00116ACE"/>
    <w:rsid w:val="00116F43"/>
    <w:rsid w:val="00117466"/>
    <w:rsid w:val="0011752D"/>
    <w:rsid w:val="00117842"/>
    <w:rsid w:val="00117C62"/>
    <w:rsid w:val="00117DE8"/>
    <w:rsid w:val="00117E4D"/>
    <w:rsid w:val="00117F0F"/>
    <w:rsid w:val="001202C3"/>
    <w:rsid w:val="001203F6"/>
    <w:rsid w:val="00120866"/>
    <w:rsid w:val="00120870"/>
    <w:rsid w:val="001208C9"/>
    <w:rsid w:val="00120FF1"/>
    <w:rsid w:val="001211B1"/>
    <w:rsid w:val="00121218"/>
    <w:rsid w:val="0012123A"/>
    <w:rsid w:val="00121715"/>
    <w:rsid w:val="00121E31"/>
    <w:rsid w:val="00122A0B"/>
    <w:rsid w:val="00122A16"/>
    <w:rsid w:val="00122C5E"/>
    <w:rsid w:val="00122CC4"/>
    <w:rsid w:val="001231A5"/>
    <w:rsid w:val="001235AA"/>
    <w:rsid w:val="00123748"/>
    <w:rsid w:val="001239E2"/>
    <w:rsid w:val="00124109"/>
    <w:rsid w:val="001241AF"/>
    <w:rsid w:val="00124446"/>
    <w:rsid w:val="001247C9"/>
    <w:rsid w:val="00124C9B"/>
    <w:rsid w:val="00125EB6"/>
    <w:rsid w:val="00126FE8"/>
    <w:rsid w:val="00127289"/>
    <w:rsid w:val="00127712"/>
    <w:rsid w:val="001277A7"/>
    <w:rsid w:val="0012785B"/>
    <w:rsid w:val="00127FFC"/>
    <w:rsid w:val="00130002"/>
    <w:rsid w:val="00130561"/>
    <w:rsid w:val="00130620"/>
    <w:rsid w:val="0013067F"/>
    <w:rsid w:val="00130920"/>
    <w:rsid w:val="00130B61"/>
    <w:rsid w:val="0013112F"/>
    <w:rsid w:val="00131391"/>
    <w:rsid w:val="00131B9B"/>
    <w:rsid w:val="00132220"/>
    <w:rsid w:val="001325E0"/>
    <w:rsid w:val="0013294B"/>
    <w:rsid w:val="00132F79"/>
    <w:rsid w:val="0013311A"/>
    <w:rsid w:val="001336F6"/>
    <w:rsid w:val="00133AAF"/>
    <w:rsid w:val="00133D9C"/>
    <w:rsid w:val="00134210"/>
    <w:rsid w:val="001342B6"/>
    <w:rsid w:val="00134815"/>
    <w:rsid w:val="00134893"/>
    <w:rsid w:val="00134BF7"/>
    <w:rsid w:val="001357FD"/>
    <w:rsid w:val="00135A28"/>
    <w:rsid w:val="001365A2"/>
    <w:rsid w:val="00136CD4"/>
    <w:rsid w:val="00136CFE"/>
    <w:rsid w:val="00136F28"/>
    <w:rsid w:val="00137A09"/>
    <w:rsid w:val="00137B06"/>
    <w:rsid w:val="00137EBF"/>
    <w:rsid w:val="001401DF"/>
    <w:rsid w:val="00140215"/>
    <w:rsid w:val="0014046E"/>
    <w:rsid w:val="0014047D"/>
    <w:rsid w:val="001408C6"/>
    <w:rsid w:val="00140A0C"/>
    <w:rsid w:val="00141019"/>
    <w:rsid w:val="0014102D"/>
    <w:rsid w:val="0014106D"/>
    <w:rsid w:val="0014109B"/>
    <w:rsid w:val="00141461"/>
    <w:rsid w:val="0014193F"/>
    <w:rsid w:val="00141F03"/>
    <w:rsid w:val="001424BE"/>
    <w:rsid w:val="001425A5"/>
    <w:rsid w:val="00142637"/>
    <w:rsid w:val="00142C89"/>
    <w:rsid w:val="0014344B"/>
    <w:rsid w:val="00143670"/>
    <w:rsid w:val="0014389B"/>
    <w:rsid w:val="00144518"/>
    <w:rsid w:val="00144687"/>
    <w:rsid w:val="001446D3"/>
    <w:rsid w:val="00144758"/>
    <w:rsid w:val="001447F3"/>
    <w:rsid w:val="00144ACC"/>
    <w:rsid w:val="00144EB4"/>
    <w:rsid w:val="00145617"/>
    <w:rsid w:val="001457B5"/>
    <w:rsid w:val="001459B9"/>
    <w:rsid w:val="0014638C"/>
    <w:rsid w:val="0014653E"/>
    <w:rsid w:val="001466BD"/>
    <w:rsid w:val="00146C69"/>
    <w:rsid w:val="001470B5"/>
    <w:rsid w:val="001477DD"/>
    <w:rsid w:val="00147974"/>
    <w:rsid w:val="001505CB"/>
    <w:rsid w:val="001505FC"/>
    <w:rsid w:val="00150A36"/>
    <w:rsid w:val="001515DB"/>
    <w:rsid w:val="001518F7"/>
    <w:rsid w:val="00151D85"/>
    <w:rsid w:val="00151E84"/>
    <w:rsid w:val="00152036"/>
    <w:rsid w:val="001521BE"/>
    <w:rsid w:val="001522D8"/>
    <w:rsid w:val="0015235C"/>
    <w:rsid w:val="001524F2"/>
    <w:rsid w:val="00152559"/>
    <w:rsid w:val="001525C3"/>
    <w:rsid w:val="001525D6"/>
    <w:rsid w:val="00152682"/>
    <w:rsid w:val="001527EF"/>
    <w:rsid w:val="00152921"/>
    <w:rsid w:val="00152C84"/>
    <w:rsid w:val="00152EB4"/>
    <w:rsid w:val="001530CA"/>
    <w:rsid w:val="00153332"/>
    <w:rsid w:val="00153811"/>
    <w:rsid w:val="00153DA9"/>
    <w:rsid w:val="00153F7D"/>
    <w:rsid w:val="00153FD7"/>
    <w:rsid w:val="00154A7E"/>
    <w:rsid w:val="0015586D"/>
    <w:rsid w:val="0015599B"/>
    <w:rsid w:val="00155A5B"/>
    <w:rsid w:val="00155EDE"/>
    <w:rsid w:val="00155F17"/>
    <w:rsid w:val="00155F1E"/>
    <w:rsid w:val="00156163"/>
    <w:rsid w:val="00156603"/>
    <w:rsid w:val="0015689A"/>
    <w:rsid w:val="00156A59"/>
    <w:rsid w:val="00156F9B"/>
    <w:rsid w:val="001575D2"/>
    <w:rsid w:val="001576DE"/>
    <w:rsid w:val="00157968"/>
    <w:rsid w:val="00157988"/>
    <w:rsid w:val="00157CD3"/>
    <w:rsid w:val="00157CD8"/>
    <w:rsid w:val="00157D70"/>
    <w:rsid w:val="001600FD"/>
    <w:rsid w:val="00160349"/>
    <w:rsid w:val="001603C3"/>
    <w:rsid w:val="0016056E"/>
    <w:rsid w:val="001608BD"/>
    <w:rsid w:val="001608E0"/>
    <w:rsid w:val="00160D8F"/>
    <w:rsid w:val="001614E6"/>
    <w:rsid w:val="00161A57"/>
    <w:rsid w:val="00161DFC"/>
    <w:rsid w:val="00161ED8"/>
    <w:rsid w:val="00161F07"/>
    <w:rsid w:val="00161F46"/>
    <w:rsid w:val="00162B2A"/>
    <w:rsid w:val="00162BDA"/>
    <w:rsid w:val="00162DEE"/>
    <w:rsid w:val="00162F75"/>
    <w:rsid w:val="001635D1"/>
    <w:rsid w:val="001642D1"/>
    <w:rsid w:val="0016453A"/>
    <w:rsid w:val="00164CE7"/>
    <w:rsid w:val="00164EAA"/>
    <w:rsid w:val="001657B8"/>
    <w:rsid w:val="00165D92"/>
    <w:rsid w:val="00165F00"/>
    <w:rsid w:val="00166425"/>
    <w:rsid w:val="00166577"/>
    <w:rsid w:val="001667C8"/>
    <w:rsid w:val="0016688F"/>
    <w:rsid w:val="00166AC7"/>
    <w:rsid w:val="00166E13"/>
    <w:rsid w:val="0016709F"/>
    <w:rsid w:val="00167426"/>
    <w:rsid w:val="0016759F"/>
    <w:rsid w:val="001676A9"/>
    <w:rsid w:val="00170181"/>
    <w:rsid w:val="001703BF"/>
    <w:rsid w:val="00170719"/>
    <w:rsid w:val="00170D16"/>
    <w:rsid w:val="00170FA2"/>
    <w:rsid w:val="001713EF"/>
    <w:rsid w:val="00171790"/>
    <w:rsid w:val="00171A47"/>
    <w:rsid w:val="00171AEC"/>
    <w:rsid w:val="00171E8A"/>
    <w:rsid w:val="001722E7"/>
    <w:rsid w:val="00172C44"/>
    <w:rsid w:val="00172D4B"/>
    <w:rsid w:val="00172ECB"/>
    <w:rsid w:val="0017360C"/>
    <w:rsid w:val="0017398C"/>
    <w:rsid w:val="00173C2E"/>
    <w:rsid w:val="0017440E"/>
    <w:rsid w:val="001748C6"/>
    <w:rsid w:val="001749D5"/>
    <w:rsid w:val="00174C57"/>
    <w:rsid w:val="00174DF3"/>
    <w:rsid w:val="001750CD"/>
    <w:rsid w:val="00175423"/>
    <w:rsid w:val="00175669"/>
    <w:rsid w:val="00175912"/>
    <w:rsid w:val="00175DBD"/>
    <w:rsid w:val="00175E0B"/>
    <w:rsid w:val="00175EEF"/>
    <w:rsid w:val="0017601C"/>
    <w:rsid w:val="00176215"/>
    <w:rsid w:val="001766F5"/>
    <w:rsid w:val="001770E2"/>
    <w:rsid w:val="001775A1"/>
    <w:rsid w:val="00177B57"/>
    <w:rsid w:val="00177B98"/>
    <w:rsid w:val="00177D04"/>
    <w:rsid w:val="00177F44"/>
    <w:rsid w:val="00180AD7"/>
    <w:rsid w:val="00180CD7"/>
    <w:rsid w:val="00181647"/>
    <w:rsid w:val="00181A38"/>
    <w:rsid w:val="00181B56"/>
    <w:rsid w:val="00181B8C"/>
    <w:rsid w:val="00181E1F"/>
    <w:rsid w:val="00181EA0"/>
    <w:rsid w:val="00182007"/>
    <w:rsid w:val="00182449"/>
    <w:rsid w:val="001827CB"/>
    <w:rsid w:val="001829FA"/>
    <w:rsid w:val="00182C13"/>
    <w:rsid w:val="00182D6F"/>
    <w:rsid w:val="0018312D"/>
    <w:rsid w:val="001832C8"/>
    <w:rsid w:val="001832E0"/>
    <w:rsid w:val="0018337C"/>
    <w:rsid w:val="00183565"/>
    <w:rsid w:val="00183658"/>
    <w:rsid w:val="001838FD"/>
    <w:rsid w:val="0018393A"/>
    <w:rsid w:val="0018399C"/>
    <w:rsid w:val="00184373"/>
    <w:rsid w:val="001843EC"/>
    <w:rsid w:val="001848FA"/>
    <w:rsid w:val="001849A9"/>
    <w:rsid w:val="00184C04"/>
    <w:rsid w:val="00184E38"/>
    <w:rsid w:val="001850D0"/>
    <w:rsid w:val="0018511F"/>
    <w:rsid w:val="00186142"/>
    <w:rsid w:val="00186834"/>
    <w:rsid w:val="00186D7A"/>
    <w:rsid w:val="0018743A"/>
    <w:rsid w:val="001876FA"/>
    <w:rsid w:val="00187E56"/>
    <w:rsid w:val="001908B4"/>
    <w:rsid w:val="00190D9C"/>
    <w:rsid w:val="00190E4E"/>
    <w:rsid w:val="001914D1"/>
    <w:rsid w:val="00191575"/>
    <w:rsid w:val="00191A02"/>
    <w:rsid w:val="00191FD3"/>
    <w:rsid w:val="001926C3"/>
    <w:rsid w:val="00192A9E"/>
    <w:rsid w:val="00192CEE"/>
    <w:rsid w:val="001933E2"/>
    <w:rsid w:val="00193FA7"/>
    <w:rsid w:val="001944B6"/>
    <w:rsid w:val="001945F0"/>
    <w:rsid w:val="00195425"/>
    <w:rsid w:val="0019549D"/>
    <w:rsid w:val="001955A5"/>
    <w:rsid w:val="001955DA"/>
    <w:rsid w:val="00195C6C"/>
    <w:rsid w:val="00196425"/>
    <w:rsid w:val="00196878"/>
    <w:rsid w:val="00196E51"/>
    <w:rsid w:val="00196E59"/>
    <w:rsid w:val="00196E87"/>
    <w:rsid w:val="00197101"/>
    <w:rsid w:val="0019714D"/>
    <w:rsid w:val="00197AFF"/>
    <w:rsid w:val="00197B70"/>
    <w:rsid w:val="00197C22"/>
    <w:rsid w:val="00197CE1"/>
    <w:rsid w:val="00197D60"/>
    <w:rsid w:val="00197E88"/>
    <w:rsid w:val="001A0346"/>
    <w:rsid w:val="001A0BEE"/>
    <w:rsid w:val="001A1026"/>
    <w:rsid w:val="001A11BB"/>
    <w:rsid w:val="001A26AC"/>
    <w:rsid w:val="001A28BE"/>
    <w:rsid w:val="001A2AF6"/>
    <w:rsid w:val="001A2E63"/>
    <w:rsid w:val="001A305A"/>
    <w:rsid w:val="001A31B6"/>
    <w:rsid w:val="001A3785"/>
    <w:rsid w:val="001A4004"/>
    <w:rsid w:val="001A42E1"/>
    <w:rsid w:val="001A4D59"/>
    <w:rsid w:val="001A5098"/>
    <w:rsid w:val="001A5373"/>
    <w:rsid w:val="001A54C3"/>
    <w:rsid w:val="001A5FC0"/>
    <w:rsid w:val="001A60D1"/>
    <w:rsid w:val="001A6481"/>
    <w:rsid w:val="001A6B89"/>
    <w:rsid w:val="001A7006"/>
    <w:rsid w:val="001A7526"/>
    <w:rsid w:val="001A75D4"/>
    <w:rsid w:val="001A76C4"/>
    <w:rsid w:val="001A7862"/>
    <w:rsid w:val="001A7EF2"/>
    <w:rsid w:val="001B0224"/>
    <w:rsid w:val="001B02B0"/>
    <w:rsid w:val="001B0492"/>
    <w:rsid w:val="001B064D"/>
    <w:rsid w:val="001B078D"/>
    <w:rsid w:val="001B13FF"/>
    <w:rsid w:val="001B1688"/>
    <w:rsid w:val="001B1CC2"/>
    <w:rsid w:val="001B1D49"/>
    <w:rsid w:val="001B1DCE"/>
    <w:rsid w:val="001B2007"/>
    <w:rsid w:val="001B2462"/>
    <w:rsid w:val="001B2477"/>
    <w:rsid w:val="001B282D"/>
    <w:rsid w:val="001B2F7D"/>
    <w:rsid w:val="001B3548"/>
    <w:rsid w:val="001B3D78"/>
    <w:rsid w:val="001B3ECD"/>
    <w:rsid w:val="001B406C"/>
    <w:rsid w:val="001B4C52"/>
    <w:rsid w:val="001B4D35"/>
    <w:rsid w:val="001B6844"/>
    <w:rsid w:val="001B68F1"/>
    <w:rsid w:val="001B6BB7"/>
    <w:rsid w:val="001B6BEC"/>
    <w:rsid w:val="001B72AF"/>
    <w:rsid w:val="001B782B"/>
    <w:rsid w:val="001B79A3"/>
    <w:rsid w:val="001B7A82"/>
    <w:rsid w:val="001B7B22"/>
    <w:rsid w:val="001B7C58"/>
    <w:rsid w:val="001B7C79"/>
    <w:rsid w:val="001B7C7C"/>
    <w:rsid w:val="001B7EA3"/>
    <w:rsid w:val="001C02CA"/>
    <w:rsid w:val="001C03A2"/>
    <w:rsid w:val="001C0A42"/>
    <w:rsid w:val="001C13D8"/>
    <w:rsid w:val="001C1476"/>
    <w:rsid w:val="001C15FA"/>
    <w:rsid w:val="001C1A8A"/>
    <w:rsid w:val="001C1C3A"/>
    <w:rsid w:val="001C26D4"/>
    <w:rsid w:val="001C2A26"/>
    <w:rsid w:val="001C2D10"/>
    <w:rsid w:val="001C2D5B"/>
    <w:rsid w:val="001C2DF6"/>
    <w:rsid w:val="001C2F7A"/>
    <w:rsid w:val="001C34B3"/>
    <w:rsid w:val="001C3666"/>
    <w:rsid w:val="001C3D35"/>
    <w:rsid w:val="001C402E"/>
    <w:rsid w:val="001C4313"/>
    <w:rsid w:val="001C43F8"/>
    <w:rsid w:val="001C44D5"/>
    <w:rsid w:val="001C4608"/>
    <w:rsid w:val="001C4DB9"/>
    <w:rsid w:val="001C5EC6"/>
    <w:rsid w:val="001C60D3"/>
    <w:rsid w:val="001C6459"/>
    <w:rsid w:val="001C652E"/>
    <w:rsid w:val="001C6919"/>
    <w:rsid w:val="001C6B39"/>
    <w:rsid w:val="001C6C02"/>
    <w:rsid w:val="001C6D35"/>
    <w:rsid w:val="001C6EF7"/>
    <w:rsid w:val="001C738C"/>
    <w:rsid w:val="001C757E"/>
    <w:rsid w:val="001C79CF"/>
    <w:rsid w:val="001C7C8C"/>
    <w:rsid w:val="001C7D10"/>
    <w:rsid w:val="001C7D1C"/>
    <w:rsid w:val="001D02EC"/>
    <w:rsid w:val="001D0633"/>
    <w:rsid w:val="001D0723"/>
    <w:rsid w:val="001D0A13"/>
    <w:rsid w:val="001D0BB0"/>
    <w:rsid w:val="001D0CFA"/>
    <w:rsid w:val="001D105B"/>
    <w:rsid w:val="001D14F5"/>
    <w:rsid w:val="001D1A13"/>
    <w:rsid w:val="001D1A9F"/>
    <w:rsid w:val="001D1DEA"/>
    <w:rsid w:val="001D2069"/>
    <w:rsid w:val="001D2172"/>
    <w:rsid w:val="001D240E"/>
    <w:rsid w:val="001D2496"/>
    <w:rsid w:val="001D25E6"/>
    <w:rsid w:val="001D2673"/>
    <w:rsid w:val="001D2799"/>
    <w:rsid w:val="001D2B5C"/>
    <w:rsid w:val="001D39C0"/>
    <w:rsid w:val="001D39CA"/>
    <w:rsid w:val="001D4008"/>
    <w:rsid w:val="001D41BC"/>
    <w:rsid w:val="001D4509"/>
    <w:rsid w:val="001D450B"/>
    <w:rsid w:val="001D482C"/>
    <w:rsid w:val="001D4BB7"/>
    <w:rsid w:val="001D4C90"/>
    <w:rsid w:val="001D4C95"/>
    <w:rsid w:val="001D4E2C"/>
    <w:rsid w:val="001D5277"/>
    <w:rsid w:val="001D5DEC"/>
    <w:rsid w:val="001D6313"/>
    <w:rsid w:val="001D645F"/>
    <w:rsid w:val="001D657E"/>
    <w:rsid w:val="001D6869"/>
    <w:rsid w:val="001D6A95"/>
    <w:rsid w:val="001D6BF8"/>
    <w:rsid w:val="001D6F7E"/>
    <w:rsid w:val="001E005A"/>
    <w:rsid w:val="001E030F"/>
    <w:rsid w:val="001E037B"/>
    <w:rsid w:val="001E077F"/>
    <w:rsid w:val="001E1483"/>
    <w:rsid w:val="001E2082"/>
    <w:rsid w:val="001E2307"/>
    <w:rsid w:val="001E2359"/>
    <w:rsid w:val="001E2419"/>
    <w:rsid w:val="001E25ED"/>
    <w:rsid w:val="001E266C"/>
    <w:rsid w:val="001E28DD"/>
    <w:rsid w:val="001E290D"/>
    <w:rsid w:val="001E2EBF"/>
    <w:rsid w:val="001E3372"/>
    <w:rsid w:val="001E33EB"/>
    <w:rsid w:val="001E36AE"/>
    <w:rsid w:val="001E37CA"/>
    <w:rsid w:val="001E3A62"/>
    <w:rsid w:val="001E4152"/>
    <w:rsid w:val="001E4585"/>
    <w:rsid w:val="001E4CF0"/>
    <w:rsid w:val="001E4D1D"/>
    <w:rsid w:val="001E4EDF"/>
    <w:rsid w:val="001E50BB"/>
    <w:rsid w:val="001E5181"/>
    <w:rsid w:val="001E51C8"/>
    <w:rsid w:val="001E5249"/>
    <w:rsid w:val="001E5607"/>
    <w:rsid w:val="001E5708"/>
    <w:rsid w:val="001E5773"/>
    <w:rsid w:val="001E5992"/>
    <w:rsid w:val="001E5CD2"/>
    <w:rsid w:val="001E6337"/>
    <w:rsid w:val="001E681A"/>
    <w:rsid w:val="001E711B"/>
    <w:rsid w:val="001E7783"/>
    <w:rsid w:val="001E78FE"/>
    <w:rsid w:val="001E7AC1"/>
    <w:rsid w:val="001F0113"/>
    <w:rsid w:val="001F056D"/>
    <w:rsid w:val="001F069F"/>
    <w:rsid w:val="001F073A"/>
    <w:rsid w:val="001F08B5"/>
    <w:rsid w:val="001F1346"/>
    <w:rsid w:val="001F25C7"/>
    <w:rsid w:val="001F27C1"/>
    <w:rsid w:val="001F32EA"/>
    <w:rsid w:val="001F3456"/>
    <w:rsid w:val="001F3555"/>
    <w:rsid w:val="001F3880"/>
    <w:rsid w:val="001F38B8"/>
    <w:rsid w:val="001F3E6F"/>
    <w:rsid w:val="001F401E"/>
    <w:rsid w:val="001F403F"/>
    <w:rsid w:val="001F43C5"/>
    <w:rsid w:val="001F4441"/>
    <w:rsid w:val="001F462D"/>
    <w:rsid w:val="001F469D"/>
    <w:rsid w:val="001F51D6"/>
    <w:rsid w:val="001F572A"/>
    <w:rsid w:val="001F5A34"/>
    <w:rsid w:val="001F5D72"/>
    <w:rsid w:val="001F5D76"/>
    <w:rsid w:val="001F62AF"/>
    <w:rsid w:val="001F66C4"/>
    <w:rsid w:val="001F677F"/>
    <w:rsid w:val="001F6A35"/>
    <w:rsid w:val="001F7A95"/>
    <w:rsid w:val="001F7B0D"/>
    <w:rsid w:val="001F7CEF"/>
    <w:rsid w:val="001F7E1D"/>
    <w:rsid w:val="001F7F33"/>
    <w:rsid w:val="002000D6"/>
    <w:rsid w:val="0020041D"/>
    <w:rsid w:val="002008C1"/>
    <w:rsid w:val="00200C53"/>
    <w:rsid w:val="00200D26"/>
    <w:rsid w:val="0020168E"/>
    <w:rsid w:val="0020180C"/>
    <w:rsid w:val="00201AF9"/>
    <w:rsid w:val="002022EC"/>
    <w:rsid w:val="00202C82"/>
    <w:rsid w:val="00202EA4"/>
    <w:rsid w:val="002032FD"/>
    <w:rsid w:val="00203310"/>
    <w:rsid w:val="0020349A"/>
    <w:rsid w:val="002038B8"/>
    <w:rsid w:val="00203976"/>
    <w:rsid w:val="00203A07"/>
    <w:rsid w:val="0020433F"/>
    <w:rsid w:val="00204515"/>
    <w:rsid w:val="002046C9"/>
    <w:rsid w:val="002049C6"/>
    <w:rsid w:val="0020506C"/>
    <w:rsid w:val="00205255"/>
    <w:rsid w:val="0020530E"/>
    <w:rsid w:val="00205391"/>
    <w:rsid w:val="0020657F"/>
    <w:rsid w:val="00206690"/>
    <w:rsid w:val="00206893"/>
    <w:rsid w:val="00206C65"/>
    <w:rsid w:val="00206DA7"/>
    <w:rsid w:val="00206F10"/>
    <w:rsid w:val="00207510"/>
    <w:rsid w:val="002075A5"/>
    <w:rsid w:val="002077E1"/>
    <w:rsid w:val="0020787D"/>
    <w:rsid w:val="00207F66"/>
    <w:rsid w:val="0021117C"/>
    <w:rsid w:val="00211361"/>
    <w:rsid w:val="00211795"/>
    <w:rsid w:val="0021197A"/>
    <w:rsid w:val="00211A8A"/>
    <w:rsid w:val="002123FF"/>
    <w:rsid w:val="00212C96"/>
    <w:rsid w:val="002132F3"/>
    <w:rsid w:val="00214177"/>
    <w:rsid w:val="00214B82"/>
    <w:rsid w:val="00214D65"/>
    <w:rsid w:val="0021546B"/>
    <w:rsid w:val="00215B16"/>
    <w:rsid w:val="00216037"/>
    <w:rsid w:val="0021649A"/>
    <w:rsid w:val="00216719"/>
    <w:rsid w:val="002170E7"/>
    <w:rsid w:val="0021725A"/>
    <w:rsid w:val="00217420"/>
    <w:rsid w:val="002174C0"/>
    <w:rsid w:val="002175A3"/>
    <w:rsid w:val="002178FF"/>
    <w:rsid w:val="00217EC7"/>
    <w:rsid w:val="00217FA8"/>
    <w:rsid w:val="00220624"/>
    <w:rsid w:val="00220AB6"/>
    <w:rsid w:val="00220B6A"/>
    <w:rsid w:val="00221290"/>
    <w:rsid w:val="002212BC"/>
    <w:rsid w:val="00221A2F"/>
    <w:rsid w:val="00221EFC"/>
    <w:rsid w:val="00222322"/>
    <w:rsid w:val="0022245C"/>
    <w:rsid w:val="002224DD"/>
    <w:rsid w:val="002229BF"/>
    <w:rsid w:val="00222D89"/>
    <w:rsid w:val="00222DE0"/>
    <w:rsid w:val="002230E4"/>
    <w:rsid w:val="00223207"/>
    <w:rsid w:val="00224091"/>
    <w:rsid w:val="002244FA"/>
    <w:rsid w:val="0022472F"/>
    <w:rsid w:val="00224AF3"/>
    <w:rsid w:val="0022537B"/>
    <w:rsid w:val="0022558E"/>
    <w:rsid w:val="00225C22"/>
    <w:rsid w:val="00225CEE"/>
    <w:rsid w:val="002260A5"/>
    <w:rsid w:val="0022653F"/>
    <w:rsid w:val="002266C1"/>
    <w:rsid w:val="002267EB"/>
    <w:rsid w:val="002268D7"/>
    <w:rsid w:val="00226CD5"/>
    <w:rsid w:val="002271C4"/>
    <w:rsid w:val="00227226"/>
    <w:rsid w:val="002273CE"/>
    <w:rsid w:val="0022770D"/>
    <w:rsid w:val="00227796"/>
    <w:rsid w:val="002277A1"/>
    <w:rsid w:val="002277D5"/>
    <w:rsid w:val="00227921"/>
    <w:rsid w:val="00227B59"/>
    <w:rsid w:val="00227FC1"/>
    <w:rsid w:val="00230076"/>
    <w:rsid w:val="00230E1C"/>
    <w:rsid w:val="0023112C"/>
    <w:rsid w:val="0023114B"/>
    <w:rsid w:val="00231231"/>
    <w:rsid w:val="00232255"/>
    <w:rsid w:val="002326A6"/>
    <w:rsid w:val="0023284A"/>
    <w:rsid w:val="0023294E"/>
    <w:rsid w:val="00232A90"/>
    <w:rsid w:val="00233074"/>
    <w:rsid w:val="00233334"/>
    <w:rsid w:val="00233589"/>
    <w:rsid w:val="002336D5"/>
    <w:rsid w:val="00233E05"/>
    <w:rsid w:val="00234095"/>
    <w:rsid w:val="002343C4"/>
    <w:rsid w:val="002343C6"/>
    <w:rsid w:val="00234534"/>
    <w:rsid w:val="002349DC"/>
    <w:rsid w:val="00234D8D"/>
    <w:rsid w:val="002357E2"/>
    <w:rsid w:val="002358D2"/>
    <w:rsid w:val="002358DB"/>
    <w:rsid w:val="00235A19"/>
    <w:rsid w:val="00235B5B"/>
    <w:rsid w:val="00235CA7"/>
    <w:rsid w:val="00235FDD"/>
    <w:rsid w:val="002360B4"/>
    <w:rsid w:val="00236110"/>
    <w:rsid w:val="00236140"/>
    <w:rsid w:val="002365AD"/>
    <w:rsid w:val="002368EB"/>
    <w:rsid w:val="0023711C"/>
    <w:rsid w:val="0023751B"/>
    <w:rsid w:val="00237674"/>
    <w:rsid w:val="0023772D"/>
    <w:rsid w:val="00237B2A"/>
    <w:rsid w:val="00237BF3"/>
    <w:rsid w:val="00237DC4"/>
    <w:rsid w:val="00237FA6"/>
    <w:rsid w:val="00240187"/>
    <w:rsid w:val="0024055C"/>
    <w:rsid w:val="0024069F"/>
    <w:rsid w:val="00240816"/>
    <w:rsid w:val="002408B1"/>
    <w:rsid w:val="00240BC2"/>
    <w:rsid w:val="0024110B"/>
    <w:rsid w:val="002411FF"/>
    <w:rsid w:val="00241B56"/>
    <w:rsid w:val="0024222C"/>
    <w:rsid w:val="00242A86"/>
    <w:rsid w:val="00242DC1"/>
    <w:rsid w:val="00242DDD"/>
    <w:rsid w:val="00242E08"/>
    <w:rsid w:val="002432AB"/>
    <w:rsid w:val="00243748"/>
    <w:rsid w:val="0024391D"/>
    <w:rsid w:val="00243A28"/>
    <w:rsid w:val="002446BE"/>
    <w:rsid w:val="0024471E"/>
    <w:rsid w:val="00244936"/>
    <w:rsid w:val="00244AAB"/>
    <w:rsid w:val="002451B7"/>
    <w:rsid w:val="00245226"/>
    <w:rsid w:val="00245260"/>
    <w:rsid w:val="00245485"/>
    <w:rsid w:val="0024549D"/>
    <w:rsid w:val="0024566E"/>
    <w:rsid w:val="002456C5"/>
    <w:rsid w:val="0024584D"/>
    <w:rsid w:val="00245A75"/>
    <w:rsid w:val="00245ACF"/>
    <w:rsid w:val="00245DBB"/>
    <w:rsid w:val="00245E9D"/>
    <w:rsid w:val="002460CE"/>
    <w:rsid w:val="0024632E"/>
    <w:rsid w:val="00246900"/>
    <w:rsid w:val="00246C9C"/>
    <w:rsid w:val="00246FCB"/>
    <w:rsid w:val="0024754F"/>
    <w:rsid w:val="002475CB"/>
    <w:rsid w:val="00247B53"/>
    <w:rsid w:val="00250386"/>
    <w:rsid w:val="0025049F"/>
    <w:rsid w:val="002505BB"/>
    <w:rsid w:val="002505FE"/>
    <w:rsid w:val="002509FC"/>
    <w:rsid w:val="00250A4E"/>
    <w:rsid w:val="002512E0"/>
    <w:rsid w:val="0025138A"/>
    <w:rsid w:val="002518ED"/>
    <w:rsid w:val="00251A8B"/>
    <w:rsid w:val="00251C7D"/>
    <w:rsid w:val="0025249F"/>
    <w:rsid w:val="0025261F"/>
    <w:rsid w:val="00252935"/>
    <w:rsid w:val="00252951"/>
    <w:rsid w:val="00252B1F"/>
    <w:rsid w:val="00252C22"/>
    <w:rsid w:val="002530E8"/>
    <w:rsid w:val="002536B8"/>
    <w:rsid w:val="00253DD2"/>
    <w:rsid w:val="00253E34"/>
    <w:rsid w:val="00253FEF"/>
    <w:rsid w:val="0025422E"/>
    <w:rsid w:val="002544CD"/>
    <w:rsid w:val="00254784"/>
    <w:rsid w:val="00254E10"/>
    <w:rsid w:val="00254F3F"/>
    <w:rsid w:val="0025526F"/>
    <w:rsid w:val="002552D0"/>
    <w:rsid w:val="00255CCD"/>
    <w:rsid w:val="00255DE0"/>
    <w:rsid w:val="00255E89"/>
    <w:rsid w:val="00255EEA"/>
    <w:rsid w:val="00256183"/>
    <w:rsid w:val="002562CE"/>
    <w:rsid w:val="0025680B"/>
    <w:rsid w:val="0025705C"/>
    <w:rsid w:val="00257660"/>
    <w:rsid w:val="00257706"/>
    <w:rsid w:val="00257B9A"/>
    <w:rsid w:val="00260002"/>
    <w:rsid w:val="0026002A"/>
    <w:rsid w:val="00260273"/>
    <w:rsid w:val="0026049B"/>
    <w:rsid w:val="002604BC"/>
    <w:rsid w:val="002604E1"/>
    <w:rsid w:val="0026069E"/>
    <w:rsid w:val="00260989"/>
    <w:rsid w:val="00261017"/>
    <w:rsid w:val="002612D2"/>
    <w:rsid w:val="0026151C"/>
    <w:rsid w:val="002617CB"/>
    <w:rsid w:val="00261BC2"/>
    <w:rsid w:val="00261E64"/>
    <w:rsid w:val="00261EB1"/>
    <w:rsid w:val="00262108"/>
    <w:rsid w:val="002629B4"/>
    <w:rsid w:val="002629B9"/>
    <w:rsid w:val="00262DE6"/>
    <w:rsid w:val="00263286"/>
    <w:rsid w:val="002634B4"/>
    <w:rsid w:val="002636AE"/>
    <w:rsid w:val="00263D21"/>
    <w:rsid w:val="002642DF"/>
    <w:rsid w:val="00264A60"/>
    <w:rsid w:val="00264B50"/>
    <w:rsid w:val="00264B9F"/>
    <w:rsid w:val="00264BA9"/>
    <w:rsid w:val="0026525E"/>
    <w:rsid w:val="002654C0"/>
    <w:rsid w:val="002659D9"/>
    <w:rsid w:val="00265A5B"/>
    <w:rsid w:val="00265C96"/>
    <w:rsid w:val="00265DF6"/>
    <w:rsid w:val="0026615E"/>
    <w:rsid w:val="00266241"/>
    <w:rsid w:val="00266488"/>
    <w:rsid w:val="0026658A"/>
    <w:rsid w:val="002669BA"/>
    <w:rsid w:val="00266AE5"/>
    <w:rsid w:val="002678E0"/>
    <w:rsid w:val="00267A24"/>
    <w:rsid w:val="00270008"/>
    <w:rsid w:val="00270269"/>
    <w:rsid w:val="0027056D"/>
    <w:rsid w:val="00270795"/>
    <w:rsid w:val="002707DE"/>
    <w:rsid w:val="002708DC"/>
    <w:rsid w:val="002715B2"/>
    <w:rsid w:val="0027177B"/>
    <w:rsid w:val="00271846"/>
    <w:rsid w:val="00271CBC"/>
    <w:rsid w:val="00271F9B"/>
    <w:rsid w:val="0027205E"/>
    <w:rsid w:val="002722DA"/>
    <w:rsid w:val="002724C8"/>
    <w:rsid w:val="00273164"/>
    <w:rsid w:val="0027324B"/>
    <w:rsid w:val="00273F0A"/>
    <w:rsid w:val="00274077"/>
    <w:rsid w:val="00274729"/>
    <w:rsid w:val="0027489B"/>
    <w:rsid w:val="00274B60"/>
    <w:rsid w:val="00274E03"/>
    <w:rsid w:val="0027509A"/>
    <w:rsid w:val="00275162"/>
    <w:rsid w:val="002754C7"/>
    <w:rsid w:val="00275A97"/>
    <w:rsid w:val="00275EFD"/>
    <w:rsid w:val="0027642D"/>
    <w:rsid w:val="0027661C"/>
    <w:rsid w:val="00276A4A"/>
    <w:rsid w:val="00276A88"/>
    <w:rsid w:val="00276D37"/>
    <w:rsid w:val="00276EA2"/>
    <w:rsid w:val="0027723D"/>
    <w:rsid w:val="00277384"/>
    <w:rsid w:val="00277567"/>
    <w:rsid w:val="00277A0B"/>
    <w:rsid w:val="0028008E"/>
    <w:rsid w:val="00280402"/>
    <w:rsid w:val="002807AD"/>
    <w:rsid w:val="00280BCC"/>
    <w:rsid w:val="00280C9B"/>
    <w:rsid w:val="00281049"/>
    <w:rsid w:val="002811F9"/>
    <w:rsid w:val="0028131D"/>
    <w:rsid w:val="002813BA"/>
    <w:rsid w:val="002817F3"/>
    <w:rsid w:val="002819B9"/>
    <w:rsid w:val="00281AA3"/>
    <w:rsid w:val="00281B75"/>
    <w:rsid w:val="00281C99"/>
    <w:rsid w:val="00281F28"/>
    <w:rsid w:val="002825A6"/>
    <w:rsid w:val="00282843"/>
    <w:rsid w:val="00282C10"/>
    <w:rsid w:val="00282D9D"/>
    <w:rsid w:val="00282F8D"/>
    <w:rsid w:val="00283075"/>
    <w:rsid w:val="00283212"/>
    <w:rsid w:val="00283516"/>
    <w:rsid w:val="002838F9"/>
    <w:rsid w:val="00283B3A"/>
    <w:rsid w:val="00283DBC"/>
    <w:rsid w:val="00283E81"/>
    <w:rsid w:val="00284840"/>
    <w:rsid w:val="00284913"/>
    <w:rsid w:val="00284A05"/>
    <w:rsid w:val="002850AA"/>
    <w:rsid w:val="002852F0"/>
    <w:rsid w:val="002852F6"/>
    <w:rsid w:val="002854D9"/>
    <w:rsid w:val="00285A5A"/>
    <w:rsid w:val="00285E36"/>
    <w:rsid w:val="002860EA"/>
    <w:rsid w:val="0028620D"/>
    <w:rsid w:val="00286539"/>
    <w:rsid w:val="002866D3"/>
    <w:rsid w:val="00286848"/>
    <w:rsid w:val="00286A15"/>
    <w:rsid w:val="00286D7D"/>
    <w:rsid w:val="00286E6B"/>
    <w:rsid w:val="002873F4"/>
    <w:rsid w:val="002904EC"/>
    <w:rsid w:val="00290DEA"/>
    <w:rsid w:val="00290E65"/>
    <w:rsid w:val="002917B4"/>
    <w:rsid w:val="0029248F"/>
    <w:rsid w:val="00293504"/>
    <w:rsid w:val="00293791"/>
    <w:rsid w:val="00293AA1"/>
    <w:rsid w:val="00293BB7"/>
    <w:rsid w:val="00293E9A"/>
    <w:rsid w:val="0029409B"/>
    <w:rsid w:val="002941F7"/>
    <w:rsid w:val="002948A8"/>
    <w:rsid w:val="0029494E"/>
    <w:rsid w:val="002953FC"/>
    <w:rsid w:val="00295547"/>
    <w:rsid w:val="00295641"/>
    <w:rsid w:val="00295A51"/>
    <w:rsid w:val="00295FDC"/>
    <w:rsid w:val="0029643E"/>
    <w:rsid w:val="0029656A"/>
    <w:rsid w:val="0029686B"/>
    <w:rsid w:val="00296944"/>
    <w:rsid w:val="00297172"/>
    <w:rsid w:val="0029733E"/>
    <w:rsid w:val="002974E0"/>
    <w:rsid w:val="002976A2"/>
    <w:rsid w:val="00297A6E"/>
    <w:rsid w:val="00297D64"/>
    <w:rsid w:val="002A0076"/>
    <w:rsid w:val="002A040D"/>
    <w:rsid w:val="002A05CA"/>
    <w:rsid w:val="002A07D9"/>
    <w:rsid w:val="002A0ACE"/>
    <w:rsid w:val="002A0E98"/>
    <w:rsid w:val="002A10B9"/>
    <w:rsid w:val="002A19E5"/>
    <w:rsid w:val="002A19FC"/>
    <w:rsid w:val="002A1A7F"/>
    <w:rsid w:val="002A1BD8"/>
    <w:rsid w:val="002A1BFC"/>
    <w:rsid w:val="002A20D9"/>
    <w:rsid w:val="002A26C4"/>
    <w:rsid w:val="002A2B3C"/>
    <w:rsid w:val="002A2F56"/>
    <w:rsid w:val="002A2FD2"/>
    <w:rsid w:val="002A3272"/>
    <w:rsid w:val="002A3CEC"/>
    <w:rsid w:val="002A3D82"/>
    <w:rsid w:val="002A3DF6"/>
    <w:rsid w:val="002A3E44"/>
    <w:rsid w:val="002A4451"/>
    <w:rsid w:val="002A4E4B"/>
    <w:rsid w:val="002A51D3"/>
    <w:rsid w:val="002A5242"/>
    <w:rsid w:val="002A5611"/>
    <w:rsid w:val="002A5B5D"/>
    <w:rsid w:val="002A5E93"/>
    <w:rsid w:val="002A5ED6"/>
    <w:rsid w:val="002A65ED"/>
    <w:rsid w:val="002A68AF"/>
    <w:rsid w:val="002A68DD"/>
    <w:rsid w:val="002A6A78"/>
    <w:rsid w:val="002A6DBF"/>
    <w:rsid w:val="002A6F08"/>
    <w:rsid w:val="002A6FAF"/>
    <w:rsid w:val="002A70C0"/>
    <w:rsid w:val="002A71C0"/>
    <w:rsid w:val="002A725C"/>
    <w:rsid w:val="002A72CA"/>
    <w:rsid w:val="002A7457"/>
    <w:rsid w:val="002A7685"/>
    <w:rsid w:val="002A7728"/>
    <w:rsid w:val="002A7A0E"/>
    <w:rsid w:val="002A7C06"/>
    <w:rsid w:val="002A7E53"/>
    <w:rsid w:val="002B02CC"/>
    <w:rsid w:val="002B0516"/>
    <w:rsid w:val="002B0694"/>
    <w:rsid w:val="002B08E2"/>
    <w:rsid w:val="002B0F07"/>
    <w:rsid w:val="002B1167"/>
    <w:rsid w:val="002B13B1"/>
    <w:rsid w:val="002B1962"/>
    <w:rsid w:val="002B1A17"/>
    <w:rsid w:val="002B1BE2"/>
    <w:rsid w:val="002B1DB7"/>
    <w:rsid w:val="002B1E0F"/>
    <w:rsid w:val="002B2020"/>
    <w:rsid w:val="002B213C"/>
    <w:rsid w:val="002B2161"/>
    <w:rsid w:val="002B2208"/>
    <w:rsid w:val="002B26E7"/>
    <w:rsid w:val="002B2C73"/>
    <w:rsid w:val="002B2E03"/>
    <w:rsid w:val="002B2E5E"/>
    <w:rsid w:val="002B30E8"/>
    <w:rsid w:val="002B366C"/>
    <w:rsid w:val="002B3E08"/>
    <w:rsid w:val="002B4068"/>
    <w:rsid w:val="002B424E"/>
    <w:rsid w:val="002B4314"/>
    <w:rsid w:val="002B4477"/>
    <w:rsid w:val="002B484A"/>
    <w:rsid w:val="002B48AF"/>
    <w:rsid w:val="002B4AA5"/>
    <w:rsid w:val="002B4B3B"/>
    <w:rsid w:val="002B4F7B"/>
    <w:rsid w:val="002B51B9"/>
    <w:rsid w:val="002B585D"/>
    <w:rsid w:val="002B5915"/>
    <w:rsid w:val="002B5A64"/>
    <w:rsid w:val="002B5DBF"/>
    <w:rsid w:val="002B6502"/>
    <w:rsid w:val="002B6953"/>
    <w:rsid w:val="002B6A4A"/>
    <w:rsid w:val="002B6D3C"/>
    <w:rsid w:val="002B6D92"/>
    <w:rsid w:val="002B763A"/>
    <w:rsid w:val="002B7EB4"/>
    <w:rsid w:val="002C0623"/>
    <w:rsid w:val="002C11D5"/>
    <w:rsid w:val="002C12E1"/>
    <w:rsid w:val="002C14D5"/>
    <w:rsid w:val="002C1643"/>
    <w:rsid w:val="002C1A85"/>
    <w:rsid w:val="002C1AC7"/>
    <w:rsid w:val="002C1AE6"/>
    <w:rsid w:val="002C1F33"/>
    <w:rsid w:val="002C20D8"/>
    <w:rsid w:val="002C20FF"/>
    <w:rsid w:val="002C2210"/>
    <w:rsid w:val="002C30FF"/>
    <w:rsid w:val="002C3121"/>
    <w:rsid w:val="002C3697"/>
    <w:rsid w:val="002C37AC"/>
    <w:rsid w:val="002C397B"/>
    <w:rsid w:val="002C39FA"/>
    <w:rsid w:val="002C3E9B"/>
    <w:rsid w:val="002C4176"/>
    <w:rsid w:val="002C43B2"/>
    <w:rsid w:val="002C4450"/>
    <w:rsid w:val="002C457D"/>
    <w:rsid w:val="002C461F"/>
    <w:rsid w:val="002C528A"/>
    <w:rsid w:val="002C5518"/>
    <w:rsid w:val="002C5836"/>
    <w:rsid w:val="002C5C6A"/>
    <w:rsid w:val="002C5FE3"/>
    <w:rsid w:val="002C6380"/>
    <w:rsid w:val="002C6C68"/>
    <w:rsid w:val="002C6D9A"/>
    <w:rsid w:val="002C6E67"/>
    <w:rsid w:val="002C711F"/>
    <w:rsid w:val="002C71D4"/>
    <w:rsid w:val="002C7427"/>
    <w:rsid w:val="002C758E"/>
    <w:rsid w:val="002C7722"/>
    <w:rsid w:val="002C7731"/>
    <w:rsid w:val="002C775D"/>
    <w:rsid w:val="002C7A9D"/>
    <w:rsid w:val="002C7E08"/>
    <w:rsid w:val="002D0041"/>
    <w:rsid w:val="002D0B81"/>
    <w:rsid w:val="002D0DD7"/>
    <w:rsid w:val="002D0FF3"/>
    <w:rsid w:val="002D1069"/>
    <w:rsid w:val="002D1112"/>
    <w:rsid w:val="002D112A"/>
    <w:rsid w:val="002D1341"/>
    <w:rsid w:val="002D149D"/>
    <w:rsid w:val="002D1754"/>
    <w:rsid w:val="002D2D0A"/>
    <w:rsid w:val="002D2D5F"/>
    <w:rsid w:val="002D2EAD"/>
    <w:rsid w:val="002D2F2A"/>
    <w:rsid w:val="002D32D4"/>
    <w:rsid w:val="002D3855"/>
    <w:rsid w:val="002D3D40"/>
    <w:rsid w:val="002D4328"/>
    <w:rsid w:val="002D45CA"/>
    <w:rsid w:val="002D49F8"/>
    <w:rsid w:val="002D4BF4"/>
    <w:rsid w:val="002D4F2C"/>
    <w:rsid w:val="002D5074"/>
    <w:rsid w:val="002D5127"/>
    <w:rsid w:val="002D53D1"/>
    <w:rsid w:val="002D5465"/>
    <w:rsid w:val="002D56F7"/>
    <w:rsid w:val="002D5A9D"/>
    <w:rsid w:val="002D5D3D"/>
    <w:rsid w:val="002D5F27"/>
    <w:rsid w:val="002D6128"/>
    <w:rsid w:val="002D64A9"/>
    <w:rsid w:val="002D6FF6"/>
    <w:rsid w:val="002D74CA"/>
    <w:rsid w:val="002D76D2"/>
    <w:rsid w:val="002D775C"/>
    <w:rsid w:val="002D7AF1"/>
    <w:rsid w:val="002E0201"/>
    <w:rsid w:val="002E0330"/>
    <w:rsid w:val="002E03BA"/>
    <w:rsid w:val="002E03FE"/>
    <w:rsid w:val="002E0729"/>
    <w:rsid w:val="002E11E9"/>
    <w:rsid w:val="002E1A3F"/>
    <w:rsid w:val="002E1CF1"/>
    <w:rsid w:val="002E1D76"/>
    <w:rsid w:val="002E1EF2"/>
    <w:rsid w:val="002E20B2"/>
    <w:rsid w:val="002E219B"/>
    <w:rsid w:val="002E2458"/>
    <w:rsid w:val="002E24F9"/>
    <w:rsid w:val="002E2B19"/>
    <w:rsid w:val="002E387B"/>
    <w:rsid w:val="002E38D4"/>
    <w:rsid w:val="002E3949"/>
    <w:rsid w:val="002E3C0E"/>
    <w:rsid w:val="002E3C14"/>
    <w:rsid w:val="002E3CA1"/>
    <w:rsid w:val="002E3E70"/>
    <w:rsid w:val="002E47D1"/>
    <w:rsid w:val="002E4A3B"/>
    <w:rsid w:val="002E4C54"/>
    <w:rsid w:val="002E4DB2"/>
    <w:rsid w:val="002E4E05"/>
    <w:rsid w:val="002E54F7"/>
    <w:rsid w:val="002E5583"/>
    <w:rsid w:val="002E5959"/>
    <w:rsid w:val="002E60A3"/>
    <w:rsid w:val="002E63E5"/>
    <w:rsid w:val="002E6654"/>
    <w:rsid w:val="002E6C0A"/>
    <w:rsid w:val="002E6D87"/>
    <w:rsid w:val="002E6E13"/>
    <w:rsid w:val="002E7065"/>
    <w:rsid w:val="002E72FC"/>
    <w:rsid w:val="002E7358"/>
    <w:rsid w:val="002E765C"/>
    <w:rsid w:val="002E7B12"/>
    <w:rsid w:val="002E7BDA"/>
    <w:rsid w:val="002E7DEE"/>
    <w:rsid w:val="002F00C3"/>
    <w:rsid w:val="002F02B8"/>
    <w:rsid w:val="002F0362"/>
    <w:rsid w:val="002F079B"/>
    <w:rsid w:val="002F082D"/>
    <w:rsid w:val="002F0E55"/>
    <w:rsid w:val="002F125D"/>
    <w:rsid w:val="002F1833"/>
    <w:rsid w:val="002F18A0"/>
    <w:rsid w:val="002F1AE7"/>
    <w:rsid w:val="002F2529"/>
    <w:rsid w:val="002F2699"/>
    <w:rsid w:val="002F2777"/>
    <w:rsid w:val="002F330D"/>
    <w:rsid w:val="002F333D"/>
    <w:rsid w:val="002F3501"/>
    <w:rsid w:val="002F35DF"/>
    <w:rsid w:val="002F3895"/>
    <w:rsid w:val="002F3C3B"/>
    <w:rsid w:val="002F3EE6"/>
    <w:rsid w:val="002F4001"/>
    <w:rsid w:val="002F4662"/>
    <w:rsid w:val="002F485F"/>
    <w:rsid w:val="002F49D3"/>
    <w:rsid w:val="002F4AD2"/>
    <w:rsid w:val="002F4B25"/>
    <w:rsid w:val="002F526B"/>
    <w:rsid w:val="002F538F"/>
    <w:rsid w:val="002F552F"/>
    <w:rsid w:val="002F553D"/>
    <w:rsid w:val="002F563B"/>
    <w:rsid w:val="002F584A"/>
    <w:rsid w:val="002F5BC5"/>
    <w:rsid w:val="002F5C87"/>
    <w:rsid w:val="002F5C89"/>
    <w:rsid w:val="002F6013"/>
    <w:rsid w:val="002F629A"/>
    <w:rsid w:val="002F6BF5"/>
    <w:rsid w:val="002F6E10"/>
    <w:rsid w:val="002F6E87"/>
    <w:rsid w:val="002F6F08"/>
    <w:rsid w:val="002F712A"/>
    <w:rsid w:val="002F74C9"/>
    <w:rsid w:val="0030028A"/>
    <w:rsid w:val="00300B5F"/>
    <w:rsid w:val="00300CAE"/>
    <w:rsid w:val="00300DB6"/>
    <w:rsid w:val="00301369"/>
    <w:rsid w:val="00301539"/>
    <w:rsid w:val="003017E0"/>
    <w:rsid w:val="00301826"/>
    <w:rsid w:val="00302542"/>
    <w:rsid w:val="003027A1"/>
    <w:rsid w:val="00302B9D"/>
    <w:rsid w:val="00302E90"/>
    <w:rsid w:val="00302F2B"/>
    <w:rsid w:val="00302FB3"/>
    <w:rsid w:val="0030384F"/>
    <w:rsid w:val="00303950"/>
    <w:rsid w:val="003040BF"/>
    <w:rsid w:val="003044F6"/>
    <w:rsid w:val="003045F4"/>
    <w:rsid w:val="00304DAF"/>
    <w:rsid w:val="00304DFD"/>
    <w:rsid w:val="00304F9D"/>
    <w:rsid w:val="00305498"/>
    <w:rsid w:val="0030597E"/>
    <w:rsid w:val="00305B11"/>
    <w:rsid w:val="00306C04"/>
    <w:rsid w:val="00306C82"/>
    <w:rsid w:val="00306E65"/>
    <w:rsid w:val="00307080"/>
    <w:rsid w:val="00307256"/>
    <w:rsid w:val="003073A0"/>
    <w:rsid w:val="0030740A"/>
    <w:rsid w:val="0030768B"/>
    <w:rsid w:val="003079EA"/>
    <w:rsid w:val="00307FDF"/>
    <w:rsid w:val="0031042D"/>
    <w:rsid w:val="00310860"/>
    <w:rsid w:val="00310E22"/>
    <w:rsid w:val="00310EDC"/>
    <w:rsid w:val="00311580"/>
    <w:rsid w:val="00311622"/>
    <w:rsid w:val="00311B00"/>
    <w:rsid w:val="00311CE7"/>
    <w:rsid w:val="00311D71"/>
    <w:rsid w:val="003124CE"/>
    <w:rsid w:val="00312AEF"/>
    <w:rsid w:val="00312DB3"/>
    <w:rsid w:val="00313584"/>
    <w:rsid w:val="003138BD"/>
    <w:rsid w:val="003139C1"/>
    <w:rsid w:val="00313A3F"/>
    <w:rsid w:val="00314339"/>
    <w:rsid w:val="003146D4"/>
    <w:rsid w:val="003147AB"/>
    <w:rsid w:val="00314D1B"/>
    <w:rsid w:val="003153C4"/>
    <w:rsid w:val="00315599"/>
    <w:rsid w:val="00315874"/>
    <w:rsid w:val="003164CB"/>
    <w:rsid w:val="00316514"/>
    <w:rsid w:val="00316623"/>
    <w:rsid w:val="0031670D"/>
    <w:rsid w:val="00316B19"/>
    <w:rsid w:val="00316C6F"/>
    <w:rsid w:val="00317057"/>
    <w:rsid w:val="00317AB6"/>
    <w:rsid w:val="003200FF"/>
    <w:rsid w:val="0032019D"/>
    <w:rsid w:val="00320403"/>
    <w:rsid w:val="00320642"/>
    <w:rsid w:val="00320CCF"/>
    <w:rsid w:val="00320EA4"/>
    <w:rsid w:val="00320F89"/>
    <w:rsid w:val="00320FFA"/>
    <w:rsid w:val="00321A99"/>
    <w:rsid w:val="003220F0"/>
    <w:rsid w:val="00322269"/>
    <w:rsid w:val="00322AD8"/>
    <w:rsid w:val="00322B89"/>
    <w:rsid w:val="00322E3A"/>
    <w:rsid w:val="00322F68"/>
    <w:rsid w:val="00323290"/>
    <w:rsid w:val="00323355"/>
    <w:rsid w:val="00323A29"/>
    <w:rsid w:val="00323B26"/>
    <w:rsid w:val="00324016"/>
    <w:rsid w:val="003244DD"/>
    <w:rsid w:val="003254CF"/>
    <w:rsid w:val="003262E8"/>
    <w:rsid w:val="00326861"/>
    <w:rsid w:val="00326976"/>
    <w:rsid w:val="00326C07"/>
    <w:rsid w:val="00326E28"/>
    <w:rsid w:val="00326E68"/>
    <w:rsid w:val="00327284"/>
    <w:rsid w:val="00327667"/>
    <w:rsid w:val="0032795C"/>
    <w:rsid w:val="00330303"/>
    <w:rsid w:val="00330609"/>
    <w:rsid w:val="00330987"/>
    <w:rsid w:val="00330D52"/>
    <w:rsid w:val="0033109A"/>
    <w:rsid w:val="00331112"/>
    <w:rsid w:val="00331494"/>
    <w:rsid w:val="0033175D"/>
    <w:rsid w:val="00331E42"/>
    <w:rsid w:val="00331E8C"/>
    <w:rsid w:val="00331EF4"/>
    <w:rsid w:val="00331EF8"/>
    <w:rsid w:val="00332014"/>
    <w:rsid w:val="003329C3"/>
    <w:rsid w:val="00333228"/>
    <w:rsid w:val="003333FA"/>
    <w:rsid w:val="00333771"/>
    <w:rsid w:val="003338B9"/>
    <w:rsid w:val="0033392F"/>
    <w:rsid w:val="00333E02"/>
    <w:rsid w:val="00333E76"/>
    <w:rsid w:val="00333E8A"/>
    <w:rsid w:val="00333F9A"/>
    <w:rsid w:val="0033481E"/>
    <w:rsid w:val="00334D84"/>
    <w:rsid w:val="00334F2B"/>
    <w:rsid w:val="003354C2"/>
    <w:rsid w:val="00335863"/>
    <w:rsid w:val="00335A86"/>
    <w:rsid w:val="00335BD9"/>
    <w:rsid w:val="00335C74"/>
    <w:rsid w:val="00335D94"/>
    <w:rsid w:val="00335FA3"/>
    <w:rsid w:val="003376BB"/>
    <w:rsid w:val="00337C7A"/>
    <w:rsid w:val="00337DAF"/>
    <w:rsid w:val="00340002"/>
    <w:rsid w:val="0034027D"/>
    <w:rsid w:val="00340488"/>
    <w:rsid w:val="003408D7"/>
    <w:rsid w:val="00340930"/>
    <w:rsid w:val="003409D7"/>
    <w:rsid w:val="00340A18"/>
    <w:rsid w:val="00340A55"/>
    <w:rsid w:val="003410CB"/>
    <w:rsid w:val="00341226"/>
    <w:rsid w:val="00341D39"/>
    <w:rsid w:val="00341E47"/>
    <w:rsid w:val="00341EC1"/>
    <w:rsid w:val="0034250F"/>
    <w:rsid w:val="00342B7F"/>
    <w:rsid w:val="00343736"/>
    <w:rsid w:val="00343ACF"/>
    <w:rsid w:val="00343D68"/>
    <w:rsid w:val="0034437D"/>
    <w:rsid w:val="0034474B"/>
    <w:rsid w:val="00345079"/>
    <w:rsid w:val="003457B8"/>
    <w:rsid w:val="003459E1"/>
    <w:rsid w:val="00345F2C"/>
    <w:rsid w:val="00346657"/>
    <w:rsid w:val="00346A57"/>
    <w:rsid w:val="003473E3"/>
    <w:rsid w:val="00347652"/>
    <w:rsid w:val="003478CA"/>
    <w:rsid w:val="00350059"/>
    <w:rsid w:val="00350923"/>
    <w:rsid w:val="003512F4"/>
    <w:rsid w:val="00351823"/>
    <w:rsid w:val="003519E9"/>
    <w:rsid w:val="00351C5A"/>
    <w:rsid w:val="003523CA"/>
    <w:rsid w:val="0035244E"/>
    <w:rsid w:val="003524A1"/>
    <w:rsid w:val="003526FF"/>
    <w:rsid w:val="0035277C"/>
    <w:rsid w:val="003529CE"/>
    <w:rsid w:val="00352B6A"/>
    <w:rsid w:val="00352BB4"/>
    <w:rsid w:val="00352C2F"/>
    <w:rsid w:val="00352CEF"/>
    <w:rsid w:val="00352D1C"/>
    <w:rsid w:val="003530CD"/>
    <w:rsid w:val="00353351"/>
    <w:rsid w:val="00353A09"/>
    <w:rsid w:val="003547D0"/>
    <w:rsid w:val="003549E4"/>
    <w:rsid w:val="003550B4"/>
    <w:rsid w:val="00355450"/>
    <w:rsid w:val="00355A5F"/>
    <w:rsid w:val="0035646B"/>
    <w:rsid w:val="00356507"/>
    <w:rsid w:val="003566D0"/>
    <w:rsid w:val="003567D7"/>
    <w:rsid w:val="00356BAA"/>
    <w:rsid w:val="00356F79"/>
    <w:rsid w:val="00356FBE"/>
    <w:rsid w:val="00357776"/>
    <w:rsid w:val="003577B9"/>
    <w:rsid w:val="00357820"/>
    <w:rsid w:val="0035792A"/>
    <w:rsid w:val="00357CF8"/>
    <w:rsid w:val="003609B0"/>
    <w:rsid w:val="00360CF6"/>
    <w:rsid w:val="00360DBB"/>
    <w:rsid w:val="00360DC4"/>
    <w:rsid w:val="00360DF3"/>
    <w:rsid w:val="00361250"/>
    <w:rsid w:val="003612E5"/>
    <w:rsid w:val="00361355"/>
    <w:rsid w:val="003618CD"/>
    <w:rsid w:val="00361C57"/>
    <w:rsid w:val="00361F52"/>
    <w:rsid w:val="00362232"/>
    <w:rsid w:val="00362A6A"/>
    <w:rsid w:val="00363109"/>
    <w:rsid w:val="003637CF"/>
    <w:rsid w:val="003638CE"/>
    <w:rsid w:val="00363938"/>
    <w:rsid w:val="0036393A"/>
    <w:rsid w:val="00363B14"/>
    <w:rsid w:val="00363D0E"/>
    <w:rsid w:val="0036433B"/>
    <w:rsid w:val="00364697"/>
    <w:rsid w:val="00364C6C"/>
    <w:rsid w:val="00365064"/>
    <w:rsid w:val="00365216"/>
    <w:rsid w:val="0036634F"/>
    <w:rsid w:val="00366491"/>
    <w:rsid w:val="00366503"/>
    <w:rsid w:val="00366A97"/>
    <w:rsid w:val="00367404"/>
    <w:rsid w:val="00367514"/>
    <w:rsid w:val="00367F84"/>
    <w:rsid w:val="00370044"/>
    <w:rsid w:val="00370A95"/>
    <w:rsid w:val="00370F31"/>
    <w:rsid w:val="00371146"/>
    <w:rsid w:val="00371BAD"/>
    <w:rsid w:val="00371CBB"/>
    <w:rsid w:val="00371D37"/>
    <w:rsid w:val="0037235D"/>
    <w:rsid w:val="00372B99"/>
    <w:rsid w:val="003733E9"/>
    <w:rsid w:val="003737E5"/>
    <w:rsid w:val="00373E45"/>
    <w:rsid w:val="00374B06"/>
    <w:rsid w:val="00374B53"/>
    <w:rsid w:val="00374D9D"/>
    <w:rsid w:val="0037518F"/>
    <w:rsid w:val="0037560C"/>
    <w:rsid w:val="00375ED8"/>
    <w:rsid w:val="00376654"/>
    <w:rsid w:val="003768FC"/>
    <w:rsid w:val="00376AFC"/>
    <w:rsid w:val="00376C12"/>
    <w:rsid w:val="003775E5"/>
    <w:rsid w:val="00377656"/>
    <w:rsid w:val="00377B99"/>
    <w:rsid w:val="003804AF"/>
    <w:rsid w:val="003805D7"/>
    <w:rsid w:val="00380E2A"/>
    <w:rsid w:val="003810EB"/>
    <w:rsid w:val="00381CFF"/>
    <w:rsid w:val="00381DE1"/>
    <w:rsid w:val="00381DEB"/>
    <w:rsid w:val="00381E10"/>
    <w:rsid w:val="00382A52"/>
    <w:rsid w:val="00382ADE"/>
    <w:rsid w:val="00383074"/>
    <w:rsid w:val="00383300"/>
    <w:rsid w:val="003837E0"/>
    <w:rsid w:val="00383A15"/>
    <w:rsid w:val="00383A78"/>
    <w:rsid w:val="00383AB4"/>
    <w:rsid w:val="003840CC"/>
    <w:rsid w:val="003844A8"/>
    <w:rsid w:val="00384D46"/>
    <w:rsid w:val="00384DD6"/>
    <w:rsid w:val="00384E61"/>
    <w:rsid w:val="00385010"/>
    <w:rsid w:val="00385153"/>
    <w:rsid w:val="0038516E"/>
    <w:rsid w:val="0038547C"/>
    <w:rsid w:val="003861A4"/>
    <w:rsid w:val="003863D8"/>
    <w:rsid w:val="003866CC"/>
    <w:rsid w:val="0038672B"/>
    <w:rsid w:val="00386814"/>
    <w:rsid w:val="00387084"/>
    <w:rsid w:val="00387224"/>
    <w:rsid w:val="00387227"/>
    <w:rsid w:val="00387643"/>
    <w:rsid w:val="00387D45"/>
    <w:rsid w:val="00387E6F"/>
    <w:rsid w:val="003909DF"/>
    <w:rsid w:val="003910FB"/>
    <w:rsid w:val="003913D8"/>
    <w:rsid w:val="003915CB"/>
    <w:rsid w:val="0039211B"/>
    <w:rsid w:val="00392435"/>
    <w:rsid w:val="00392B39"/>
    <w:rsid w:val="00392B42"/>
    <w:rsid w:val="00392DD6"/>
    <w:rsid w:val="00392EAA"/>
    <w:rsid w:val="003930F7"/>
    <w:rsid w:val="003933D9"/>
    <w:rsid w:val="00393550"/>
    <w:rsid w:val="003935A8"/>
    <w:rsid w:val="00393612"/>
    <w:rsid w:val="00393638"/>
    <w:rsid w:val="00393B60"/>
    <w:rsid w:val="00393E21"/>
    <w:rsid w:val="00393FC6"/>
    <w:rsid w:val="00394574"/>
    <w:rsid w:val="00394820"/>
    <w:rsid w:val="00394951"/>
    <w:rsid w:val="00395193"/>
    <w:rsid w:val="00395724"/>
    <w:rsid w:val="00395A73"/>
    <w:rsid w:val="00395BA8"/>
    <w:rsid w:val="00395D9A"/>
    <w:rsid w:val="00396045"/>
    <w:rsid w:val="0039614A"/>
    <w:rsid w:val="0039645F"/>
    <w:rsid w:val="003965C5"/>
    <w:rsid w:val="00396E74"/>
    <w:rsid w:val="00396FB0"/>
    <w:rsid w:val="00397180"/>
    <w:rsid w:val="003971CE"/>
    <w:rsid w:val="00397516"/>
    <w:rsid w:val="00397BB6"/>
    <w:rsid w:val="003A0308"/>
    <w:rsid w:val="003A06B9"/>
    <w:rsid w:val="003A08FA"/>
    <w:rsid w:val="003A0908"/>
    <w:rsid w:val="003A1300"/>
    <w:rsid w:val="003A2123"/>
    <w:rsid w:val="003A2184"/>
    <w:rsid w:val="003A2778"/>
    <w:rsid w:val="003A28F0"/>
    <w:rsid w:val="003A2990"/>
    <w:rsid w:val="003A2A27"/>
    <w:rsid w:val="003A35AD"/>
    <w:rsid w:val="003A3914"/>
    <w:rsid w:val="003A3A19"/>
    <w:rsid w:val="003A3BAD"/>
    <w:rsid w:val="003A3E60"/>
    <w:rsid w:val="003A45BA"/>
    <w:rsid w:val="003A498E"/>
    <w:rsid w:val="003A4CC9"/>
    <w:rsid w:val="003A4ECF"/>
    <w:rsid w:val="003A558B"/>
    <w:rsid w:val="003A5D40"/>
    <w:rsid w:val="003A62A0"/>
    <w:rsid w:val="003A6595"/>
    <w:rsid w:val="003A65D8"/>
    <w:rsid w:val="003A680D"/>
    <w:rsid w:val="003A6D7F"/>
    <w:rsid w:val="003A6E60"/>
    <w:rsid w:val="003A71EA"/>
    <w:rsid w:val="003A769A"/>
    <w:rsid w:val="003A7745"/>
    <w:rsid w:val="003A7869"/>
    <w:rsid w:val="003A7C54"/>
    <w:rsid w:val="003A7C7E"/>
    <w:rsid w:val="003A7DA9"/>
    <w:rsid w:val="003B022D"/>
    <w:rsid w:val="003B0689"/>
    <w:rsid w:val="003B0706"/>
    <w:rsid w:val="003B077F"/>
    <w:rsid w:val="003B0902"/>
    <w:rsid w:val="003B0C7A"/>
    <w:rsid w:val="003B0DF3"/>
    <w:rsid w:val="003B0F59"/>
    <w:rsid w:val="003B1176"/>
    <w:rsid w:val="003B16E6"/>
    <w:rsid w:val="003B23A1"/>
    <w:rsid w:val="003B24F0"/>
    <w:rsid w:val="003B27A6"/>
    <w:rsid w:val="003B2879"/>
    <w:rsid w:val="003B28A4"/>
    <w:rsid w:val="003B2944"/>
    <w:rsid w:val="003B2CD8"/>
    <w:rsid w:val="003B2E2C"/>
    <w:rsid w:val="003B392D"/>
    <w:rsid w:val="003B3F69"/>
    <w:rsid w:val="003B4795"/>
    <w:rsid w:val="003B47B9"/>
    <w:rsid w:val="003B4A76"/>
    <w:rsid w:val="003B4B09"/>
    <w:rsid w:val="003B4C49"/>
    <w:rsid w:val="003B4DA9"/>
    <w:rsid w:val="003B561B"/>
    <w:rsid w:val="003B577B"/>
    <w:rsid w:val="003B59FA"/>
    <w:rsid w:val="003B5B8D"/>
    <w:rsid w:val="003B5E65"/>
    <w:rsid w:val="003B5F0E"/>
    <w:rsid w:val="003B65DD"/>
    <w:rsid w:val="003B6657"/>
    <w:rsid w:val="003B6A13"/>
    <w:rsid w:val="003B6A8E"/>
    <w:rsid w:val="003B6B83"/>
    <w:rsid w:val="003B6ECF"/>
    <w:rsid w:val="003B7051"/>
    <w:rsid w:val="003B7246"/>
    <w:rsid w:val="003B73F5"/>
    <w:rsid w:val="003B7B31"/>
    <w:rsid w:val="003C01F6"/>
    <w:rsid w:val="003C02DB"/>
    <w:rsid w:val="003C06E1"/>
    <w:rsid w:val="003C07BB"/>
    <w:rsid w:val="003C0B1F"/>
    <w:rsid w:val="003C1256"/>
    <w:rsid w:val="003C1B85"/>
    <w:rsid w:val="003C1C86"/>
    <w:rsid w:val="003C1E49"/>
    <w:rsid w:val="003C2D48"/>
    <w:rsid w:val="003C2FE7"/>
    <w:rsid w:val="003C33C6"/>
    <w:rsid w:val="003C3FD9"/>
    <w:rsid w:val="003C4441"/>
    <w:rsid w:val="003C4588"/>
    <w:rsid w:val="003C46EF"/>
    <w:rsid w:val="003C48BB"/>
    <w:rsid w:val="003C4A6D"/>
    <w:rsid w:val="003C4D3F"/>
    <w:rsid w:val="003C540D"/>
    <w:rsid w:val="003C54D2"/>
    <w:rsid w:val="003C56D9"/>
    <w:rsid w:val="003C5CA4"/>
    <w:rsid w:val="003C662E"/>
    <w:rsid w:val="003C6965"/>
    <w:rsid w:val="003C6B2C"/>
    <w:rsid w:val="003C71B9"/>
    <w:rsid w:val="003C71C5"/>
    <w:rsid w:val="003C7303"/>
    <w:rsid w:val="003C7411"/>
    <w:rsid w:val="003C7676"/>
    <w:rsid w:val="003C7727"/>
    <w:rsid w:val="003C780A"/>
    <w:rsid w:val="003C78EC"/>
    <w:rsid w:val="003D02BE"/>
    <w:rsid w:val="003D03FD"/>
    <w:rsid w:val="003D0B2F"/>
    <w:rsid w:val="003D0CF0"/>
    <w:rsid w:val="003D11EA"/>
    <w:rsid w:val="003D1B21"/>
    <w:rsid w:val="003D1BCE"/>
    <w:rsid w:val="003D1E14"/>
    <w:rsid w:val="003D1E2F"/>
    <w:rsid w:val="003D20C0"/>
    <w:rsid w:val="003D237A"/>
    <w:rsid w:val="003D2B95"/>
    <w:rsid w:val="003D2F75"/>
    <w:rsid w:val="003D332C"/>
    <w:rsid w:val="003D3486"/>
    <w:rsid w:val="003D34AF"/>
    <w:rsid w:val="003D35FA"/>
    <w:rsid w:val="003D36D5"/>
    <w:rsid w:val="003D3E47"/>
    <w:rsid w:val="003D3E57"/>
    <w:rsid w:val="003D471E"/>
    <w:rsid w:val="003D4A74"/>
    <w:rsid w:val="003D4B32"/>
    <w:rsid w:val="003D4E58"/>
    <w:rsid w:val="003D4F6A"/>
    <w:rsid w:val="003D5285"/>
    <w:rsid w:val="003D5C76"/>
    <w:rsid w:val="003D6061"/>
    <w:rsid w:val="003D60A2"/>
    <w:rsid w:val="003D66FE"/>
    <w:rsid w:val="003D6A28"/>
    <w:rsid w:val="003D6C8B"/>
    <w:rsid w:val="003D6DF0"/>
    <w:rsid w:val="003D72A2"/>
    <w:rsid w:val="003D72D6"/>
    <w:rsid w:val="003D78F0"/>
    <w:rsid w:val="003D7ADF"/>
    <w:rsid w:val="003D7B75"/>
    <w:rsid w:val="003E05CF"/>
    <w:rsid w:val="003E0910"/>
    <w:rsid w:val="003E152D"/>
    <w:rsid w:val="003E175B"/>
    <w:rsid w:val="003E17FD"/>
    <w:rsid w:val="003E1962"/>
    <w:rsid w:val="003E19C8"/>
    <w:rsid w:val="003E1B55"/>
    <w:rsid w:val="003E1B9D"/>
    <w:rsid w:val="003E1BA9"/>
    <w:rsid w:val="003E1F6A"/>
    <w:rsid w:val="003E259E"/>
    <w:rsid w:val="003E275C"/>
    <w:rsid w:val="003E29D3"/>
    <w:rsid w:val="003E2B73"/>
    <w:rsid w:val="003E2D22"/>
    <w:rsid w:val="003E2E36"/>
    <w:rsid w:val="003E2FBD"/>
    <w:rsid w:val="003E2FF2"/>
    <w:rsid w:val="003E3115"/>
    <w:rsid w:val="003E335C"/>
    <w:rsid w:val="003E34D3"/>
    <w:rsid w:val="003E3557"/>
    <w:rsid w:val="003E3A78"/>
    <w:rsid w:val="003E3CB0"/>
    <w:rsid w:val="003E3DEB"/>
    <w:rsid w:val="003E4011"/>
    <w:rsid w:val="003E41CA"/>
    <w:rsid w:val="003E43D5"/>
    <w:rsid w:val="003E49A6"/>
    <w:rsid w:val="003E4AD3"/>
    <w:rsid w:val="003E593C"/>
    <w:rsid w:val="003E59F7"/>
    <w:rsid w:val="003E5A71"/>
    <w:rsid w:val="003E5A86"/>
    <w:rsid w:val="003E687C"/>
    <w:rsid w:val="003E6BF2"/>
    <w:rsid w:val="003E736A"/>
    <w:rsid w:val="003E7548"/>
    <w:rsid w:val="003E7950"/>
    <w:rsid w:val="003F00BE"/>
    <w:rsid w:val="003F0153"/>
    <w:rsid w:val="003F03D5"/>
    <w:rsid w:val="003F131B"/>
    <w:rsid w:val="003F16D7"/>
    <w:rsid w:val="003F19C4"/>
    <w:rsid w:val="003F1A1E"/>
    <w:rsid w:val="003F1A27"/>
    <w:rsid w:val="003F1A88"/>
    <w:rsid w:val="003F217C"/>
    <w:rsid w:val="003F27C9"/>
    <w:rsid w:val="003F2A2C"/>
    <w:rsid w:val="003F2BDE"/>
    <w:rsid w:val="003F2C79"/>
    <w:rsid w:val="003F2E32"/>
    <w:rsid w:val="003F30A8"/>
    <w:rsid w:val="003F3124"/>
    <w:rsid w:val="003F331F"/>
    <w:rsid w:val="003F340E"/>
    <w:rsid w:val="003F38DC"/>
    <w:rsid w:val="003F3A70"/>
    <w:rsid w:val="003F3C44"/>
    <w:rsid w:val="003F4176"/>
    <w:rsid w:val="003F4A7B"/>
    <w:rsid w:val="003F4B22"/>
    <w:rsid w:val="003F4F97"/>
    <w:rsid w:val="003F533E"/>
    <w:rsid w:val="003F5370"/>
    <w:rsid w:val="003F57C4"/>
    <w:rsid w:val="003F5BDB"/>
    <w:rsid w:val="003F5BFC"/>
    <w:rsid w:val="003F5D6F"/>
    <w:rsid w:val="003F5E22"/>
    <w:rsid w:val="003F5EFF"/>
    <w:rsid w:val="003F5F45"/>
    <w:rsid w:val="003F6108"/>
    <w:rsid w:val="003F682E"/>
    <w:rsid w:val="003F6937"/>
    <w:rsid w:val="003F6D57"/>
    <w:rsid w:val="003F70D8"/>
    <w:rsid w:val="003F7149"/>
    <w:rsid w:val="003F7EFB"/>
    <w:rsid w:val="003F7F82"/>
    <w:rsid w:val="004002FD"/>
    <w:rsid w:val="00400664"/>
    <w:rsid w:val="00400C84"/>
    <w:rsid w:val="00400F7F"/>
    <w:rsid w:val="00401490"/>
    <w:rsid w:val="0040178D"/>
    <w:rsid w:val="0040217F"/>
    <w:rsid w:val="0040225F"/>
    <w:rsid w:val="0040245F"/>
    <w:rsid w:val="00403B8B"/>
    <w:rsid w:val="00404165"/>
    <w:rsid w:val="004048A9"/>
    <w:rsid w:val="00404D75"/>
    <w:rsid w:val="00405202"/>
    <w:rsid w:val="00405FB1"/>
    <w:rsid w:val="00406145"/>
    <w:rsid w:val="00406185"/>
    <w:rsid w:val="004062B3"/>
    <w:rsid w:val="004062D4"/>
    <w:rsid w:val="004062F1"/>
    <w:rsid w:val="0040638D"/>
    <w:rsid w:val="0040641D"/>
    <w:rsid w:val="0040648C"/>
    <w:rsid w:val="00406FEC"/>
    <w:rsid w:val="00406FFC"/>
    <w:rsid w:val="0040703A"/>
    <w:rsid w:val="00407606"/>
    <w:rsid w:val="004102F5"/>
    <w:rsid w:val="00410359"/>
    <w:rsid w:val="004105F2"/>
    <w:rsid w:val="00410BB6"/>
    <w:rsid w:val="00410D0B"/>
    <w:rsid w:val="0041119E"/>
    <w:rsid w:val="0041145C"/>
    <w:rsid w:val="00411758"/>
    <w:rsid w:val="004119BD"/>
    <w:rsid w:val="00411C94"/>
    <w:rsid w:val="0041229C"/>
    <w:rsid w:val="00412555"/>
    <w:rsid w:val="00412E25"/>
    <w:rsid w:val="004132EB"/>
    <w:rsid w:val="00413302"/>
    <w:rsid w:val="00413870"/>
    <w:rsid w:val="0041397D"/>
    <w:rsid w:val="00413EF5"/>
    <w:rsid w:val="00414284"/>
    <w:rsid w:val="00414C74"/>
    <w:rsid w:val="00415133"/>
    <w:rsid w:val="00415145"/>
    <w:rsid w:val="00415189"/>
    <w:rsid w:val="00415915"/>
    <w:rsid w:val="00415B3B"/>
    <w:rsid w:val="00415BC1"/>
    <w:rsid w:val="00415D08"/>
    <w:rsid w:val="00415DF9"/>
    <w:rsid w:val="00416007"/>
    <w:rsid w:val="0041602F"/>
    <w:rsid w:val="00416079"/>
    <w:rsid w:val="00416178"/>
    <w:rsid w:val="004164BB"/>
    <w:rsid w:val="00416AF6"/>
    <w:rsid w:val="00416CC1"/>
    <w:rsid w:val="00416EBA"/>
    <w:rsid w:val="00417203"/>
    <w:rsid w:val="0041765D"/>
    <w:rsid w:val="00417796"/>
    <w:rsid w:val="00417FD2"/>
    <w:rsid w:val="0042039D"/>
    <w:rsid w:val="00420773"/>
    <w:rsid w:val="00420902"/>
    <w:rsid w:val="00420B0D"/>
    <w:rsid w:val="00420BA1"/>
    <w:rsid w:val="00420CC9"/>
    <w:rsid w:val="00420D8A"/>
    <w:rsid w:val="00420F5E"/>
    <w:rsid w:val="004214CB"/>
    <w:rsid w:val="00421CD0"/>
    <w:rsid w:val="004221D5"/>
    <w:rsid w:val="00422899"/>
    <w:rsid w:val="004234EA"/>
    <w:rsid w:val="004234F9"/>
    <w:rsid w:val="00423629"/>
    <w:rsid w:val="004236B8"/>
    <w:rsid w:val="004238A2"/>
    <w:rsid w:val="00423DE3"/>
    <w:rsid w:val="00423EB1"/>
    <w:rsid w:val="00424FEF"/>
    <w:rsid w:val="00424FFD"/>
    <w:rsid w:val="004250D2"/>
    <w:rsid w:val="00425884"/>
    <w:rsid w:val="00425B11"/>
    <w:rsid w:val="00426364"/>
    <w:rsid w:val="004269CA"/>
    <w:rsid w:val="00426B72"/>
    <w:rsid w:val="00426B91"/>
    <w:rsid w:val="00426E11"/>
    <w:rsid w:val="004270B6"/>
    <w:rsid w:val="0042718F"/>
    <w:rsid w:val="004276AD"/>
    <w:rsid w:val="00427705"/>
    <w:rsid w:val="00427A44"/>
    <w:rsid w:val="0043007D"/>
    <w:rsid w:val="004302EF"/>
    <w:rsid w:val="004304BF"/>
    <w:rsid w:val="0043064C"/>
    <w:rsid w:val="004307F4"/>
    <w:rsid w:val="00430ADE"/>
    <w:rsid w:val="00430F5B"/>
    <w:rsid w:val="00430F5F"/>
    <w:rsid w:val="0043112D"/>
    <w:rsid w:val="004312B1"/>
    <w:rsid w:val="00431546"/>
    <w:rsid w:val="0043167D"/>
    <w:rsid w:val="004317EC"/>
    <w:rsid w:val="00431FD5"/>
    <w:rsid w:val="0043226F"/>
    <w:rsid w:val="00432B24"/>
    <w:rsid w:val="0043305C"/>
    <w:rsid w:val="004336F4"/>
    <w:rsid w:val="0043395F"/>
    <w:rsid w:val="00433ACD"/>
    <w:rsid w:val="00433B40"/>
    <w:rsid w:val="00433E08"/>
    <w:rsid w:val="00434134"/>
    <w:rsid w:val="00434565"/>
    <w:rsid w:val="004348BE"/>
    <w:rsid w:val="00434A75"/>
    <w:rsid w:val="00434DA3"/>
    <w:rsid w:val="00434E1E"/>
    <w:rsid w:val="004350F5"/>
    <w:rsid w:val="004352EA"/>
    <w:rsid w:val="00435667"/>
    <w:rsid w:val="0043595D"/>
    <w:rsid w:val="00435C40"/>
    <w:rsid w:val="00435F7D"/>
    <w:rsid w:val="004360A1"/>
    <w:rsid w:val="004368A9"/>
    <w:rsid w:val="00437113"/>
    <w:rsid w:val="004401A2"/>
    <w:rsid w:val="004402EB"/>
    <w:rsid w:val="004406C2"/>
    <w:rsid w:val="00440A01"/>
    <w:rsid w:val="00440A49"/>
    <w:rsid w:val="00440AA6"/>
    <w:rsid w:val="00440C7C"/>
    <w:rsid w:val="00440E0D"/>
    <w:rsid w:val="00440F3A"/>
    <w:rsid w:val="0044151B"/>
    <w:rsid w:val="00441606"/>
    <w:rsid w:val="00441E86"/>
    <w:rsid w:val="00441F9E"/>
    <w:rsid w:val="004420B7"/>
    <w:rsid w:val="004422AF"/>
    <w:rsid w:val="004428F3"/>
    <w:rsid w:val="004428F4"/>
    <w:rsid w:val="00442A1D"/>
    <w:rsid w:val="00442BFD"/>
    <w:rsid w:val="00443113"/>
    <w:rsid w:val="0044379F"/>
    <w:rsid w:val="00443843"/>
    <w:rsid w:val="00443E13"/>
    <w:rsid w:val="00444060"/>
    <w:rsid w:val="004446DD"/>
    <w:rsid w:val="00444869"/>
    <w:rsid w:val="00444ABC"/>
    <w:rsid w:val="00444B20"/>
    <w:rsid w:val="00444D6A"/>
    <w:rsid w:val="004452A2"/>
    <w:rsid w:val="004455D1"/>
    <w:rsid w:val="004457F7"/>
    <w:rsid w:val="00445AB9"/>
    <w:rsid w:val="00445BD2"/>
    <w:rsid w:val="00445D65"/>
    <w:rsid w:val="004460B1"/>
    <w:rsid w:val="00446433"/>
    <w:rsid w:val="00446600"/>
    <w:rsid w:val="00446617"/>
    <w:rsid w:val="00446A33"/>
    <w:rsid w:val="00446A44"/>
    <w:rsid w:val="00446D83"/>
    <w:rsid w:val="00446E2A"/>
    <w:rsid w:val="0044707F"/>
    <w:rsid w:val="004474B2"/>
    <w:rsid w:val="0044779B"/>
    <w:rsid w:val="00447C86"/>
    <w:rsid w:val="00450386"/>
    <w:rsid w:val="00450859"/>
    <w:rsid w:val="00450D81"/>
    <w:rsid w:val="004511E6"/>
    <w:rsid w:val="004515BE"/>
    <w:rsid w:val="00451715"/>
    <w:rsid w:val="0045220C"/>
    <w:rsid w:val="00452225"/>
    <w:rsid w:val="0045222D"/>
    <w:rsid w:val="00452291"/>
    <w:rsid w:val="004529C0"/>
    <w:rsid w:val="00452BDD"/>
    <w:rsid w:val="00452CF5"/>
    <w:rsid w:val="00452F45"/>
    <w:rsid w:val="0045390A"/>
    <w:rsid w:val="00453E13"/>
    <w:rsid w:val="00454183"/>
    <w:rsid w:val="00454615"/>
    <w:rsid w:val="00454A0B"/>
    <w:rsid w:val="00454BA8"/>
    <w:rsid w:val="00454F8B"/>
    <w:rsid w:val="0045549A"/>
    <w:rsid w:val="004555A5"/>
    <w:rsid w:val="00455850"/>
    <w:rsid w:val="0045602A"/>
    <w:rsid w:val="004563A0"/>
    <w:rsid w:val="0045640D"/>
    <w:rsid w:val="004566FF"/>
    <w:rsid w:val="004568A7"/>
    <w:rsid w:val="0045693A"/>
    <w:rsid w:val="00456AB1"/>
    <w:rsid w:val="00456C54"/>
    <w:rsid w:val="0045763D"/>
    <w:rsid w:val="00457759"/>
    <w:rsid w:val="00457D15"/>
    <w:rsid w:val="00457E14"/>
    <w:rsid w:val="0046002F"/>
    <w:rsid w:val="00460394"/>
    <w:rsid w:val="00460705"/>
    <w:rsid w:val="00460A7E"/>
    <w:rsid w:val="00460C7C"/>
    <w:rsid w:val="00460EFC"/>
    <w:rsid w:val="00460F9C"/>
    <w:rsid w:val="0046105D"/>
    <w:rsid w:val="004610A4"/>
    <w:rsid w:val="0046167B"/>
    <w:rsid w:val="004619EC"/>
    <w:rsid w:val="00462DB4"/>
    <w:rsid w:val="00463311"/>
    <w:rsid w:val="00463363"/>
    <w:rsid w:val="00463367"/>
    <w:rsid w:val="004635DD"/>
    <w:rsid w:val="00463C13"/>
    <w:rsid w:val="00463C43"/>
    <w:rsid w:val="00464300"/>
    <w:rsid w:val="0046435A"/>
    <w:rsid w:val="0046441E"/>
    <w:rsid w:val="00464452"/>
    <w:rsid w:val="00464C2F"/>
    <w:rsid w:val="00464FA2"/>
    <w:rsid w:val="00465450"/>
    <w:rsid w:val="004654D3"/>
    <w:rsid w:val="00465881"/>
    <w:rsid w:val="00465A09"/>
    <w:rsid w:val="00465C4D"/>
    <w:rsid w:val="004662DA"/>
    <w:rsid w:val="004664BB"/>
    <w:rsid w:val="0046662A"/>
    <w:rsid w:val="0046664E"/>
    <w:rsid w:val="00466875"/>
    <w:rsid w:val="00466E58"/>
    <w:rsid w:val="00466F53"/>
    <w:rsid w:val="00466F81"/>
    <w:rsid w:val="004672CB"/>
    <w:rsid w:val="004674BC"/>
    <w:rsid w:val="00467506"/>
    <w:rsid w:val="00467531"/>
    <w:rsid w:val="00467892"/>
    <w:rsid w:val="004679E8"/>
    <w:rsid w:val="00467D26"/>
    <w:rsid w:val="0047021C"/>
    <w:rsid w:val="00470839"/>
    <w:rsid w:val="00470877"/>
    <w:rsid w:val="00470ACA"/>
    <w:rsid w:val="00470B1D"/>
    <w:rsid w:val="00470DE4"/>
    <w:rsid w:val="004714D5"/>
    <w:rsid w:val="00471B67"/>
    <w:rsid w:val="00471BF4"/>
    <w:rsid w:val="00471DE6"/>
    <w:rsid w:val="0047210C"/>
    <w:rsid w:val="00472145"/>
    <w:rsid w:val="004723E2"/>
    <w:rsid w:val="00472535"/>
    <w:rsid w:val="004727EF"/>
    <w:rsid w:val="00472813"/>
    <w:rsid w:val="0047281D"/>
    <w:rsid w:val="00472DDD"/>
    <w:rsid w:val="00472FA5"/>
    <w:rsid w:val="00473A47"/>
    <w:rsid w:val="00474180"/>
    <w:rsid w:val="00474281"/>
    <w:rsid w:val="00474726"/>
    <w:rsid w:val="00475094"/>
    <w:rsid w:val="00475268"/>
    <w:rsid w:val="004755DD"/>
    <w:rsid w:val="00475759"/>
    <w:rsid w:val="004758C3"/>
    <w:rsid w:val="004758ED"/>
    <w:rsid w:val="00475966"/>
    <w:rsid w:val="00475DD4"/>
    <w:rsid w:val="00475E9D"/>
    <w:rsid w:val="00476183"/>
    <w:rsid w:val="0047644D"/>
    <w:rsid w:val="004769D8"/>
    <w:rsid w:val="00476D33"/>
    <w:rsid w:val="0047709A"/>
    <w:rsid w:val="00477692"/>
    <w:rsid w:val="0048017C"/>
    <w:rsid w:val="00480263"/>
    <w:rsid w:val="004803E7"/>
    <w:rsid w:val="004806D2"/>
    <w:rsid w:val="00480A85"/>
    <w:rsid w:val="00480D2B"/>
    <w:rsid w:val="00480F9F"/>
    <w:rsid w:val="00481160"/>
    <w:rsid w:val="00481179"/>
    <w:rsid w:val="0048182B"/>
    <w:rsid w:val="00481B82"/>
    <w:rsid w:val="00482009"/>
    <w:rsid w:val="00482011"/>
    <w:rsid w:val="00482212"/>
    <w:rsid w:val="004824AF"/>
    <w:rsid w:val="004829CE"/>
    <w:rsid w:val="00482B6B"/>
    <w:rsid w:val="00482DE0"/>
    <w:rsid w:val="00482EE0"/>
    <w:rsid w:val="0048307D"/>
    <w:rsid w:val="004839AE"/>
    <w:rsid w:val="00483A10"/>
    <w:rsid w:val="00484325"/>
    <w:rsid w:val="0048471E"/>
    <w:rsid w:val="0048475F"/>
    <w:rsid w:val="0048479D"/>
    <w:rsid w:val="00484CDE"/>
    <w:rsid w:val="00484DB3"/>
    <w:rsid w:val="00484E2C"/>
    <w:rsid w:val="00485095"/>
    <w:rsid w:val="004853A7"/>
    <w:rsid w:val="0048584B"/>
    <w:rsid w:val="004858EB"/>
    <w:rsid w:val="004859F8"/>
    <w:rsid w:val="00485AEE"/>
    <w:rsid w:val="00485D4C"/>
    <w:rsid w:val="00485F7F"/>
    <w:rsid w:val="004860F8"/>
    <w:rsid w:val="004862D5"/>
    <w:rsid w:val="004866C7"/>
    <w:rsid w:val="00486C55"/>
    <w:rsid w:val="00487007"/>
    <w:rsid w:val="00487126"/>
    <w:rsid w:val="00487A97"/>
    <w:rsid w:val="00487F9E"/>
    <w:rsid w:val="00490011"/>
    <w:rsid w:val="00490022"/>
    <w:rsid w:val="004900FE"/>
    <w:rsid w:val="0049024C"/>
    <w:rsid w:val="00490475"/>
    <w:rsid w:val="004909D3"/>
    <w:rsid w:val="00490A63"/>
    <w:rsid w:val="00491335"/>
    <w:rsid w:val="004914A9"/>
    <w:rsid w:val="004915A1"/>
    <w:rsid w:val="00491863"/>
    <w:rsid w:val="00491A3C"/>
    <w:rsid w:val="00491FA5"/>
    <w:rsid w:val="00492128"/>
    <w:rsid w:val="004923FE"/>
    <w:rsid w:val="00492486"/>
    <w:rsid w:val="0049248B"/>
    <w:rsid w:val="00492552"/>
    <w:rsid w:val="00492603"/>
    <w:rsid w:val="00492A60"/>
    <w:rsid w:val="0049335E"/>
    <w:rsid w:val="004937DA"/>
    <w:rsid w:val="00493BC6"/>
    <w:rsid w:val="00493C62"/>
    <w:rsid w:val="00493F2E"/>
    <w:rsid w:val="00494280"/>
    <w:rsid w:val="0049455E"/>
    <w:rsid w:val="00494679"/>
    <w:rsid w:val="004946BE"/>
    <w:rsid w:val="00494A4F"/>
    <w:rsid w:val="00494B37"/>
    <w:rsid w:val="00494DA3"/>
    <w:rsid w:val="00494EE2"/>
    <w:rsid w:val="00495281"/>
    <w:rsid w:val="00495610"/>
    <w:rsid w:val="0049571F"/>
    <w:rsid w:val="00496971"/>
    <w:rsid w:val="00496A38"/>
    <w:rsid w:val="00496B8A"/>
    <w:rsid w:val="00496C62"/>
    <w:rsid w:val="00496D1B"/>
    <w:rsid w:val="00497081"/>
    <w:rsid w:val="00497610"/>
    <w:rsid w:val="00497A1A"/>
    <w:rsid w:val="00497BC7"/>
    <w:rsid w:val="004A09F3"/>
    <w:rsid w:val="004A0F66"/>
    <w:rsid w:val="004A105F"/>
    <w:rsid w:val="004A152E"/>
    <w:rsid w:val="004A1620"/>
    <w:rsid w:val="004A165D"/>
    <w:rsid w:val="004A1876"/>
    <w:rsid w:val="004A1AE8"/>
    <w:rsid w:val="004A1D7B"/>
    <w:rsid w:val="004A21BB"/>
    <w:rsid w:val="004A2A62"/>
    <w:rsid w:val="004A2B26"/>
    <w:rsid w:val="004A2B74"/>
    <w:rsid w:val="004A31DB"/>
    <w:rsid w:val="004A32B7"/>
    <w:rsid w:val="004A33D8"/>
    <w:rsid w:val="004A36BC"/>
    <w:rsid w:val="004A3986"/>
    <w:rsid w:val="004A39DF"/>
    <w:rsid w:val="004A3CBA"/>
    <w:rsid w:val="004A434B"/>
    <w:rsid w:val="004A46A8"/>
    <w:rsid w:val="004A4ABC"/>
    <w:rsid w:val="004A4B7D"/>
    <w:rsid w:val="004A4C52"/>
    <w:rsid w:val="004A4C98"/>
    <w:rsid w:val="004A4FB4"/>
    <w:rsid w:val="004A5713"/>
    <w:rsid w:val="004A5F1A"/>
    <w:rsid w:val="004A6168"/>
    <w:rsid w:val="004A617B"/>
    <w:rsid w:val="004A6574"/>
    <w:rsid w:val="004A6E1A"/>
    <w:rsid w:val="004A6F79"/>
    <w:rsid w:val="004A7788"/>
    <w:rsid w:val="004A7897"/>
    <w:rsid w:val="004A79F7"/>
    <w:rsid w:val="004A7D2A"/>
    <w:rsid w:val="004A7ED9"/>
    <w:rsid w:val="004A7F86"/>
    <w:rsid w:val="004B062C"/>
    <w:rsid w:val="004B0B67"/>
    <w:rsid w:val="004B11DB"/>
    <w:rsid w:val="004B1591"/>
    <w:rsid w:val="004B1636"/>
    <w:rsid w:val="004B1C12"/>
    <w:rsid w:val="004B1D6C"/>
    <w:rsid w:val="004B1F50"/>
    <w:rsid w:val="004B212C"/>
    <w:rsid w:val="004B2297"/>
    <w:rsid w:val="004B2300"/>
    <w:rsid w:val="004B233B"/>
    <w:rsid w:val="004B2B0D"/>
    <w:rsid w:val="004B2B5A"/>
    <w:rsid w:val="004B2BCA"/>
    <w:rsid w:val="004B2F30"/>
    <w:rsid w:val="004B3777"/>
    <w:rsid w:val="004B3A03"/>
    <w:rsid w:val="004B3D38"/>
    <w:rsid w:val="004B403D"/>
    <w:rsid w:val="004B43A9"/>
    <w:rsid w:val="004B4570"/>
    <w:rsid w:val="004B4D4A"/>
    <w:rsid w:val="004B4D7B"/>
    <w:rsid w:val="004B4D8E"/>
    <w:rsid w:val="004B4DAC"/>
    <w:rsid w:val="004B5115"/>
    <w:rsid w:val="004B5386"/>
    <w:rsid w:val="004B5963"/>
    <w:rsid w:val="004B62DD"/>
    <w:rsid w:val="004B6675"/>
    <w:rsid w:val="004B69E0"/>
    <w:rsid w:val="004B7252"/>
    <w:rsid w:val="004B770B"/>
    <w:rsid w:val="004B7B4C"/>
    <w:rsid w:val="004B7C4F"/>
    <w:rsid w:val="004C0160"/>
    <w:rsid w:val="004C0162"/>
    <w:rsid w:val="004C0237"/>
    <w:rsid w:val="004C08EA"/>
    <w:rsid w:val="004C0AAF"/>
    <w:rsid w:val="004C0D17"/>
    <w:rsid w:val="004C0F0D"/>
    <w:rsid w:val="004C0F0F"/>
    <w:rsid w:val="004C0F6E"/>
    <w:rsid w:val="004C10A1"/>
    <w:rsid w:val="004C139B"/>
    <w:rsid w:val="004C1788"/>
    <w:rsid w:val="004C2C3A"/>
    <w:rsid w:val="004C2E64"/>
    <w:rsid w:val="004C2F47"/>
    <w:rsid w:val="004C3419"/>
    <w:rsid w:val="004C35ED"/>
    <w:rsid w:val="004C35F9"/>
    <w:rsid w:val="004C3ABD"/>
    <w:rsid w:val="004C3D48"/>
    <w:rsid w:val="004C463D"/>
    <w:rsid w:val="004C48D4"/>
    <w:rsid w:val="004C4B9F"/>
    <w:rsid w:val="004C4D2A"/>
    <w:rsid w:val="004C4E1B"/>
    <w:rsid w:val="004C4ED0"/>
    <w:rsid w:val="004C4F12"/>
    <w:rsid w:val="004C521C"/>
    <w:rsid w:val="004C538E"/>
    <w:rsid w:val="004C55C7"/>
    <w:rsid w:val="004C5AAE"/>
    <w:rsid w:val="004C5BC2"/>
    <w:rsid w:val="004C6215"/>
    <w:rsid w:val="004C63FB"/>
    <w:rsid w:val="004C6490"/>
    <w:rsid w:val="004C66ED"/>
    <w:rsid w:val="004C682B"/>
    <w:rsid w:val="004C6F54"/>
    <w:rsid w:val="004C730A"/>
    <w:rsid w:val="004C7899"/>
    <w:rsid w:val="004C797A"/>
    <w:rsid w:val="004C7C00"/>
    <w:rsid w:val="004C7D92"/>
    <w:rsid w:val="004D058B"/>
    <w:rsid w:val="004D0886"/>
    <w:rsid w:val="004D08A0"/>
    <w:rsid w:val="004D0C24"/>
    <w:rsid w:val="004D0D08"/>
    <w:rsid w:val="004D0DF9"/>
    <w:rsid w:val="004D0FA2"/>
    <w:rsid w:val="004D126A"/>
    <w:rsid w:val="004D1392"/>
    <w:rsid w:val="004D14F4"/>
    <w:rsid w:val="004D1753"/>
    <w:rsid w:val="004D1A60"/>
    <w:rsid w:val="004D1ACA"/>
    <w:rsid w:val="004D283A"/>
    <w:rsid w:val="004D2BA6"/>
    <w:rsid w:val="004D3043"/>
    <w:rsid w:val="004D3062"/>
    <w:rsid w:val="004D3264"/>
    <w:rsid w:val="004D37AD"/>
    <w:rsid w:val="004D41D6"/>
    <w:rsid w:val="004D45E9"/>
    <w:rsid w:val="004D45F7"/>
    <w:rsid w:val="004D4635"/>
    <w:rsid w:val="004D4BFA"/>
    <w:rsid w:val="004D53AD"/>
    <w:rsid w:val="004D5667"/>
    <w:rsid w:val="004D585F"/>
    <w:rsid w:val="004D59D8"/>
    <w:rsid w:val="004D5A43"/>
    <w:rsid w:val="004D5B05"/>
    <w:rsid w:val="004D5B93"/>
    <w:rsid w:val="004D613F"/>
    <w:rsid w:val="004D63E7"/>
    <w:rsid w:val="004D67D6"/>
    <w:rsid w:val="004D6AB5"/>
    <w:rsid w:val="004D7330"/>
    <w:rsid w:val="004D7379"/>
    <w:rsid w:val="004D73B1"/>
    <w:rsid w:val="004D77D6"/>
    <w:rsid w:val="004D78A5"/>
    <w:rsid w:val="004D7C7F"/>
    <w:rsid w:val="004D7DE0"/>
    <w:rsid w:val="004D7FDE"/>
    <w:rsid w:val="004E0158"/>
    <w:rsid w:val="004E02CF"/>
    <w:rsid w:val="004E05C0"/>
    <w:rsid w:val="004E0A15"/>
    <w:rsid w:val="004E0A2A"/>
    <w:rsid w:val="004E0C1D"/>
    <w:rsid w:val="004E0C88"/>
    <w:rsid w:val="004E0EC4"/>
    <w:rsid w:val="004E18EF"/>
    <w:rsid w:val="004E1C98"/>
    <w:rsid w:val="004E1CD4"/>
    <w:rsid w:val="004E21C6"/>
    <w:rsid w:val="004E22C0"/>
    <w:rsid w:val="004E299C"/>
    <w:rsid w:val="004E2AC1"/>
    <w:rsid w:val="004E2AC5"/>
    <w:rsid w:val="004E2BA9"/>
    <w:rsid w:val="004E2FE7"/>
    <w:rsid w:val="004E393E"/>
    <w:rsid w:val="004E3AA0"/>
    <w:rsid w:val="004E3E0E"/>
    <w:rsid w:val="004E3E71"/>
    <w:rsid w:val="004E466F"/>
    <w:rsid w:val="004E4695"/>
    <w:rsid w:val="004E4854"/>
    <w:rsid w:val="004E4C09"/>
    <w:rsid w:val="004E5C76"/>
    <w:rsid w:val="004E6305"/>
    <w:rsid w:val="004E6527"/>
    <w:rsid w:val="004E6824"/>
    <w:rsid w:val="004E7248"/>
    <w:rsid w:val="004E727A"/>
    <w:rsid w:val="004E72C6"/>
    <w:rsid w:val="004E78CD"/>
    <w:rsid w:val="004E7C5D"/>
    <w:rsid w:val="004E7DDE"/>
    <w:rsid w:val="004F0002"/>
    <w:rsid w:val="004F0363"/>
    <w:rsid w:val="004F0470"/>
    <w:rsid w:val="004F0612"/>
    <w:rsid w:val="004F071D"/>
    <w:rsid w:val="004F0826"/>
    <w:rsid w:val="004F09FF"/>
    <w:rsid w:val="004F0ABF"/>
    <w:rsid w:val="004F15C0"/>
    <w:rsid w:val="004F1E78"/>
    <w:rsid w:val="004F1F26"/>
    <w:rsid w:val="004F264F"/>
    <w:rsid w:val="004F2B4C"/>
    <w:rsid w:val="004F2BFF"/>
    <w:rsid w:val="004F3E5A"/>
    <w:rsid w:val="004F442B"/>
    <w:rsid w:val="004F51CD"/>
    <w:rsid w:val="004F56BE"/>
    <w:rsid w:val="004F56EF"/>
    <w:rsid w:val="004F59C2"/>
    <w:rsid w:val="004F5A3B"/>
    <w:rsid w:val="004F680E"/>
    <w:rsid w:val="004F6878"/>
    <w:rsid w:val="004F6B17"/>
    <w:rsid w:val="004F6B9D"/>
    <w:rsid w:val="004F6EF6"/>
    <w:rsid w:val="004F705A"/>
    <w:rsid w:val="004F764C"/>
    <w:rsid w:val="004F7772"/>
    <w:rsid w:val="004F7C03"/>
    <w:rsid w:val="005000A8"/>
    <w:rsid w:val="0050060C"/>
    <w:rsid w:val="00500B5F"/>
    <w:rsid w:val="005015A7"/>
    <w:rsid w:val="005016E8"/>
    <w:rsid w:val="00501E3A"/>
    <w:rsid w:val="00501E59"/>
    <w:rsid w:val="00502024"/>
    <w:rsid w:val="005022EA"/>
    <w:rsid w:val="00502390"/>
    <w:rsid w:val="0050243E"/>
    <w:rsid w:val="00502FD7"/>
    <w:rsid w:val="00503317"/>
    <w:rsid w:val="005037F1"/>
    <w:rsid w:val="00503907"/>
    <w:rsid w:val="00503ACD"/>
    <w:rsid w:val="00503C48"/>
    <w:rsid w:val="00503DC2"/>
    <w:rsid w:val="00504905"/>
    <w:rsid w:val="00505327"/>
    <w:rsid w:val="00505C41"/>
    <w:rsid w:val="00506073"/>
    <w:rsid w:val="0050611E"/>
    <w:rsid w:val="005065EC"/>
    <w:rsid w:val="00506B81"/>
    <w:rsid w:val="00506C5B"/>
    <w:rsid w:val="00506D2D"/>
    <w:rsid w:val="00506D5E"/>
    <w:rsid w:val="005073E9"/>
    <w:rsid w:val="00507769"/>
    <w:rsid w:val="0051052C"/>
    <w:rsid w:val="00510900"/>
    <w:rsid w:val="00510E3D"/>
    <w:rsid w:val="00510F8B"/>
    <w:rsid w:val="0051102D"/>
    <w:rsid w:val="00511548"/>
    <w:rsid w:val="005117E4"/>
    <w:rsid w:val="0051188B"/>
    <w:rsid w:val="00511A6D"/>
    <w:rsid w:val="00511B0B"/>
    <w:rsid w:val="00511BFA"/>
    <w:rsid w:val="00511D04"/>
    <w:rsid w:val="00511DD1"/>
    <w:rsid w:val="00511E0D"/>
    <w:rsid w:val="00512566"/>
    <w:rsid w:val="00512927"/>
    <w:rsid w:val="005134B3"/>
    <w:rsid w:val="0051380C"/>
    <w:rsid w:val="00513BD8"/>
    <w:rsid w:val="00513CB1"/>
    <w:rsid w:val="00513D45"/>
    <w:rsid w:val="00513D58"/>
    <w:rsid w:val="00514417"/>
    <w:rsid w:val="005147AA"/>
    <w:rsid w:val="005148DF"/>
    <w:rsid w:val="00514911"/>
    <w:rsid w:val="00514AD1"/>
    <w:rsid w:val="00514D80"/>
    <w:rsid w:val="0051510F"/>
    <w:rsid w:val="005153A5"/>
    <w:rsid w:val="00515416"/>
    <w:rsid w:val="005159AF"/>
    <w:rsid w:val="00515ABB"/>
    <w:rsid w:val="005163CB"/>
    <w:rsid w:val="005165D1"/>
    <w:rsid w:val="00516940"/>
    <w:rsid w:val="00516C20"/>
    <w:rsid w:val="00516C96"/>
    <w:rsid w:val="00516D40"/>
    <w:rsid w:val="005170F3"/>
    <w:rsid w:val="005171BE"/>
    <w:rsid w:val="0051739E"/>
    <w:rsid w:val="005177C7"/>
    <w:rsid w:val="00520007"/>
    <w:rsid w:val="0052075E"/>
    <w:rsid w:val="005211DE"/>
    <w:rsid w:val="00521278"/>
    <w:rsid w:val="00521444"/>
    <w:rsid w:val="005216EC"/>
    <w:rsid w:val="00521729"/>
    <w:rsid w:val="005228C9"/>
    <w:rsid w:val="00522DE5"/>
    <w:rsid w:val="00522FA0"/>
    <w:rsid w:val="0052308C"/>
    <w:rsid w:val="0052320C"/>
    <w:rsid w:val="005238E3"/>
    <w:rsid w:val="00523D56"/>
    <w:rsid w:val="00524112"/>
    <w:rsid w:val="0052438C"/>
    <w:rsid w:val="00524A81"/>
    <w:rsid w:val="00524B60"/>
    <w:rsid w:val="00524D13"/>
    <w:rsid w:val="005258BD"/>
    <w:rsid w:val="00525AF4"/>
    <w:rsid w:val="00525C5E"/>
    <w:rsid w:val="00525C6E"/>
    <w:rsid w:val="00525EC8"/>
    <w:rsid w:val="0052601A"/>
    <w:rsid w:val="00526170"/>
    <w:rsid w:val="00526377"/>
    <w:rsid w:val="00526D95"/>
    <w:rsid w:val="00527A5C"/>
    <w:rsid w:val="00527DD3"/>
    <w:rsid w:val="005302E8"/>
    <w:rsid w:val="005309E4"/>
    <w:rsid w:val="00531002"/>
    <w:rsid w:val="00531167"/>
    <w:rsid w:val="0053160D"/>
    <w:rsid w:val="00531692"/>
    <w:rsid w:val="00531783"/>
    <w:rsid w:val="00531D0E"/>
    <w:rsid w:val="00531EFB"/>
    <w:rsid w:val="005335BE"/>
    <w:rsid w:val="0053389B"/>
    <w:rsid w:val="00533DD6"/>
    <w:rsid w:val="005340EC"/>
    <w:rsid w:val="0053416C"/>
    <w:rsid w:val="00534489"/>
    <w:rsid w:val="00534BCA"/>
    <w:rsid w:val="00534CE4"/>
    <w:rsid w:val="0053560E"/>
    <w:rsid w:val="00535891"/>
    <w:rsid w:val="00536104"/>
    <w:rsid w:val="005361E7"/>
    <w:rsid w:val="005366DB"/>
    <w:rsid w:val="00536935"/>
    <w:rsid w:val="00536DD5"/>
    <w:rsid w:val="00537547"/>
    <w:rsid w:val="00537828"/>
    <w:rsid w:val="00537AB3"/>
    <w:rsid w:val="0054101C"/>
    <w:rsid w:val="005411B0"/>
    <w:rsid w:val="0054151A"/>
    <w:rsid w:val="005415A0"/>
    <w:rsid w:val="00541A3E"/>
    <w:rsid w:val="00542DFD"/>
    <w:rsid w:val="0054321E"/>
    <w:rsid w:val="00543863"/>
    <w:rsid w:val="00544257"/>
    <w:rsid w:val="0054468B"/>
    <w:rsid w:val="00544844"/>
    <w:rsid w:val="00544AC4"/>
    <w:rsid w:val="00544B30"/>
    <w:rsid w:val="00544CC2"/>
    <w:rsid w:val="00545501"/>
    <w:rsid w:val="005455B4"/>
    <w:rsid w:val="0054595C"/>
    <w:rsid w:val="00546158"/>
    <w:rsid w:val="0054634F"/>
    <w:rsid w:val="00546494"/>
    <w:rsid w:val="00546912"/>
    <w:rsid w:val="00546C67"/>
    <w:rsid w:val="00546ED2"/>
    <w:rsid w:val="005470D7"/>
    <w:rsid w:val="0054735C"/>
    <w:rsid w:val="0054739B"/>
    <w:rsid w:val="005473D7"/>
    <w:rsid w:val="0054743B"/>
    <w:rsid w:val="005478F9"/>
    <w:rsid w:val="00547A27"/>
    <w:rsid w:val="00547C3A"/>
    <w:rsid w:val="00547D57"/>
    <w:rsid w:val="00547F8F"/>
    <w:rsid w:val="00550081"/>
    <w:rsid w:val="0055044D"/>
    <w:rsid w:val="00550513"/>
    <w:rsid w:val="0055058F"/>
    <w:rsid w:val="005509CE"/>
    <w:rsid w:val="00550B00"/>
    <w:rsid w:val="00550C62"/>
    <w:rsid w:val="00550C88"/>
    <w:rsid w:val="00550E32"/>
    <w:rsid w:val="00550E56"/>
    <w:rsid w:val="0055104F"/>
    <w:rsid w:val="005514ED"/>
    <w:rsid w:val="005519D8"/>
    <w:rsid w:val="00551A16"/>
    <w:rsid w:val="00551BF2"/>
    <w:rsid w:val="00551CB5"/>
    <w:rsid w:val="005520A1"/>
    <w:rsid w:val="00552433"/>
    <w:rsid w:val="00552B3E"/>
    <w:rsid w:val="00552B9A"/>
    <w:rsid w:val="005530AE"/>
    <w:rsid w:val="0055322E"/>
    <w:rsid w:val="005532A7"/>
    <w:rsid w:val="005538DE"/>
    <w:rsid w:val="00553D33"/>
    <w:rsid w:val="00554334"/>
    <w:rsid w:val="00555679"/>
    <w:rsid w:val="00555754"/>
    <w:rsid w:val="005558A8"/>
    <w:rsid w:val="00555930"/>
    <w:rsid w:val="00556361"/>
    <w:rsid w:val="00556519"/>
    <w:rsid w:val="005566FC"/>
    <w:rsid w:val="00557773"/>
    <w:rsid w:val="00557A0C"/>
    <w:rsid w:val="0056016F"/>
    <w:rsid w:val="005607E6"/>
    <w:rsid w:val="00560FC9"/>
    <w:rsid w:val="005618C2"/>
    <w:rsid w:val="00561CD5"/>
    <w:rsid w:val="00561CFB"/>
    <w:rsid w:val="00561F84"/>
    <w:rsid w:val="0056202B"/>
    <w:rsid w:val="0056213F"/>
    <w:rsid w:val="00562255"/>
    <w:rsid w:val="00562271"/>
    <w:rsid w:val="005622D8"/>
    <w:rsid w:val="005625DA"/>
    <w:rsid w:val="00563362"/>
    <w:rsid w:val="00563B96"/>
    <w:rsid w:val="00564143"/>
    <w:rsid w:val="005641D9"/>
    <w:rsid w:val="00565029"/>
    <w:rsid w:val="005652ED"/>
    <w:rsid w:val="0056589B"/>
    <w:rsid w:val="00565AC6"/>
    <w:rsid w:val="00565C51"/>
    <w:rsid w:val="0056612A"/>
    <w:rsid w:val="00566297"/>
    <w:rsid w:val="00566675"/>
    <w:rsid w:val="00567319"/>
    <w:rsid w:val="00567360"/>
    <w:rsid w:val="005674DD"/>
    <w:rsid w:val="00567D30"/>
    <w:rsid w:val="00570AE8"/>
    <w:rsid w:val="00571118"/>
    <w:rsid w:val="005711E2"/>
    <w:rsid w:val="00571347"/>
    <w:rsid w:val="00571456"/>
    <w:rsid w:val="005724CB"/>
    <w:rsid w:val="005727C5"/>
    <w:rsid w:val="00572D26"/>
    <w:rsid w:val="00572D2F"/>
    <w:rsid w:val="00572E38"/>
    <w:rsid w:val="0057328B"/>
    <w:rsid w:val="005732CB"/>
    <w:rsid w:val="005733BD"/>
    <w:rsid w:val="005735C9"/>
    <w:rsid w:val="00573777"/>
    <w:rsid w:val="0057378B"/>
    <w:rsid w:val="005739DB"/>
    <w:rsid w:val="00573B3F"/>
    <w:rsid w:val="00573E4D"/>
    <w:rsid w:val="00573EE9"/>
    <w:rsid w:val="00573F7B"/>
    <w:rsid w:val="005741DD"/>
    <w:rsid w:val="005742E4"/>
    <w:rsid w:val="00574AB3"/>
    <w:rsid w:val="00574B9C"/>
    <w:rsid w:val="00575862"/>
    <w:rsid w:val="00575901"/>
    <w:rsid w:val="00575C1F"/>
    <w:rsid w:val="00575F2D"/>
    <w:rsid w:val="0057667F"/>
    <w:rsid w:val="005769A5"/>
    <w:rsid w:val="00576A6D"/>
    <w:rsid w:val="00576B30"/>
    <w:rsid w:val="0057701B"/>
    <w:rsid w:val="00577137"/>
    <w:rsid w:val="00577188"/>
    <w:rsid w:val="005776F3"/>
    <w:rsid w:val="00577CF1"/>
    <w:rsid w:val="00577DB9"/>
    <w:rsid w:val="00577E3B"/>
    <w:rsid w:val="005802DD"/>
    <w:rsid w:val="00580859"/>
    <w:rsid w:val="00580EE4"/>
    <w:rsid w:val="0058114F"/>
    <w:rsid w:val="005814C3"/>
    <w:rsid w:val="0058172E"/>
    <w:rsid w:val="0058196E"/>
    <w:rsid w:val="005819C3"/>
    <w:rsid w:val="00581F34"/>
    <w:rsid w:val="00582475"/>
    <w:rsid w:val="005824B6"/>
    <w:rsid w:val="005825C3"/>
    <w:rsid w:val="0058262F"/>
    <w:rsid w:val="005826EF"/>
    <w:rsid w:val="0058349E"/>
    <w:rsid w:val="00583760"/>
    <w:rsid w:val="00583BBB"/>
    <w:rsid w:val="00583CEB"/>
    <w:rsid w:val="00583D0D"/>
    <w:rsid w:val="0058440A"/>
    <w:rsid w:val="00584A7E"/>
    <w:rsid w:val="00585C21"/>
    <w:rsid w:val="0058648F"/>
    <w:rsid w:val="00586ADB"/>
    <w:rsid w:val="00586C27"/>
    <w:rsid w:val="0058722A"/>
    <w:rsid w:val="00587377"/>
    <w:rsid w:val="005875E3"/>
    <w:rsid w:val="0058775F"/>
    <w:rsid w:val="005909E0"/>
    <w:rsid w:val="0059113B"/>
    <w:rsid w:val="00591E92"/>
    <w:rsid w:val="0059217F"/>
    <w:rsid w:val="0059236D"/>
    <w:rsid w:val="0059246F"/>
    <w:rsid w:val="005927DA"/>
    <w:rsid w:val="00592A9B"/>
    <w:rsid w:val="00592B72"/>
    <w:rsid w:val="00592E74"/>
    <w:rsid w:val="00593137"/>
    <w:rsid w:val="00593292"/>
    <w:rsid w:val="00593295"/>
    <w:rsid w:val="00593604"/>
    <w:rsid w:val="00593958"/>
    <w:rsid w:val="00593ABE"/>
    <w:rsid w:val="00593BFF"/>
    <w:rsid w:val="00593F02"/>
    <w:rsid w:val="005942BE"/>
    <w:rsid w:val="00594916"/>
    <w:rsid w:val="00594A40"/>
    <w:rsid w:val="00594A6E"/>
    <w:rsid w:val="00594C61"/>
    <w:rsid w:val="005957FC"/>
    <w:rsid w:val="0059582E"/>
    <w:rsid w:val="005959FB"/>
    <w:rsid w:val="00595AEA"/>
    <w:rsid w:val="005960B0"/>
    <w:rsid w:val="00596733"/>
    <w:rsid w:val="00596755"/>
    <w:rsid w:val="00596863"/>
    <w:rsid w:val="00596B8E"/>
    <w:rsid w:val="00596BA7"/>
    <w:rsid w:val="00596E00"/>
    <w:rsid w:val="0059718A"/>
    <w:rsid w:val="005977E4"/>
    <w:rsid w:val="00597A56"/>
    <w:rsid w:val="00597E9F"/>
    <w:rsid w:val="005A03DF"/>
    <w:rsid w:val="005A066E"/>
    <w:rsid w:val="005A083A"/>
    <w:rsid w:val="005A0F40"/>
    <w:rsid w:val="005A1261"/>
    <w:rsid w:val="005A1285"/>
    <w:rsid w:val="005A158D"/>
    <w:rsid w:val="005A1907"/>
    <w:rsid w:val="005A19B4"/>
    <w:rsid w:val="005A1A86"/>
    <w:rsid w:val="005A1C5F"/>
    <w:rsid w:val="005A1DFB"/>
    <w:rsid w:val="005A1F27"/>
    <w:rsid w:val="005A1F8E"/>
    <w:rsid w:val="005A1F92"/>
    <w:rsid w:val="005A2142"/>
    <w:rsid w:val="005A250E"/>
    <w:rsid w:val="005A27CA"/>
    <w:rsid w:val="005A2B24"/>
    <w:rsid w:val="005A2BC4"/>
    <w:rsid w:val="005A2BE7"/>
    <w:rsid w:val="005A2E77"/>
    <w:rsid w:val="005A2F50"/>
    <w:rsid w:val="005A2FCD"/>
    <w:rsid w:val="005A35B0"/>
    <w:rsid w:val="005A3643"/>
    <w:rsid w:val="005A39AE"/>
    <w:rsid w:val="005A3A76"/>
    <w:rsid w:val="005A4351"/>
    <w:rsid w:val="005A43FA"/>
    <w:rsid w:val="005A44EC"/>
    <w:rsid w:val="005A46F9"/>
    <w:rsid w:val="005A46FE"/>
    <w:rsid w:val="005A47D3"/>
    <w:rsid w:val="005A4A03"/>
    <w:rsid w:val="005A4EAC"/>
    <w:rsid w:val="005A505D"/>
    <w:rsid w:val="005A5216"/>
    <w:rsid w:val="005A525A"/>
    <w:rsid w:val="005A5449"/>
    <w:rsid w:val="005A5762"/>
    <w:rsid w:val="005A5D3F"/>
    <w:rsid w:val="005A5E42"/>
    <w:rsid w:val="005A69AF"/>
    <w:rsid w:val="005A6AB9"/>
    <w:rsid w:val="005A6CEB"/>
    <w:rsid w:val="005A6D53"/>
    <w:rsid w:val="005A6F84"/>
    <w:rsid w:val="005A71D1"/>
    <w:rsid w:val="005A7384"/>
    <w:rsid w:val="005B029E"/>
    <w:rsid w:val="005B050B"/>
    <w:rsid w:val="005B097A"/>
    <w:rsid w:val="005B09B9"/>
    <w:rsid w:val="005B0C02"/>
    <w:rsid w:val="005B0C2F"/>
    <w:rsid w:val="005B1B73"/>
    <w:rsid w:val="005B22C3"/>
    <w:rsid w:val="005B23C4"/>
    <w:rsid w:val="005B2531"/>
    <w:rsid w:val="005B2BBB"/>
    <w:rsid w:val="005B2E92"/>
    <w:rsid w:val="005B2F1E"/>
    <w:rsid w:val="005B32A1"/>
    <w:rsid w:val="005B3D3D"/>
    <w:rsid w:val="005B3F3B"/>
    <w:rsid w:val="005B4143"/>
    <w:rsid w:val="005B45F9"/>
    <w:rsid w:val="005B4E89"/>
    <w:rsid w:val="005B5266"/>
    <w:rsid w:val="005B5C2B"/>
    <w:rsid w:val="005B5C6F"/>
    <w:rsid w:val="005B5E5B"/>
    <w:rsid w:val="005B69EA"/>
    <w:rsid w:val="005B6E7F"/>
    <w:rsid w:val="005B7090"/>
    <w:rsid w:val="005B7104"/>
    <w:rsid w:val="005B790F"/>
    <w:rsid w:val="005C04F8"/>
    <w:rsid w:val="005C09BA"/>
    <w:rsid w:val="005C0AB3"/>
    <w:rsid w:val="005C0AFC"/>
    <w:rsid w:val="005C134D"/>
    <w:rsid w:val="005C148D"/>
    <w:rsid w:val="005C163E"/>
    <w:rsid w:val="005C18E9"/>
    <w:rsid w:val="005C1937"/>
    <w:rsid w:val="005C21C0"/>
    <w:rsid w:val="005C2715"/>
    <w:rsid w:val="005C2BCF"/>
    <w:rsid w:val="005C2EB0"/>
    <w:rsid w:val="005C34DE"/>
    <w:rsid w:val="005C37A6"/>
    <w:rsid w:val="005C37B9"/>
    <w:rsid w:val="005C389B"/>
    <w:rsid w:val="005C409D"/>
    <w:rsid w:val="005C465F"/>
    <w:rsid w:val="005C49C4"/>
    <w:rsid w:val="005C4C12"/>
    <w:rsid w:val="005C4C72"/>
    <w:rsid w:val="005C5003"/>
    <w:rsid w:val="005C51F7"/>
    <w:rsid w:val="005C5A8F"/>
    <w:rsid w:val="005C5DF9"/>
    <w:rsid w:val="005C5E9B"/>
    <w:rsid w:val="005C6016"/>
    <w:rsid w:val="005C6029"/>
    <w:rsid w:val="005C637D"/>
    <w:rsid w:val="005C652C"/>
    <w:rsid w:val="005C701C"/>
    <w:rsid w:val="005C716C"/>
    <w:rsid w:val="005C74DA"/>
    <w:rsid w:val="005C7E50"/>
    <w:rsid w:val="005D054C"/>
    <w:rsid w:val="005D0585"/>
    <w:rsid w:val="005D078C"/>
    <w:rsid w:val="005D0AB0"/>
    <w:rsid w:val="005D14F7"/>
    <w:rsid w:val="005D1C8A"/>
    <w:rsid w:val="005D1DC1"/>
    <w:rsid w:val="005D1E16"/>
    <w:rsid w:val="005D25B0"/>
    <w:rsid w:val="005D28B8"/>
    <w:rsid w:val="005D2919"/>
    <w:rsid w:val="005D2E04"/>
    <w:rsid w:val="005D3256"/>
    <w:rsid w:val="005D3498"/>
    <w:rsid w:val="005D35BE"/>
    <w:rsid w:val="005D3970"/>
    <w:rsid w:val="005D39C5"/>
    <w:rsid w:val="005D3D00"/>
    <w:rsid w:val="005D4116"/>
    <w:rsid w:val="005D41DE"/>
    <w:rsid w:val="005D53CB"/>
    <w:rsid w:val="005D59F1"/>
    <w:rsid w:val="005D607D"/>
    <w:rsid w:val="005D629A"/>
    <w:rsid w:val="005D69AD"/>
    <w:rsid w:val="005D6DE3"/>
    <w:rsid w:val="005D70CC"/>
    <w:rsid w:val="005D71F7"/>
    <w:rsid w:val="005D73E5"/>
    <w:rsid w:val="005D73E6"/>
    <w:rsid w:val="005D7993"/>
    <w:rsid w:val="005D7EAC"/>
    <w:rsid w:val="005E0373"/>
    <w:rsid w:val="005E0943"/>
    <w:rsid w:val="005E09E4"/>
    <w:rsid w:val="005E1B67"/>
    <w:rsid w:val="005E22DF"/>
    <w:rsid w:val="005E29E3"/>
    <w:rsid w:val="005E30ED"/>
    <w:rsid w:val="005E32C7"/>
    <w:rsid w:val="005E374F"/>
    <w:rsid w:val="005E3C7C"/>
    <w:rsid w:val="005E4646"/>
    <w:rsid w:val="005E46F3"/>
    <w:rsid w:val="005E4939"/>
    <w:rsid w:val="005E4B40"/>
    <w:rsid w:val="005E4F0F"/>
    <w:rsid w:val="005E4F23"/>
    <w:rsid w:val="005E532C"/>
    <w:rsid w:val="005E5E2E"/>
    <w:rsid w:val="005E5E68"/>
    <w:rsid w:val="005E64C0"/>
    <w:rsid w:val="005E6AD5"/>
    <w:rsid w:val="005E6C04"/>
    <w:rsid w:val="005E7080"/>
    <w:rsid w:val="005E749F"/>
    <w:rsid w:val="005E74A5"/>
    <w:rsid w:val="005E7981"/>
    <w:rsid w:val="005E7D21"/>
    <w:rsid w:val="005E7F15"/>
    <w:rsid w:val="005F046B"/>
    <w:rsid w:val="005F0B0F"/>
    <w:rsid w:val="005F0D16"/>
    <w:rsid w:val="005F13B1"/>
    <w:rsid w:val="005F150D"/>
    <w:rsid w:val="005F1C9E"/>
    <w:rsid w:val="005F2037"/>
    <w:rsid w:val="005F2806"/>
    <w:rsid w:val="005F28A4"/>
    <w:rsid w:val="005F2981"/>
    <w:rsid w:val="005F2B2B"/>
    <w:rsid w:val="005F2C5D"/>
    <w:rsid w:val="005F2DFE"/>
    <w:rsid w:val="005F2E03"/>
    <w:rsid w:val="005F2E31"/>
    <w:rsid w:val="005F312F"/>
    <w:rsid w:val="005F3252"/>
    <w:rsid w:val="005F3975"/>
    <w:rsid w:val="005F3D39"/>
    <w:rsid w:val="005F3F6F"/>
    <w:rsid w:val="005F43CD"/>
    <w:rsid w:val="005F4DEC"/>
    <w:rsid w:val="005F504A"/>
    <w:rsid w:val="005F517E"/>
    <w:rsid w:val="005F5440"/>
    <w:rsid w:val="005F56FF"/>
    <w:rsid w:val="005F58B6"/>
    <w:rsid w:val="005F5930"/>
    <w:rsid w:val="005F597C"/>
    <w:rsid w:val="005F5C2E"/>
    <w:rsid w:val="005F5C30"/>
    <w:rsid w:val="005F6134"/>
    <w:rsid w:val="005F6858"/>
    <w:rsid w:val="005F6AEF"/>
    <w:rsid w:val="005F74A1"/>
    <w:rsid w:val="005F74D5"/>
    <w:rsid w:val="005F7B78"/>
    <w:rsid w:val="005F7FD2"/>
    <w:rsid w:val="006005DB"/>
    <w:rsid w:val="00600D25"/>
    <w:rsid w:val="00600D5F"/>
    <w:rsid w:val="00600EB7"/>
    <w:rsid w:val="006010CE"/>
    <w:rsid w:val="00601EA8"/>
    <w:rsid w:val="0060214F"/>
    <w:rsid w:val="0060257B"/>
    <w:rsid w:val="00602A8A"/>
    <w:rsid w:val="00602CAE"/>
    <w:rsid w:val="00603261"/>
    <w:rsid w:val="00603301"/>
    <w:rsid w:val="006036C1"/>
    <w:rsid w:val="0060388F"/>
    <w:rsid w:val="00603958"/>
    <w:rsid w:val="00603980"/>
    <w:rsid w:val="00603A11"/>
    <w:rsid w:val="00603AF9"/>
    <w:rsid w:val="00603BFE"/>
    <w:rsid w:val="00604051"/>
    <w:rsid w:val="00604276"/>
    <w:rsid w:val="00604295"/>
    <w:rsid w:val="00604454"/>
    <w:rsid w:val="006046D4"/>
    <w:rsid w:val="006049D5"/>
    <w:rsid w:val="00604BEF"/>
    <w:rsid w:val="00604E2B"/>
    <w:rsid w:val="00604E45"/>
    <w:rsid w:val="0060528A"/>
    <w:rsid w:val="006056DD"/>
    <w:rsid w:val="00605B97"/>
    <w:rsid w:val="00605C41"/>
    <w:rsid w:val="00605DB2"/>
    <w:rsid w:val="00605EEA"/>
    <w:rsid w:val="00605F85"/>
    <w:rsid w:val="00606227"/>
    <w:rsid w:val="00606298"/>
    <w:rsid w:val="006062F0"/>
    <w:rsid w:val="006062FE"/>
    <w:rsid w:val="006063A4"/>
    <w:rsid w:val="00606428"/>
    <w:rsid w:val="006067C4"/>
    <w:rsid w:val="00606ED9"/>
    <w:rsid w:val="006071AD"/>
    <w:rsid w:val="006079D8"/>
    <w:rsid w:val="00607B16"/>
    <w:rsid w:val="00607E11"/>
    <w:rsid w:val="00610277"/>
    <w:rsid w:val="00610328"/>
    <w:rsid w:val="00610339"/>
    <w:rsid w:val="0061072D"/>
    <w:rsid w:val="00610AE7"/>
    <w:rsid w:val="006114B2"/>
    <w:rsid w:val="0061160E"/>
    <w:rsid w:val="00611CBC"/>
    <w:rsid w:val="00611E8A"/>
    <w:rsid w:val="00611F3C"/>
    <w:rsid w:val="0061221B"/>
    <w:rsid w:val="0061223B"/>
    <w:rsid w:val="0061246D"/>
    <w:rsid w:val="00612946"/>
    <w:rsid w:val="00612EA4"/>
    <w:rsid w:val="00612F01"/>
    <w:rsid w:val="00613356"/>
    <w:rsid w:val="006136ED"/>
    <w:rsid w:val="006144EF"/>
    <w:rsid w:val="006147FD"/>
    <w:rsid w:val="00615052"/>
    <w:rsid w:val="006155B9"/>
    <w:rsid w:val="006159A2"/>
    <w:rsid w:val="00615B7A"/>
    <w:rsid w:val="00615BBE"/>
    <w:rsid w:val="00615BC7"/>
    <w:rsid w:val="00615C7B"/>
    <w:rsid w:val="00616041"/>
    <w:rsid w:val="006160AA"/>
    <w:rsid w:val="00616231"/>
    <w:rsid w:val="0061653A"/>
    <w:rsid w:val="00616546"/>
    <w:rsid w:val="006165EC"/>
    <w:rsid w:val="00617976"/>
    <w:rsid w:val="00617CDA"/>
    <w:rsid w:val="006200BC"/>
    <w:rsid w:val="0062032D"/>
    <w:rsid w:val="00620889"/>
    <w:rsid w:val="0062098D"/>
    <w:rsid w:val="00620E03"/>
    <w:rsid w:val="006210A9"/>
    <w:rsid w:val="00621104"/>
    <w:rsid w:val="00621439"/>
    <w:rsid w:val="00621890"/>
    <w:rsid w:val="00621A84"/>
    <w:rsid w:val="00621ACB"/>
    <w:rsid w:val="00621BFF"/>
    <w:rsid w:val="00622125"/>
    <w:rsid w:val="006222D0"/>
    <w:rsid w:val="0062240D"/>
    <w:rsid w:val="00622A8F"/>
    <w:rsid w:val="0062335B"/>
    <w:rsid w:val="00623487"/>
    <w:rsid w:val="0062358B"/>
    <w:rsid w:val="006237CB"/>
    <w:rsid w:val="0062381D"/>
    <w:rsid w:val="00624148"/>
    <w:rsid w:val="006242A5"/>
    <w:rsid w:val="00624379"/>
    <w:rsid w:val="00624609"/>
    <w:rsid w:val="00625018"/>
    <w:rsid w:val="00625319"/>
    <w:rsid w:val="00625488"/>
    <w:rsid w:val="00625AD6"/>
    <w:rsid w:val="00625DCD"/>
    <w:rsid w:val="00625EE1"/>
    <w:rsid w:val="00625F22"/>
    <w:rsid w:val="00625F6D"/>
    <w:rsid w:val="00626146"/>
    <w:rsid w:val="006261F6"/>
    <w:rsid w:val="006266E8"/>
    <w:rsid w:val="00626766"/>
    <w:rsid w:val="0062694F"/>
    <w:rsid w:val="00626BF1"/>
    <w:rsid w:val="00627CDD"/>
    <w:rsid w:val="00627D46"/>
    <w:rsid w:val="00627EB9"/>
    <w:rsid w:val="00627ECA"/>
    <w:rsid w:val="00627F17"/>
    <w:rsid w:val="00630527"/>
    <w:rsid w:val="006308A4"/>
    <w:rsid w:val="00630DEA"/>
    <w:rsid w:val="00630F3D"/>
    <w:rsid w:val="00631077"/>
    <w:rsid w:val="00631372"/>
    <w:rsid w:val="00631515"/>
    <w:rsid w:val="00631651"/>
    <w:rsid w:val="00631667"/>
    <w:rsid w:val="00631EAA"/>
    <w:rsid w:val="00632183"/>
    <w:rsid w:val="0063220B"/>
    <w:rsid w:val="0063243D"/>
    <w:rsid w:val="006324AD"/>
    <w:rsid w:val="00632653"/>
    <w:rsid w:val="0063282D"/>
    <w:rsid w:val="00632881"/>
    <w:rsid w:val="0063295E"/>
    <w:rsid w:val="006329B7"/>
    <w:rsid w:val="00632A84"/>
    <w:rsid w:val="00632F85"/>
    <w:rsid w:val="00633147"/>
    <w:rsid w:val="006333AF"/>
    <w:rsid w:val="00633F8D"/>
    <w:rsid w:val="00634092"/>
    <w:rsid w:val="006340D1"/>
    <w:rsid w:val="006343E8"/>
    <w:rsid w:val="0063449B"/>
    <w:rsid w:val="006344A2"/>
    <w:rsid w:val="006348CE"/>
    <w:rsid w:val="00634F4C"/>
    <w:rsid w:val="006354D4"/>
    <w:rsid w:val="00635670"/>
    <w:rsid w:val="006358C0"/>
    <w:rsid w:val="00635DDB"/>
    <w:rsid w:val="006361FC"/>
    <w:rsid w:val="006362CE"/>
    <w:rsid w:val="00637181"/>
    <w:rsid w:val="006371E1"/>
    <w:rsid w:val="006372E3"/>
    <w:rsid w:val="0063754B"/>
    <w:rsid w:val="00637A6F"/>
    <w:rsid w:val="00637AB7"/>
    <w:rsid w:val="00640597"/>
    <w:rsid w:val="00640AF0"/>
    <w:rsid w:val="00640B83"/>
    <w:rsid w:val="00640F2C"/>
    <w:rsid w:val="00640F36"/>
    <w:rsid w:val="00641282"/>
    <w:rsid w:val="0064205B"/>
    <w:rsid w:val="0064241B"/>
    <w:rsid w:val="00642AA6"/>
    <w:rsid w:val="00642CCD"/>
    <w:rsid w:val="00643097"/>
    <w:rsid w:val="006431D2"/>
    <w:rsid w:val="00643CC6"/>
    <w:rsid w:val="00644199"/>
    <w:rsid w:val="00644722"/>
    <w:rsid w:val="006449EE"/>
    <w:rsid w:val="00644E12"/>
    <w:rsid w:val="00644FA5"/>
    <w:rsid w:val="00645450"/>
    <w:rsid w:val="00645CFC"/>
    <w:rsid w:val="006462F2"/>
    <w:rsid w:val="0064641F"/>
    <w:rsid w:val="006467B8"/>
    <w:rsid w:val="006467FC"/>
    <w:rsid w:val="006468C4"/>
    <w:rsid w:val="00646FC4"/>
    <w:rsid w:val="00647032"/>
    <w:rsid w:val="006475AB"/>
    <w:rsid w:val="006476CE"/>
    <w:rsid w:val="006477DB"/>
    <w:rsid w:val="00647DF9"/>
    <w:rsid w:val="00647FFE"/>
    <w:rsid w:val="0065003B"/>
    <w:rsid w:val="006503F3"/>
    <w:rsid w:val="0065061E"/>
    <w:rsid w:val="0065077C"/>
    <w:rsid w:val="00650816"/>
    <w:rsid w:val="00650C12"/>
    <w:rsid w:val="00650CEE"/>
    <w:rsid w:val="00650DB0"/>
    <w:rsid w:val="00650EE8"/>
    <w:rsid w:val="006510B1"/>
    <w:rsid w:val="006511E0"/>
    <w:rsid w:val="006513C3"/>
    <w:rsid w:val="006519A6"/>
    <w:rsid w:val="00651A4A"/>
    <w:rsid w:val="00651F93"/>
    <w:rsid w:val="00652749"/>
    <w:rsid w:val="0065284C"/>
    <w:rsid w:val="0065295B"/>
    <w:rsid w:val="00652E87"/>
    <w:rsid w:val="006531F4"/>
    <w:rsid w:val="006538B1"/>
    <w:rsid w:val="006545A4"/>
    <w:rsid w:val="00654738"/>
    <w:rsid w:val="00654777"/>
    <w:rsid w:val="006548D4"/>
    <w:rsid w:val="00654BBB"/>
    <w:rsid w:val="00654F03"/>
    <w:rsid w:val="00655030"/>
    <w:rsid w:val="0065533A"/>
    <w:rsid w:val="00655619"/>
    <w:rsid w:val="006557A8"/>
    <w:rsid w:val="00655901"/>
    <w:rsid w:val="00655F77"/>
    <w:rsid w:val="0065607A"/>
    <w:rsid w:val="006564B5"/>
    <w:rsid w:val="00656B86"/>
    <w:rsid w:val="00656E0C"/>
    <w:rsid w:val="00656F30"/>
    <w:rsid w:val="0065702F"/>
    <w:rsid w:val="0065712F"/>
    <w:rsid w:val="00657561"/>
    <w:rsid w:val="006579FF"/>
    <w:rsid w:val="00657D3B"/>
    <w:rsid w:val="0066026D"/>
    <w:rsid w:val="006605E9"/>
    <w:rsid w:val="00660AF4"/>
    <w:rsid w:val="00660C3E"/>
    <w:rsid w:val="00661056"/>
    <w:rsid w:val="0066112B"/>
    <w:rsid w:val="00661166"/>
    <w:rsid w:val="006611FC"/>
    <w:rsid w:val="006613C4"/>
    <w:rsid w:val="006614F3"/>
    <w:rsid w:val="006619A2"/>
    <w:rsid w:val="00661CDD"/>
    <w:rsid w:val="006626C5"/>
    <w:rsid w:val="006629A9"/>
    <w:rsid w:val="006631A5"/>
    <w:rsid w:val="006634CE"/>
    <w:rsid w:val="00663933"/>
    <w:rsid w:val="00663E8E"/>
    <w:rsid w:val="00663EC9"/>
    <w:rsid w:val="00663ECA"/>
    <w:rsid w:val="00663F03"/>
    <w:rsid w:val="00663FA1"/>
    <w:rsid w:val="00664355"/>
    <w:rsid w:val="00664556"/>
    <w:rsid w:val="00664624"/>
    <w:rsid w:val="00664BF7"/>
    <w:rsid w:val="00664DB0"/>
    <w:rsid w:val="006656C8"/>
    <w:rsid w:val="0066584F"/>
    <w:rsid w:val="006659F9"/>
    <w:rsid w:val="00666243"/>
    <w:rsid w:val="00666586"/>
    <w:rsid w:val="006667A5"/>
    <w:rsid w:val="00666921"/>
    <w:rsid w:val="00667145"/>
    <w:rsid w:val="00667147"/>
    <w:rsid w:val="00667162"/>
    <w:rsid w:val="00667B2C"/>
    <w:rsid w:val="00667F7E"/>
    <w:rsid w:val="00670299"/>
    <w:rsid w:val="0067095C"/>
    <w:rsid w:val="00670BBB"/>
    <w:rsid w:val="006711DD"/>
    <w:rsid w:val="006715D4"/>
    <w:rsid w:val="0067198B"/>
    <w:rsid w:val="00671C0E"/>
    <w:rsid w:val="00671CB8"/>
    <w:rsid w:val="00671EB8"/>
    <w:rsid w:val="00672577"/>
    <w:rsid w:val="00672669"/>
    <w:rsid w:val="00672F02"/>
    <w:rsid w:val="0067336B"/>
    <w:rsid w:val="00673B00"/>
    <w:rsid w:val="00673F43"/>
    <w:rsid w:val="006740F0"/>
    <w:rsid w:val="006742CB"/>
    <w:rsid w:val="00674453"/>
    <w:rsid w:val="00674BF1"/>
    <w:rsid w:val="00674C4B"/>
    <w:rsid w:val="00674E4E"/>
    <w:rsid w:val="00675126"/>
    <w:rsid w:val="00675198"/>
    <w:rsid w:val="006757F0"/>
    <w:rsid w:val="00675E45"/>
    <w:rsid w:val="0067622E"/>
    <w:rsid w:val="00676C65"/>
    <w:rsid w:val="00676D19"/>
    <w:rsid w:val="00676D36"/>
    <w:rsid w:val="00676D42"/>
    <w:rsid w:val="00676D68"/>
    <w:rsid w:val="0067731B"/>
    <w:rsid w:val="0067765E"/>
    <w:rsid w:val="00677BD5"/>
    <w:rsid w:val="00680390"/>
    <w:rsid w:val="00680413"/>
    <w:rsid w:val="006814FA"/>
    <w:rsid w:val="0068172C"/>
    <w:rsid w:val="00681942"/>
    <w:rsid w:val="00682048"/>
    <w:rsid w:val="00682100"/>
    <w:rsid w:val="00682871"/>
    <w:rsid w:val="00682B76"/>
    <w:rsid w:val="00682D12"/>
    <w:rsid w:val="006830DA"/>
    <w:rsid w:val="00683215"/>
    <w:rsid w:val="006833A8"/>
    <w:rsid w:val="0068361B"/>
    <w:rsid w:val="00684B19"/>
    <w:rsid w:val="00684CA1"/>
    <w:rsid w:val="006854E4"/>
    <w:rsid w:val="00685717"/>
    <w:rsid w:val="00685AE9"/>
    <w:rsid w:val="00686BDF"/>
    <w:rsid w:val="00687321"/>
    <w:rsid w:val="00687407"/>
    <w:rsid w:val="00687F1A"/>
    <w:rsid w:val="0069012A"/>
    <w:rsid w:val="0069033A"/>
    <w:rsid w:val="006905B6"/>
    <w:rsid w:val="006908CA"/>
    <w:rsid w:val="006909FF"/>
    <w:rsid w:val="00690C34"/>
    <w:rsid w:val="00691F50"/>
    <w:rsid w:val="00692004"/>
    <w:rsid w:val="006929E3"/>
    <w:rsid w:val="00692E56"/>
    <w:rsid w:val="006930F5"/>
    <w:rsid w:val="00693BF5"/>
    <w:rsid w:val="00693F95"/>
    <w:rsid w:val="0069420F"/>
    <w:rsid w:val="00694854"/>
    <w:rsid w:val="00694A03"/>
    <w:rsid w:val="00694CAD"/>
    <w:rsid w:val="00694D0F"/>
    <w:rsid w:val="006950D2"/>
    <w:rsid w:val="006953CE"/>
    <w:rsid w:val="006954D7"/>
    <w:rsid w:val="00695532"/>
    <w:rsid w:val="00695911"/>
    <w:rsid w:val="00695B29"/>
    <w:rsid w:val="006960A3"/>
    <w:rsid w:val="00696F0E"/>
    <w:rsid w:val="006970FB"/>
    <w:rsid w:val="00697480"/>
    <w:rsid w:val="00697763"/>
    <w:rsid w:val="00697ECB"/>
    <w:rsid w:val="006A0079"/>
    <w:rsid w:val="006A00C3"/>
    <w:rsid w:val="006A00C9"/>
    <w:rsid w:val="006A0A5F"/>
    <w:rsid w:val="006A0A70"/>
    <w:rsid w:val="006A0A7C"/>
    <w:rsid w:val="006A151E"/>
    <w:rsid w:val="006A190D"/>
    <w:rsid w:val="006A1AA9"/>
    <w:rsid w:val="006A1B97"/>
    <w:rsid w:val="006A24F3"/>
    <w:rsid w:val="006A26C0"/>
    <w:rsid w:val="006A282E"/>
    <w:rsid w:val="006A3040"/>
    <w:rsid w:val="006A3137"/>
    <w:rsid w:val="006A3349"/>
    <w:rsid w:val="006A38AA"/>
    <w:rsid w:val="006A3A53"/>
    <w:rsid w:val="006A3E14"/>
    <w:rsid w:val="006A4275"/>
    <w:rsid w:val="006A4858"/>
    <w:rsid w:val="006A4B11"/>
    <w:rsid w:val="006A4C76"/>
    <w:rsid w:val="006A4E6E"/>
    <w:rsid w:val="006A501E"/>
    <w:rsid w:val="006A5221"/>
    <w:rsid w:val="006A527C"/>
    <w:rsid w:val="006A5565"/>
    <w:rsid w:val="006A5663"/>
    <w:rsid w:val="006A56A8"/>
    <w:rsid w:val="006A570D"/>
    <w:rsid w:val="006A58F6"/>
    <w:rsid w:val="006A5D37"/>
    <w:rsid w:val="006A6552"/>
    <w:rsid w:val="006A6577"/>
    <w:rsid w:val="006A680C"/>
    <w:rsid w:val="006A684A"/>
    <w:rsid w:val="006A6A32"/>
    <w:rsid w:val="006A72BA"/>
    <w:rsid w:val="006A74A0"/>
    <w:rsid w:val="006A7C86"/>
    <w:rsid w:val="006B016E"/>
    <w:rsid w:val="006B026C"/>
    <w:rsid w:val="006B037C"/>
    <w:rsid w:val="006B0402"/>
    <w:rsid w:val="006B07AE"/>
    <w:rsid w:val="006B0891"/>
    <w:rsid w:val="006B09FE"/>
    <w:rsid w:val="006B11E1"/>
    <w:rsid w:val="006B15F4"/>
    <w:rsid w:val="006B16A4"/>
    <w:rsid w:val="006B16A8"/>
    <w:rsid w:val="006B18F0"/>
    <w:rsid w:val="006B1B99"/>
    <w:rsid w:val="006B209E"/>
    <w:rsid w:val="006B3353"/>
    <w:rsid w:val="006B3475"/>
    <w:rsid w:val="006B3C79"/>
    <w:rsid w:val="006B3D18"/>
    <w:rsid w:val="006B3D1F"/>
    <w:rsid w:val="006B4499"/>
    <w:rsid w:val="006B4C59"/>
    <w:rsid w:val="006B5036"/>
    <w:rsid w:val="006B512C"/>
    <w:rsid w:val="006B5482"/>
    <w:rsid w:val="006B5DD1"/>
    <w:rsid w:val="006B61EC"/>
    <w:rsid w:val="006B66BE"/>
    <w:rsid w:val="006B687B"/>
    <w:rsid w:val="006B6E8C"/>
    <w:rsid w:val="006B6F65"/>
    <w:rsid w:val="006B71CE"/>
    <w:rsid w:val="006B726A"/>
    <w:rsid w:val="006B74D0"/>
    <w:rsid w:val="006B7898"/>
    <w:rsid w:val="006C0425"/>
    <w:rsid w:val="006C0EE6"/>
    <w:rsid w:val="006C142F"/>
    <w:rsid w:val="006C15EB"/>
    <w:rsid w:val="006C1657"/>
    <w:rsid w:val="006C178A"/>
    <w:rsid w:val="006C215C"/>
    <w:rsid w:val="006C2176"/>
    <w:rsid w:val="006C21D1"/>
    <w:rsid w:val="006C2AE1"/>
    <w:rsid w:val="006C2BA6"/>
    <w:rsid w:val="006C33DF"/>
    <w:rsid w:val="006C35DB"/>
    <w:rsid w:val="006C3950"/>
    <w:rsid w:val="006C3E50"/>
    <w:rsid w:val="006C46B2"/>
    <w:rsid w:val="006C4B30"/>
    <w:rsid w:val="006C4DF9"/>
    <w:rsid w:val="006C534C"/>
    <w:rsid w:val="006C57A2"/>
    <w:rsid w:val="006C583D"/>
    <w:rsid w:val="006C5A8B"/>
    <w:rsid w:val="006C61B7"/>
    <w:rsid w:val="006C61E7"/>
    <w:rsid w:val="006C62C1"/>
    <w:rsid w:val="006C644B"/>
    <w:rsid w:val="006C7104"/>
    <w:rsid w:val="006C7338"/>
    <w:rsid w:val="006C7414"/>
    <w:rsid w:val="006C7644"/>
    <w:rsid w:val="006C7800"/>
    <w:rsid w:val="006C7BBA"/>
    <w:rsid w:val="006C7D34"/>
    <w:rsid w:val="006C7DD4"/>
    <w:rsid w:val="006D000C"/>
    <w:rsid w:val="006D00CA"/>
    <w:rsid w:val="006D0287"/>
    <w:rsid w:val="006D0694"/>
    <w:rsid w:val="006D1219"/>
    <w:rsid w:val="006D155F"/>
    <w:rsid w:val="006D16D7"/>
    <w:rsid w:val="006D16DD"/>
    <w:rsid w:val="006D1AD1"/>
    <w:rsid w:val="006D2389"/>
    <w:rsid w:val="006D27DB"/>
    <w:rsid w:val="006D2806"/>
    <w:rsid w:val="006D34EA"/>
    <w:rsid w:val="006D3806"/>
    <w:rsid w:val="006D38D4"/>
    <w:rsid w:val="006D3BA0"/>
    <w:rsid w:val="006D3C07"/>
    <w:rsid w:val="006D3D38"/>
    <w:rsid w:val="006D3E53"/>
    <w:rsid w:val="006D461B"/>
    <w:rsid w:val="006D4BAB"/>
    <w:rsid w:val="006D4BDD"/>
    <w:rsid w:val="006D4E23"/>
    <w:rsid w:val="006D4FA3"/>
    <w:rsid w:val="006D53E3"/>
    <w:rsid w:val="006D5925"/>
    <w:rsid w:val="006D5B6F"/>
    <w:rsid w:val="006D625E"/>
    <w:rsid w:val="006D63D8"/>
    <w:rsid w:val="006D65EA"/>
    <w:rsid w:val="006D65FC"/>
    <w:rsid w:val="006D671C"/>
    <w:rsid w:val="006D67E5"/>
    <w:rsid w:val="006D6B06"/>
    <w:rsid w:val="006D6D96"/>
    <w:rsid w:val="006D7AE0"/>
    <w:rsid w:val="006E0A36"/>
    <w:rsid w:val="006E0DBC"/>
    <w:rsid w:val="006E0F63"/>
    <w:rsid w:val="006E1409"/>
    <w:rsid w:val="006E18D6"/>
    <w:rsid w:val="006E1934"/>
    <w:rsid w:val="006E20AF"/>
    <w:rsid w:val="006E22E6"/>
    <w:rsid w:val="006E2C92"/>
    <w:rsid w:val="006E3618"/>
    <w:rsid w:val="006E369C"/>
    <w:rsid w:val="006E3B82"/>
    <w:rsid w:val="006E3B9C"/>
    <w:rsid w:val="006E4256"/>
    <w:rsid w:val="006E46D6"/>
    <w:rsid w:val="006E4735"/>
    <w:rsid w:val="006E4B0A"/>
    <w:rsid w:val="006E5233"/>
    <w:rsid w:val="006E5AAC"/>
    <w:rsid w:val="006E5F58"/>
    <w:rsid w:val="006E6221"/>
    <w:rsid w:val="006E675B"/>
    <w:rsid w:val="006E68F3"/>
    <w:rsid w:val="006E6C89"/>
    <w:rsid w:val="006E7482"/>
    <w:rsid w:val="006E7AAD"/>
    <w:rsid w:val="006E7B43"/>
    <w:rsid w:val="006E7C8C"/>
    <w:rsid w:val="006F0707"/>
    <w:rsid w:val="006F0747"/>
    <w:rsid w:val="006F0ADA"/>
    <w:rsid w:val="006F0B11"/>
    <w:rsid w:val="006F0E04"/>
    <w:rsid w:val="006F1AFC"/>
    <w:rsid w:val="006F1CE3"/>
    <w:rsid w:val="006F2075"/>
    <w:rsid w:val="006F2155"/>
    <w:rsid w:val="006F225B"/>
    <w:rsid w:val="006F236D"/>
    <w:rsid w:val="006F25C9"/>
    <w:rsid w:val="006F2B3A"/>
    <w:rsid w:val="006F2BB8"/>
    <w:rsid w:val="006F3401"/>
    <w:rsid w:val="006F3C53"/>
    <w:rsid w:val="006F4E59"/>
    <w:rsid w:val="006F5218"/>
    <w:rsid w:val="006F5696"/>
    <w:rsid w:val="006F59E9"/>
    <w:rsid w:val="006F5F51"/>
    <w:rsid w:val="006F62E1"/>
    <w:rsid w:val="006F6309"/>
    <w:rsid w:val="006F73E6"/>
    <w:rsid w:val="006F7552"/>
    <w:rsid w:val="006F77F7"/>
    <w:rsid w:val="006F7855"/>
    <w:rsid w:val="006F7985"/>
    <w:rsid w:val="006F7A66"/>
    <w:rsid w:val="006F7B5D"/>
    <w:rsid w:val="006F7EE4"/>
    <w:rsid w:val="007003E9"/>
    <w:rsid w:val="00700663"/>
    <w:rsid w:val="007008F6"/>
    <w:rsid w:val="007009FD"/>
    <w:rsid w:val="00700CC3"/>
    <w:rsid w:val="00700FC6"/>
    <w:rsid w:val="00701215"/>
    <w:rsid w:val="0070175E"/>
    <w:rsid w:val="00702086"/>
    <w:rsid w:val="007023AB"/>
    <w:rsid w:val="00702A4E"/>
    <w:rsid w:val="00702B53"/>
    <w:rsid w:val="00702ED1"/>
    <w:rsid w:val="00703366"/>
    <w:rsid w:val="007033F4"/>
    <w:rsid w:val="007035CA"/>
    <w:rsid w:val="007039E4"/>
    <w:rsid w:val="00703A3E"/>
    <w:rsid w:val="00704158"/>
    <w:rsid w:val="00704554"/>
    <w:rsid w:val="00704825"/>
    <w:rsid w:val="00704B6D"/>
    <w:rsid w:val="007058D5"/>
    <w:rsid w:val="007059C7"/>
    <w:rsid w:val="00705B81"/>
    <w:rsid w:val="0070615C"/>
    <w:rsid w:val="00706880"/>
    <w:rsid w:val="00707669"/>
    <w:rsid w:val="00707C1A"/>
    <w:rsid w:val="00710356"/>
    <w:rsid w:val="0071088F"/>
    <w:rsid w:val="00710B10"/>
    <w:rsid w:val="00710BDE"/>
    <w:rsid w:val="00710D01"/>
    <w:rsid w:val="0071115C"/>
    <w:rsid w:val="00711275"/>
    <w:rsid w:val="007113B5"/>
    <w:rsid w:val="007115DE"/>
    <w:rsid w:val="007117D8"/>
    <w:rsid w:val="007119E2"/>
    <w:rsid w:val="00711CC3"/>
    <w:rsid w:val="007126E5"/>
    <w:rsid w:val="007128A2"/>
    <w:rsid w:val="00712A2E"/>
    <w:rsid w:val="00712A77"/>
    <w:rsid w:val="00712E11"/>
    <w:rsid w:val="00713039"/>
    <w:rsid w:val="007131B4"/>
    <w:rsid w:val="007132C0"/>
    <w:rsid w:val="007133F9"/>
    <w:rsid w:val="00714220"/>
    <w:rsid w:val="00714704"/>
    <w:rsid w:val="007149B6"/>
    <w:rsid w:val="00714A7C"/>
    <w:rsid w:val="00714AEC"/>
    <w:rsid w:val="007153C3"/>
    <w:rsid w:val="00715857"/>
    <w:rsid w:val="00715A43"/>
    <w:rsid w:val="00715E96"/>
    <w:rsid w:val="007168B3"/>
    <w:rsid w:val="0071693C"/>
    <w:rsid w:val="00716A7D"/>
    <w:rsid w:val="00716DF3"/>
    <w:rsid w:val="00716E10"/>
    <w:rsid w:val="00716E49"/>
    <w:rsid w:val="007171D8"/>
    <w:rsid w:val="00717209"/>
    <w:rsid w:val="00717290"/>
    <w:rsid w:val="0071731C"/>
    <w:rsid w:val="00717770"/>
    <w:rsid w:val="00720590"/>
    <w:rsid w:val="00720910"/>
    <w:rsid w:val="00720926"/>
    <w:rsid w:val="0072092A"/>
    <w:rsid w:val="00720BAF"/>
    <w:rsid w:val="00720CA5"/>
    <w:rsid w:val="00720DFB"/>
    <w:rsid w:val="00720F75"/>
    <w:rsid w:val="00721187"/>
    <w:rsid w:val="007215CE"/>
    <w:rsid w:val="00721645"/>
    <w:rsid w:val="00721727"/>
    <w:rsid w:val="00721B16"/>
    <w:rsid w:val="00722014"/>
    <w:rsid w:val="007220AF"/>
    <w:rsid w:val="0072214E"/>
    <w:rsid w:val="00722FD0"/>
    <w:rsid w:val="007233D7"/>
    <w:rsid w:val="0072354E"/>
    <w:rsid w:val="007237EC"/>
    <w:rsid w:val="007239EE"/>
    <w:rsid w:val="00723D94"/>
    <w:rsid w:val="007242DD"/>
    <w:rsid w:val="00725295"/>
    <w:rsid w:val="007252EE"/>
    <w:rsid w:val="00725976"/>
    <w:rsid w:val="00725A30"/>
    <w:rsid w:val="00725DC3"/>
    <w:rsid w:val="007265B4"/>
    <w:rsid w:val="00726740"/>
    <w:rsid w:val="007270D9"/>
    <w:rsid w:val="00727191"/>
    <w:rsid w:val="00727348"/>
    <w:rsid w:val="00727CFB"/>
    <w:rsid w:val="00730322"/>
    <w:rsid w:val="00730618"/>
    <w:rsid w:val="00730769"/>
    <w:rsid w:val="00730DF1"/>
    <w:rsid w:val="00731014"/>
    <w:rsid w:val="007310E6"/>
    <w:rsid w:val="0073124E"/>
    <w:rsid w:val="00731569"/>
    <w:rsid w:val="007318CB"/>
    <w:rsid w:val="007319F8"/>
    <w:rsid w:val="00731B86"/>
    <w:rsid w:val="00731C0C"/>
    <w:rsid w:val="00732284"/>
    <w:rsid w:val="007322B2"/>
    <w:rsid w:val="0073235A"/>
    <w:rsid w:val="00732365"/>
    <w:rsid w:val="00732730"/>
    <w:rsid w:val="00732E4F"/>
    <w:rsid w:val="00733EB2"/>
    <w:rsid w:val="00733F3A"/>
    <w:rsid w:val="00734040"/>
    <w:rsid w:val="0073446D"/>
    <w:rsid w:val="007344D8"/>
    <w:rsid w:val="00734545"/>
    <w:rsid w:val="00734E13"/>
    <w:rsid w:val="0073558B"/>
    <w:rsid w:val="00735C30"/>
    <w:rsid w:val="00735DA8"/>
    <w:rsid w:val="00735EE0"/>
    <w:rsid w:val="0073672B"/>
    <w:rsid w:val="007368BC"/>
    <w:rsid w:val="00736B63"/>
    <w:rsid w:val="00736D42"/>
    <w:rsid w:val="00737002"/>
    <w:rsid w:val="007370CC"/>
    <w:rsid w:val="007371D3"/>
    <w:rsid w:val="00737251"/>
    <w:rsid w:val="00737AD0"/>
    <w:rsid w:val="00737D67"/>
    <w:rsid w:val="00737D89"/>
    <w:rsid w:val="0074026D"/>
    <w:rsid w:val="00740BC8"/>
    <w:rsid w:val="00740C26"/>
    <w:rsid w:val="00740C3F"/>
    <w:rsid w:val="00741102"/>
    <w:rsid w:val="00741106"/>
    <w:rsid w:val="0074167D"/>
    <w:rsid w:val="00741C71"/>
    <w:rsid w:val="00741D70"/>
    <w:rsid w:val="00741D78"/>
    <w:rsid w:val="00742089"/>
    <w:rsid w:val="007420CA"/>
    <w:rsid w:val="007421CF"/>
    <w:rsid w:val="00742930"/>
    <w:rsid w:val="00742C1B"/>
    <w:rsid w:val="00742E51"/>
    <w:rsid w:val="0074320B"/>
    <w:rsid w:val="0074330A"/>
    <w:rsid w:val="007434BB"/>
    <w:rsid w:val="00743549"/>
    <w:rsid w:val="00743799"/>
    <w:rsid w:val="00743864"/>
    <w:rsid w:val="007438E7"/>
    <w:rsid w:val="00743F23"/>
    <w:rsid w:val="007442A5"/>
    <w:rsid w:val="007447B3"/>
    <w:rsid w:val="0074524C"/>
    <w:rsid w:val="00745325"/>
    <w:rsid w:val="0074552C"/>
    <w:rsid w:val="007455AC"/>
    <w:rsid w:val="00745604"/>
    <w:rsid w:val="00745851"/>
    <w:rsid w:val="00745E12"/>
    <w:rsid w:val="00746242"/>
    <w:rsid w:val="0074650D"/>
    <w:rsid w:val="0074675C"/>
    <w:rsid w:val="00746CBB"/>
    <w:rsid w:val="00746CD4"/>
    <w:rsid w:val="00746DAE"/>
    <w:rsid w:val="00746DDE"/>
    <w:rsid w:val="007470DC"/>
    <w:rsid w:val="00747228"/>
    <w:rsid w:val="00747735"/>
    <w:rsid w:val="00747A0E"/>
    <w:rsid w:val="00747E11"/>
    <w:rsid w:val="00750EBA"/>
    <w:rsid w:val="00751065"/>
    <w:rsid w:val="007511C4"/>
    <w:rsid w:val="007514A0"/>
    <w:rsid w:val="00751514"/>
    <w:rsid w:val="007517BC"/>
    <w:rsid w:val="00751917"/>
    <w:rsid w:val="00751E18"/>
    <w:rsid w:val="00751F8E"/>
    <w:rsid w:val="007522CD"/>
    <w:rsid w:val="00753015"/>
    <w:rsid w:val="007531EB"/>
    <w:rsid w:val="007531F1"/>
    <w:rsid w:val="00753DD0"/>
    <w:rsid w:val="00753EDB"/>
    <w:rsid w:val="00754241"/>
    <w:rsid w:val="007543E0"/>
    <w:rsid w:val="007543FC"/>
    <w:rsid w:val="00754528"/>
    <w:rsid w:val="00754587"/>
    <w:rsid w:val="00755803"/>
    <w:rsid w:val="00755D91"/>
    <w:rsid w:val="00755DD3"/>
    <w:rsid w:val="0075637A"/>
    <w:rsid w:val="007563B2"/>
    <w:rsid w:val="007563CE"/>
    <w:rsid w:val="007563E1"/>
    <w:rsid w:val="00756C08"/>
    <w:rsid w:val="00756CF4"/>
    <w:rsid w:val="00756DBB"/>
    <w:rsid w:val="00756DD7"/>
    <w:rsid w:val="00757EFF"/>
    <w:rsid w:val="00760509"/>
    <w:rsid w:val="00760B33"/>
    <w:rsid w:val="007618FD"/>
    <w:rsid w:val="00761F86"/>
    <w:rsid w:val="00762BB0"/>
    <w:rsid w:val="00762E75"/>
    <w:rsid w:val="007630C7"/>
    <w:rsid w:val="00763394"/>
    <w:rsid w:val="007637E1"/>
    <w:rsid w:val="007638A8"/>
    <w:rsid w:val="00763E41"/>
    <w:rsid w:val="007640BD"/>
    <w:rsid w:val="00764F74"/>
    <w:rsid w:val="00765216"/>
    <w:rsid w:val="0076534C"/>
    <w:rsid w:val="007654D7"/>
    <w:rsid w:val="007655CF"/>
    <w:rsid w:val="00765775"/>
    <w:rsid w:val="007657B4"/>
    <w:rsid w:val="00765E02"/>
    <w:rsid w:val="00766088"/>
    <w:rsid w:val="0076634D"/>
    <w:rsid w:val="007663B9"/>
    <w:rsid w:val="00766669"/>
    <w:rsid w:val="007666C4"/>
    <w:rsid w:val="00766847"/>
    <w:rsid w:val="00766D23"/>
    <w:rsid w:val="00766E3C"/>
    <w:rsid w:val="0076705E"/>
    <w:rsid w:val="007678A5"/>
    <w:rsid w:val="00767DA4"/>
    <w:rsid w:val="00767FC8"/>
    <w:rsid w:val="00770105"/>
    <w:rsid w:val="0077012B"/>
    <w:rsid w:val="0077019A"/>
    <w:rsid w:val="0077031C"/>
    <w:rsid w:val="007703CD"/>
    <w:rsid w:val="0077071F"/>
    <w:rsid w:val="00770A9D"/>
    <w:rsid w:val="00770B2B"/>
    <w:rsid w:val="00770B46"/>
    <w:rsid w:val="007712D9"/>
    <w:rsid w:val="00771434"/>
    <w:rsid w:val="00771B17"/>
    <w:rsid w:val="00771B54"/>
    <w:rsid w:val="00771E33"/>
    <w:rsid w:val="00771F0E"/>
    <w:rsid w:val="00772464"/>
    <w:rsid w:val="007726CD"/>
    <w:rsid w:val="00772D98"/>
    <w:rsid w:val="007732B7"/>
    <w:rsid w:val="00773383"/>
    <w:rsid w:val="007733A7"/>
    <w:rsid w:val="0077361D"/>
    <w:rsid w:val="00773842"/>
    <w:rsid w:val="00773867"/>
    <w:rsid w:val="00773FA5"/>
    <w:rsid w:val="007743FF"/>
    <w:rsid w:val="007747A6"/>
    <w:rsid w:val="007749F5"/>
    <w:rsid w:val="007751D3"/>
    <w:rsid w:val="0077550F"/>
    <w:rsid w:val="0077563E"/>
    <w:rsid w:val="007756DF"/>
    <w:rsid w:val="00775746"/>
    <w:rsid w:val="00775CD2"/>
    <w:rsid w:val="00775E06"/>
    <w:rsid w:val="00776005"/>
    <w:rsid w:val="00776237"/>
    <w:rsid w:val="007762BC"/>
    <w:rsid w:val="007763C6"/>
    <w:rsid w:val="0077698E"/>
    <w:rsid w:val="00776A44"/>
    <w:rsid w:val="00776A59"/>
    <w:rsid w:val="00776D05"/>
    <w:rsid w:val="00776D8D"/>
    <w:rsid w:val="0077700B"/>
    <w:rsid w:val="00777026"/>
    <w:rsid w:val="00777032"/>
    <w:rsid w:val="007770EF"/>
    <w:rsid w:val="00777164"/>
    <w:rsid w:val="007779CD"/>
    <w:rsid w:val="00777BBD"/>
    <w:rsid w:val="00777EA7"/>
    <w:rsid w:val="007803EA"/>
    <w:rsid w:val="00780766"/>
    <w:rsid w:val="00780E19"/>
    <w:rsid w:val="007813F3"/>
    <w:rsid w:val="007815B2"/>
    <w:rsid w:val="0078179C"/>
    <w:rsid w:val="00782335"/>
    <w:rsid w:val="00782790"/>
    <w:rsid w:val="00782E5D"/>
    <w:rsid w:val="00783087"/>
    <w:rsid w:val="007839FC"/>
    <w:rsid w:val="00783C40"/>
    <w:rsid w:val="00783D0A"/>
    <w:rsid w:val="00783E04"/>
    <w:rsid w:val="0078417B"/>
    <w:rsid w:val="00784186"/>
    <w:rsid w:val="0078466E"/>
    <w:rsid w:val="007847C2"/>
    <w:rsid w:val="0078496F"/>
    <w:rsid w:val="0078502D"/>
    <w:rsid w:val="007850CB"/>
    <w:rsid w:val="00785125"/>
    <w:rsid w:val="00785347"/>
    <w:rsid w:val="007857AE"/>
    <w:rsid w:val="007857F6"/>
    <w:rsid w:val="00785876"/>
    <w:rsid w:val="00785C74"/>
    <w:rsid w:val="00785D1C"/>
    <w:rsid w:val="00786190"/>
    <w:rsid w:val="00786C03"/>
    <w:rsid w:val="00787096"/>
    <w:rsid w:val="007870BF"/>
    <w:rsid w:val="00787177"/>
    <w:rsid w:val="00787183"/>
    <w:rsid w:val="0078718D"/>
    <w:rsid w:val="00787221"/>
    <w:rsid w:val="00787266"/>
    <w:rsid w:val="00787374"/>
    <w:rsid w:val="0078757C"/>
    <w:rsid w:val="007879BD"/>
    <w:rsid w:val="00787F83"/>
    <w:rsid w:val="00787FD4"/>
    <w:rsid w:val="007904E4"/>
    <w:rsid w:val="00790519"/>
    <w:rsid w:val="00790C5D"/>
    <w:rsid w:val="00791212"/>
    <w:rsid w:val="007913B0"/>
    <w:rsid w:val="00791479"/>
    <w:rsid w:val="00791578"/>
    <w:rsid w:val="0079175C"/>
    <w:rsid w:val="007917A9"/>
    <w:rsid w:val="007918DA"/>
    <w:rsid w:val="00791FA5"/>
    <w:rsid w:val="0079263B"/>
    <w:rsid w:val="00792D11"/>
    <w:rsid w:val="00792EE1"/>
    <w:rsid w:val="00793951"/>
    <w:rsid w:val="00793C55"/>
    <w:rsid w:val="0079488D"/>
    <w:rsid w:val="00794A17"/>
    <w:rsid w:val="00795015"/>
    <w:rsid w:val="00795250"/>
    <w:rsid w:val="00795476"/>
    <w:rsid w:val="007959A8"/>
    <w:rsid w:val="00797B14"/>
    <w:rsid w:val="00797B92"/>
    <w:rsid w:val="00797F2B"/>
    <w:rsid w:val="007A00B5"/>
    <w:rsid w:val="007A0345"/>
    <w:rsid w:val="007A0581"/>
    <w:rsid w:val="007A1062"/>
    <w:rsid w:val="007A1550"/>
    <w:rsid w:val="007A15C7"/>
    <w:rsid w:val="007A17E8"/>
    <w:rsid w:val="007A1AEE"/>
    <w:rsid w:val="007A1C76"/>
    <w:rsid w:val="007A1CEE"/>
    <w:rsid w:val="007A24C0"/>
    <w:rsid w:val="007A2963"/>
    <w:rsid w:val="007A2C47"/>
    <w:rsid w:val="007A2D82"/>
    <w:rsid w:val="007A3335"/>
    <w:rsid w:val="007A3B43"/>
    <w:rsid w:val="007A3EDE"/>
    <w:rsid w:val="007A3EDF"/>
    <w:rsid w:val="007A4241"/>
    <w:rsid w:val="007A433D"/>
    <w:rsid w:val="007A4923"/>
    <w:rsid w:val="007A4D38"/>
    <w:rsid w:val="007A50D4"/>
    <w:rsid w:val="007A5250"/>
    <w:rsid w:val="007A5611"/>
    <w:rsid w:val="007A5DCD"/>
    <w:rsid w:val="007A5F68"/>
    <w:rsid w:val="007A628F"/>
    <w:rsid w:val="007A6355"/>
    <w:rsid w:val="007A65CA"/>
    <w:rsid w:val="007A692E"/>
    <w:rsid w:val="007A6F53"/>
    <w:rsid w:val="007A7782"/>
    <w:rsid w:val="007A779F"/>
    <w:rsid w:val="007A7ADA"/>
    <w:rsid w:val="007A7D61"/>
    <w:rsid w:val="007A7E1C"/>
    <w:rsid w:val="007B00EA"/>
    <w:rsid w:val="007B03DE"/>
    <w:rsid w:val="007B0589"/>
    <w:rsid w:val="007B05CC"/>
    <w:rsid w:val="007B09A5"/>
    <w:rsid w:val="007B100D"/>
    <w:rsid w:val="007B1595"/>
    <w:rsid w:val="007B17A6"/>
    <w:rsid w:val="007B2584"/>
    <w:rsid w:val="007B267E"/>
    <w:rsid w:val="007B327D"/>
    <w:rsid w:val="007B359A"/>
    <w:rsid w:val="007B35B2"/>
    <w:rsid w:val="007B37CE"/>
    <w:rsid w:val="007B39F4"/>
    <w:rsid w:val="007B3DE0"/>
    <w:rsid w:val="007B3DFC"/>
    <w:rsid w:val="007B4541"/>
    <w:rsid w:val="007B5563"/>
    <w:rsid w:val="007B5581"/>
    <w:rsid w:val="007B55C0"/>
    <w:rsid w:val="007B56F2"/>
    <w:rsid w:val="007B5BF4"/>
    <w:rsid w:val="007B5D43"/>
    <w:rsid w:val="007B5DEA"/>
    <w:rsid w:val="007B608B"/>
    <w:rsid w:val="007B631B"/>
    <w:rsid w:val="007B674F"/>
    <w:rsid w:val="007B6845"/>
    <w:rsid w:val="007B6A04"/>
    <w:rsid w:val="007B7191"/>
    <w:rsid w:val="007B74DF"/>
    <w:rsid w:val="007B753C"/>
    <w:rsid w:val="007B770F"/>
    <w:rsid w:val="007B7941"/>
    <w:rsid w:val="007B7995"/>
    <w:rsid w:val="007B7C97"/>
    <w:rsid w:val="007C0693"/>
    <w:rsid w:val="007C072D"/>
    <w:rsid w:val="007C07C2"/>
    <w:rsid w:val="007C0B92"/>
    <w:rsid w:val="007C1716"/>
    <w:rsid w:val="007C2091"/>
    <w:rsid w:val="007C2D4C"/>
    <w:rsid w:val="007C2F38"/>
    <w:rsid w:val="007C323C"/>
    <w:rsid w:val="007C331B"/>
    <w:rsid w:val="007C35B5"/>
    <w:rsid w:val="007C3A6A"/>
    <w:rsid w:val="007C3FF4"/>
    <w:rsid w:val="007C41E1"/>
    <w:rsid w:val="007C41F6"/>
    <w:rsid w:val="007C43C7"/>
    <w:rsid w:val="007C4A2A"/>
    <w:rsid w:val="007C4AA0"/>
    <w:rsid w:val="007C4B97"/>
    <w:rsid w:val="007C53E1"/>
    <w:rsid w:val="007C54D9"/>
    <w:rsid w:val="007C5E86"/>
    <w:rsid w:val="007C655F"/>
    <w:rsid w:val="007C6CBA"/>
    <w:rsid w:val="007C7075"/>
    <w:rsid w:val="007C7329"/>
    <w:rsid w:val="007C75D4"/>
    <w:rsid w:val="007C7A5D"/>
    <w:rsid w:val="007D0332"/>
    <w:rsid w:val="007D033E"/>
    <w:rsid w:val="007D049D"/>
    <w:rsid w:val="007D0532"/>
    <w:rsid w:val="007D0693"/>
    <w:rsid w:val="007D0E4C"/>
    <w:rsid w:val="007D1B6F"/>
    <w:rsid w:val="007D268E"/>
    <w:rsid w:val="007D278A"/>
    <w:rsid w:val="007D2875"/>
    <w:rsid w:val="007D2DB8"/>
    <w:rsid w:val="007D2EE0"/>
    <w:rsid w:val="007D3099"/>
    <w:rsid w:val="007D31E5"/>
    <w:rsid w:val="007D363D"/>
    <w:rsid w:val="007D3D10"/>
    <w:rsid w:val="007D3D58"/>
    <w:rsid w:val="007D45E5"/>
    <w:rsid w:val="007D48FA"/>
    <w:rsid w:val="007D4B72"/>
    <w:rsid w:val="007D4F92"/>
    <w:rsid w:val="007D51E1"/>
    <w:rsid w:val="007D5247"/>
    <w:rsid w:val="007D53C2"/>
    <w:rsid w:val="007D547D"/>
    <w:rsid w:val="007D6091"/>
    <w:rsid w:val="007D6376"/>
    <w:rsid w:val="007D64ED"/>
    <w:rsid w:val="007D6B32"/>
    <w:rsid w:val="007D6EF7"/>
    <w:rsid w:val="007D724E"/>
    <w:rsid w:val="007D73A1"/>
    <w:rsid w:val="007D7857"/>
    <w:rsid w:val="007D7872"/>
    <w:rsid w:val="007E0688"/>
    <w:rsid w:val="007E0A11"/>
    <w:rsid w:val="007E1103"/>
    <w:rsid w:val="007E13A4"/>
    <w:rsid w:val="007E16ED"/>
    <w:rsid w:val="007E19FA"/>
    <w:rsid w:val="007E1D18"/>
    <w:rsid w:val="007E1FC2"/>
    <w:rsid w:val="007E2234"/>
    <w:rsid w:val="007E23B5"/>
    <w:rsid w:val="007E2571"/>
    <w:rsid w:val="007E260C"/>
    <w:rsid w:val="007E2961"/>
    <w:rsid w:val="007E2E2C"/>
    <w:rsid w:val="007E304C"/>
    <w:rsid w:val="007E3177"/>
    <w:rsid w:val="007E3381"/>
    <w:rsid w:val="007E3907"/>
    <w:rsid w:val="007E39B8"/>
    <w:rsid w:val="007E3FCF"/>
    <w:rsid w:val="007E4722"/>
    <w:rsid w:val="007E49E0"/>
    <w:rsid w:val="007E4C3F"/>
    <w:rsid w:val="007E4C62"/>
    <w:rsid w:val="007E5087"/>
    <w:rsid w:val="007E5C38"/>
    <w:rsid w:val="007E5D20"/>
    <w:rsid w:val="007E63CA"/>
    <w:rsid w:val="007E65B3"/>
    <w:rsid w:val="007E68CD"/>
    <w:rsid w:val="007E69C7"/>
    <w:rsid w:val="007E6AED"/>
    <w:rsid w:val="007E6B95"/>
    <w:rsid w:val="007E6BCC"/>
    <w:rsid w:val="007E6C5E"/>
    <w:rsid w:val="007E6EB8"/>
    <w:rsid w:val="007E6FAC"/>
    <w:rsid w:val="007E7186"/>
    <w:rsid w:val="007E727A"/>
    <w:rsid w:val="007E7484"/>
    <w:rsid w:val="007E763E"/>
    <w:rsid w:val="007E76B2"/>
    <w:rsid w:val="007E77BE"/>
    <w:rsid w:val="007F07C0"/>
    <w:rsid w:val="007F0984"/>
    <w:rsid w:val="007F0D00"/>
    <w:rsid w:val="007F0FF5"/>
    <w:rsid w:val="007F11CB"/>
    <w:rsid w:val="007F1523"/>
    <w:rsid w:val="007F1BD9"/>
    <w:rsid w:val="007F1FAD"/>
    <w:rsid w:val="007F20B9"/>
    <w:rsid w:val="007F2668"/>
    <w:rsid w:val="007F2791"/>
    <w:rsid w:val="007F2794"/>
    <w:rsid w:val="007F2A21"/>
    <w:rsid w:val="007F2DD7"/>
    <w:rsid w:val="007F3584"/>
    <w:rsid w:val="007F3885"/>
    <w:rsid w:val="007F39C7"/>
    <w:rsid w:val="007F3C45"/>
    <w:rsid w:val="007F3E7A"/>
    <w:rsid w:val="007F4520"/>
    <w:rsid w:val="007F46D0"/>
    <w:rsid w:val="007F4815"/>
    <w:rsid w:val="007F4F09"/>
    <w:rsid w:val="007F4F9A"/>
    <w:rsid w:val="007F5183"/>
    <w:rsid w:val="007F5C3A"/>
    <w:rsid w:val="007F5D85"/>
    <w:rsid w:val="007F64AD"/>
    <w:rsid w:val="007F6C61"/>
    <w:rsid w:val="007F6E21"/>
    <w:rsid w:val="007F6F00"/>
    <w:rsid w:val="007F77C8"/>
    <w:rsid w:val="007F7874"/>
    <w:rsid w:val="007F7A6F"/>
    <w:rsid w:val="007F7AD7"/>
    <w:rsid w:val="007F7B97"/>
    <w:rsid w:val="007F7DE1"/>
    <w:rsid w:val="007F7E47"/>
    <w:rsid w:val="007F7F4B"/>
    <w:rsid w:val="00800059"/>
    <w:rsid w:val="0080006E"/>
    <w:rsid w:val="008002E8"/>
    <w:rsid w:val="00800463"/>
    <w:rsid w:val="00800701"/>
    <w:rsid w:val="00800925"/>
    <w:rsid w:val="00800F74"/>
    <w:rsid w:val="0080127F"/>
    <w:rsid w:val="00801817"/>
    <w:rsid w:val="00801924"/>
    <w:rsid w:val="00801ACA"/>
    <w:rsid w:val="00801C72"/>
    <w:rsid w:val="0080220B"/>
    <w:rsid w:val="0080268C"/>
    <w:rsid w:val="0080276D"/>
    <w:rsid w:val="00802B54"/>
    <w:rsid w:val="008033B4"/>
    <w:rsid w:val="0080378B"/>
    <w:rsid w:val="00804132"/>
    <w:rsid w:val="008046FC"/>
    <w:rsid w:val="0080473F"/>
    <w:rsid w:val="00805530"/>
    <w:rsid w:val="008058D8"/>
    <w:rsid w:val="00805ABC"/>
    <w:rsid w:val="008062B9"/>
    <w:rsid w:val="008063DC"/>
    <w:rsid w:val="008064D4"/>
    <w:rsid w:val="00806801"/>
    <w:rsid w:val="00807724"/>
    <w:rsid w:val="00807EA7"/>
    <w:rsid w:val="0081037F"/>
    <w:rsid w:val="008104C2"/>
    <w:rsid w:val="00810A0E"/>
    <w:rsid w:val="00810AD7"/>
    <w:rsid w:val="00810C16"/>
    <w:rsid w:val="00810C88"/>
    <w:rsid w:val="00811028"/>
    <w:rsid w:val="00811144"/>
    <w:rsid w:val="00811157"/>
    <w:rsid w:val="008113BB"/>
    <w:rsid w:val="00811735"/>
    <w:rsid w:val="008128F9"/>
    <w:rsid w:val="00812DD2"/>
    <w:rsid w:val="00813082"/>
    <w:rsid w:val="008132E4"/>
    <w:rsid w:val="008133BB"/>
    <w:rsid w:val="00813876"/>
    <w:rsid w:val="00813B6C"/>
    <w:rsid w:val="00814377"/>
    <w:rsid w:val="00814665"/>
    <w:rsid w:val="00814782"/>
    <w:rsid w:val="008147A7"/>
    <w:rsid w:val="00814879"/>
    <w:rsid w:val="00814887"/>
    <w:rsid w:val="00814D3F"/>
    <w:rsid w:val="0081524E"/>
    <w:rsid w:val="008156B8"/>
    <w:rsid w:val="00815BD5"/>
    <w:rsid w:val="00815EF3"/>
    <w:rsid w:val="00815F01"/>
    <w:rsid w:val="008167FA"/>
    <w:rsid w:val="00816B02"/>
    <w:rsid w:val="0081738F"/>
    <w:rsid w:val="00820518"/>
    <w:rsid w:val="0082059E"/>
    <w:rsid w:val="00820AF8"/>
    <w:rsid w:val="00820DB0"/>
    <w:rsid w:val="00820F29"/>
    <w:rsid w:val="00821540"/>
    <w:rsid w:val="00821901"/>
    <w:rsid w:val="00821DAE"/>
    <w:rsid w:val="00821F06"/>
    <w:rsid w:val="00822525"/>
    <w:rsid w:val="00822BC4"/>
    <w:rsid w:val="00822D60"/>
    <w:rsid w:val="00822E7D"/>
    <w:rsid w:val="00822FB1"/>
    <w:rsid w:val="008236BD"/>
    <w:rsid w:val="00823AFC"/>
    <w:rsid w:val="00823ED5"/>
    <w:rsid w:val="0082402C"/>
    <w:rsid w:val="008241D0"/>
    <w:rsid w:val="00825341"/>
    <w:rsid w:val="00825564"/>
    <w:rsid w:val="008262A1"/>
    <w:rsid w:val="008262B2"/>
    <w:rsid w:val="0082651C"/>
    <w:rsid w:val="008265EA"/>
    <w:rsid w:val="008268DF"/>
    <w:rsid w:val="008268E1"/>
    <w:rsid w:val="00826F3A"/>
    <w:rsid w:val="0082712F"/>
    <w:rsid w:val="00827210"/>
    <w:rsid w:val="00827297"/>
    <w:rsid w:val="008273DC"/>
    <w:rsid w:val="00827913"/>
    <w:rsid w:val="00827B6D"/>
    <w:rsid w:val="00827C2F"/>
    <w:rsid w:val="00827DCA"/>
    <w:rsid w:val="00827E0F"/>
    <w:rsid w:val="008301CE"/>
    <w:rsid w:val="0083035C"/>
    <w:rsid w:val="008307ED"/>
    <w:rsid w:val="00830AEF"/>
    <w:rsid w:val="00830FF3"/>
    <w:rsid w:val="0083101E"/>
    <w:rsid w:val="00831274"/>
    <w:rsid w:val="0083133A"/>
    <w:rsid w:val="00831351"/>
    <w:rsid w:val="00831571"/>
    <w:rsid w:val="00831717"/>
    <w:rsid w:val="00831C54"/>
    <w:rsid w:val="00831C83"/>
    <w:rsid w:val="00831E36"/>
    <w:rsid w:val="00832097"/>
    <w:rsid w:val="008322BD"/>
    <w:rsid w:val="008325FF"/>
    <w:rsid w:val="00832727"/>
    <w:rsid w:val="00832780"/>
    <w:rsid w:val="00832834"/>
    <w:rsid w:val="00832C1B"/>
    <w:rsid w:val="0083308F"/>
    <w:rsid w:val="008331D4"/>
    <w:rsid w:val="00833345"/>
    <w:rsid w:val="00833B06"/>
    <w:rsid w:val="00833D60"/>
    <w:rsid w:val="00833E3B"/>
    <w:rsid w:val="00834181"/>
    <w:rsid w:val="008342EC"/>
    <w:rsid w:val="0083438B"/>
    <w:rsid w:val="00834618"/>
    <w:rsid w:val="00834783"/>
    <w:rsid w:val="00834B6B"/>
    <w:rsid w:val="00834C54"/>
    <w:rsid w:val="00835005"/>
    <w:rsid w:val="00835263"/>
    <w:rsid w:val="00835267"/>
    <w:rsid w:val="008352E8"/>
    <w:rsid w:val="00835308"/>
    <w:rsid w:val="008356A8"/>
    <w:rsid w:val="008359CA"/>
    <w:rsid w:val="00835C06"/>
    <w:rsid w:val="00836064"/>
    <w:rsid w:val="00836381"/>
    <w:rsid w:val="008365A3"/>
    <w:rsid w:val="00837084"/>
    <w:rsid w:val="0083750F"/>
    <w:rsid w:val="008377F2"/>
    <w:rsid w:val="00837A20"/>
    <w:rsid w:val="00837F00"/>
    <w:rsid w:val="00837FE8"/>
    <w:rsid w:val="00840A5E"/>
    <w:rsid w:val="008411C1"/>
    <w:rsid w:val="0084145D"/>
    <w:rsid w:val="0084181B"/>
    <w:rsid w:val="0084194A"/>
    <w:rsid w:val="0084226D"/>
    <w:rsid w:val="008423DD"/>
    <w:rsid w:val="00842404"/>
    <w:rsid w:val="00842860"/>
    <w:rsid w:val="00842ACD"/>
    <w:rsid w:val="00842C00"/>
    <w:rsid w:val="00842D29"/>
    <w:rsid w:val="00842D84"/>
    <w:rsid w:val="00842EB5"/>
    <w:rsid w:val="008430DB"/>
    <w:rsid w:val="00843442"/>
    <w:rsid w:val="00843535"/>
    <w:rsid w:val="00843C19"/>
    <w:rsid w:val="00843ED7"/>
    <w:rsid w:val="00844427"/>
    <w:rsid w:val="0084464C"/>
    <w:rsid w:val="00844817"/>
    <w:rsid w:val="0084482F"/>
    <w:rsid w:val="00844B0E"/>
    <w:rsid w:val="00844B3F"/>
    <w:rsid w:val="00844B7D"/>
    <w:rsid w:val="00844BC3"/>
    <w:rsid w:val="008454DB"/>
    <w:rsid w:val="00845A68"/>
    <w:rsid w:val="00845CD8"/>
    <w:rsid w:val="00846338"/>
    <w:rsid w:val="00846659"/>
    <w:rsid w:val="00846716"/>
    <w:rsid w:val="0084698D"/>
    <w:rsid w:val="008469B3"/>
    <w:rsid w:val="00846EC2"/>
    <w:rsid w:val="00847004"/>
    <w:rsid w:val="008470B5"/>
    <w:rsid w:val="0084739F"/>
    <w:rsid w:val="0084744C"/>
    <w:rsid w:val="008479C4"/>
    <w:rsid w:val="0085011E"/>
    <w:rsid w:val="008502EC"/>
    <w:rsid w:val="008505C1"/>
    <w:rsid w:val="00850B2E"/>
    <w:rsid w:val="00850E7F"/>
    <w:rsid w:val="008515F2"/>
    <w:rsid w:val="00851753"/>
    <w:rsid w:val="00851C95"/>
    <w:rsid w:val="00851E9B"/>
    <w:rsid w:val="00852430"/>
    <w:rsid w:val="00852A50"/>
    <w:rsid w:val="00852DD5"/>
    <w:rsid w:val="0085321E"/>
    <w:rsid w:val="00853247"/>
    <w:rsid w:val="00853718"/>
    <w:rsid w:val="00854BC6"/>
    <w:rsid w:val="0085507C"/>
    <w:rsid w:val="00855199"/>
    <w:rsid w:val="008551EC"/>
    <w:rsid w:val="00855232"/>
    <w:rsid w:val="00855366"/>
    <w:rsid w:val="00855EA2"/>
    <w:rsid w:val="008562D5"/>
    <w:rsid w:val="00856435"/>
    <w:rsid w:val="008566D6"/>
    <w:rsid w:val="0085690E"/>
    <w:rsid w:val="00856B00"/>
    <w:rsid w:val="00856BC9"/>
    <w:rsid w:val="00856C86"/>
    <w:rsid w:val="00856F5C"/>
    <w:rsid w:val="008575B9"/>
    <w:rsid w:val="0085783A"/>
    <w:rsid w:val="00857DF9"/>
    <w:rsid w:val="008603A9"/>
    <w:rsid w:val="0086098B"/>
    <w:rsid w:val="00860AC0"/>
    <w:rsid w:val="00860BEE"/>
    <w:rsid w:val="008610B5"/>
    <w:rsid w:val="00862CA0"/>
    <w:rsid w:val="00863161"/>
    <w:rsid w:val="00863995"/>
    <w:rsid w:val="00863A74"/>
    <w:rsid w:val="00863D95"/>
    <w:rsid w:val="00863E32"/>
    <w:rsid w:val="00863F8F"/>
    <w:rsid w:val="008640A8"/>
    <w:rsid w:val="00864644"/>
    <w:rsid w:val="008647C3"/>
    <w:rsid w:val="00864D8E"/>
    <w:rsid w:val="00864D97"/>
    <w:rsid w:val="00865269"/>
    <w:rsid w:val="008652A4"/>
    <w:rsid w:val="008659BC"/>
    <w:rsid w:val="00865DD6"/>
    <w:rsid w:val="0086600F"/>
    <w:rsid w:val="00866063"/>
    <w:rsid w:val="00866198"/>
    <w:rsid w:val="00866356"/>
    <w:rsid w:val="00866360"/>
    <w:rsid w:val="0086647D"/>
    <w:rsid w:val="008666B6"/>
    <w:rsid w:val="00866B66"/>
    <w:rsid w:val="00866C55"/>
    <w:rsid w:val="00866D05"/>
    <w:rsid w:val="0086717A"/>
    <w:rsid w:val="00867BAE"/>
    <w:rsid w:val="00867D2E"/>
    <w:rsid w:val="00867D6F"/>
    <w:rsid w:val="00870059"/>
    <w:rsid w:val="0087019C"/>
    <w:rsid w:val="00870368"/>
    <w:rsid w:val="008703B4"/>
    <w:rsid w:val="0087084A"/>
    <w:rsid w:val="00870D45"/>
    <w:rsid w:val="00871192"/>
    <w:rsid w:val="008714CF"/>
    <w:rsid w:val="008715E7"/>
    <w:rsid w:val="008717EA"/>
    <w:rsid w:val="008725E0"/>
    <w:rsid w:val="00872601"/>
    <w:rsid w:val="008728F9"/>
    <w:rsid w:val="00872E4F"/>
    <w:rsid w:val="00872EBF"/>
    <w:rsid w:val="00872FDB"/>
    <w:rsid w:val="00873146"/>
    <w:rsid w:val="0087337E"/>
    <w:rsid w:val="008737F7"/>
    <w:rsid w:val="00873A83"/>
    <w:rsid w:val="00873B36"/>
    <w:rsid w:val="00874067"/>
    <w:rsid w:val="008744DA"/>
    <w:rsid w:val="00874601"/>
    <w:rsid w:val="0087547C"/>
    <w:rsid w:val="008757C6"/>
    <w:rsid w:val="0087583C"/>
    <w:rsid w:val="0087593F"/>
    <w:rsid w:val="00875C23"/>
    <w:rsid w:val="00875C70"/>
    <w:rsid w:val="0087607D"/>
    <w:rsid w:val="0087616E"/>
    <w:rsid w:val="00876651"/>
    <w:rsid w:val="00876A90"/>
    <w:rsid w:val="00876B49"/>
    <w:rsid w:val="0087722E"/>
    <w:rsid w:val="0087756A"/>
    <w:rsid w:val="00877B63"/>
    <w:rsid w:val="0088003A"/>
    <w:rsid w:val="00880051"/>
    <w:rsid w:val="0088029C"/>
    <w:rsid w:val="008804F0"/>
    <w:rsid w:val="008807B5"/>
    <w:rsid w:val="008808C5"/>
    <w:rsid w:val="008808E8"/>
    <w:rsid w:val="008813ED"/>
    <w:rsid w:val="00881A24"/>
    <w:rsid w:val="00881C09"/>
    <w:rsid w:val="0088203E"/>
    <w:rsid w:val="00882060"/>
    <w:rsid w:val="00882751"/>
    <w:rsid w:val="008831F9"/>
    <w:rsid w:val="00883B57"/>
    <w:rsid w:val="00883B77"/>
    <w:rsid w:val="00883C42"/>
    <w:rsid w:val="008844C4"/>
    <w:rsid w:val="00884630"/>
    <w:rsid w:val="00884D68"/>
    <w:rsid w:val="0088510B"/>
    <w:rsid w:val="0088512C"/>
    <w:rsid w:val="0088541E"/>
    <w:rsid w:val="0088562A"/>
    <w:rsid w:val="0088677A"/>
    <w:rsid w:val="00886A20"/>
    <w:rsid w:val="00886D4F"/>
    <w:rsid w:val="00887120"/>
    <w:rsid w:val="008875A0"/>
    <w:rsid w:val="00887CD7"/>
    <w:rsid w:val="00887E58"/>
    <w:rsid w:val="00887EF3"/>
    <w:rsid w:val="00887F32"/>
    <w:rsid w:val="0089013A"/>
    <w:rsid w:val="00890169"/>
    <w:rsid w:val="0089082C"/>
    <w:rsid w:val="0089091A"/>
    <w:rsid w:val="00890F60"/>
    <w:rsid w:val="00891463"/>
    <w:rsid w:val="00891E6F"/>
    <w:rsid w:val="00892006"/>
    <w:rsid w:val="0089252B"/>
    <w:rsid w:val="00892763"/>
    <w:rsid w:val="00892B6B"/>
    <w:rsid w:val="00892C69"/>
    <w:rsid w:val="0089311F"/>
    <w:rsid w:val="008931EA"/>
    <w:rsid w:val="008934FB"/>
    <w:rsid w:val="00893B07"/>
    <w:rsid w:val="00893ED3"/>
    <w:rsid w:val="00893F20"/>
    <w:rsid w:val="00893F38"/>
    <w:rsid w:val="00894072"/>
    <w:rsid w:val="00894097"/>
    <w:rsid w:val="00894520"/>
    <w:rsid w:val="00894867"/>
    <w:rsid w:val="00894983"/>
    <w:rsid w:val="00894B5E"/>
    <w:rsid w:val="008951BE"/>
    <w:rsid w:val="0089554F"/>
    <w:rsid w:val="00895605"/>
    <w:rsid w:val="00895845"/>
    <w:rsid w:val="00895CC4"/>
    <w:rsid w:val="00895E15"/>
    <w:rsid w:val="0089624E"/>
    <w:rsid w:val="0089633E"/>
    <w:rsid w:val="008965D2"/>
    <w:rsid w:val="00896749"/>
    <w:rsid w:val="00896B0D"/>
    <w:rsid w:val="00896BE0"/>
    <w:rsid w:val="00897473"/>
    <w:rsid w:val="008974B5"/>
    <w:rsid w:val="00897619"/>
    <w:rsid w:val="0089797D"/>
    <w:rsid w:val="00897C37"/>
    <w:rsid w:val="00897D81"/>
    <w:rsid w:val="00897D8E"/>
    <w:rsid w:val="00897EF6"/>
    <w:rsid w:val="008A10EF"/>
    <w:rsid w:val="008A1143"/>
    <w:rsid w:val="008A1440"/>
    <w:rsid w:val="008A1522"/>
    <w:rsid w:val="008A1B71"/>
    <w:rsid w:val="008A1E7E"/>
    <w:rsid w:val="008A2505"/>
    <w:rsid w:val="008A2E53"/>
    <w:rsid w:val="008A341C"/>
    <w:rsid w:val="008A3538"/>
    <w:rsid w:val="008A3883"/>
    <w:rsid w:val="008A3900"/>
    <w:rsid w:val="008A3D32"/>
    <w:rsid w:val="008A422E"/>
    <w:rsid w:val="008A452A"/>
    <w:rsid w:val="008A4537"/>
    <w:rsid w:val="008A473B"/>
    <w:rsid w:val="008A49D5"/>
    <w:rsid w:val="008A52FB"/>
    <w:rsid w:val="008A5744"/>
    <w:rsid w:val="008A584B"/>
    <w:rsid w:val="008A59AC"/>
    <w:rsid w:val="008A62A5"/>
    <w:rsid w:val="008A63D7"/>
    <w:rsid w:val="008A7320"/>
    <w:rsid w:val="008A7C7E"/>
    <w:rsid w:val="008A7F8B"/>
    <w:rsid w:val="008B013F"/>
    <w:rsid w:val="008B04E1"/>
    <w:rsid w:val="008B125C"/>
    <w:rsid w:val="008B1BD9"/>
    <w:rsid w:val="008B1E89"/>
    <w:rsid w:val="008B22B6"/>
    <w:rsid w:val="008B258D"/>
    <w:rsid w:val="008B25CA"/>
    <w:rsid w:val="008B2BAC"/>
    <w:rsid w:val="008B2D37"/>
    <w:rsid w:val="008B328E"/>
    <w:rsid w:val="008B32D0"/>
    <w:rsid w:val="008B32F6"/>
    <w:rsid w:val="008B3369"/>
    <w:rsid w:val="008B3478"/>
    <w:rsid w:val="008B34E5"/>
    <w:rsid w:val="008B373A"/>
    <w:rsid w:val="008B3A29"/>
    <w:rsid w:val="008B3ABE"/>
    <w:rsid w:val="008B456C"/>
    <w:rsid w:val="008B464C"/>
    <w:rsid w:val="008B4651"/>
    <w:rsid w:val="008B4AA4"/>
    <w:rsid w:val="008B4FC8"/>
    <w:rsid w:val="008B595E"/>
    <w:rsid w:val="008B5B7D"/>
    <w:rsid w:val="008B5FBF"/>
    <w:rsid w:val="008B61F0"/>
    <w:rsid w:val="008B62F6"/>
    <w:rsid w:val="008B68A1"/>
    <w:rsid w:val="008B69B6"/>
    <w:rsid w:val="008B6B2E"/>
    <w:rsid w:val="008B7053"/>
    <w:rsid w:val="008B724D"/>
    <w:rsid w:val="008B748F"/>
    <w:rsid w:val="008B77A0"/>
    <w:rsid w:val="008B7AE0"/>
    <w:rsid w:val="008B7DF3"/>
    <w:rsid w:val="008B7ED4"/>
    <w:rsid w:val="008B7F62"/>
    <w:rsid w:val="008C0019"/>
    <w:rsid w:val="008C081C"/>
    <w:rsid w:val="008C0A7B"/>
    <w:rsid w:val="008C0B87"/>
    <w:rsid w:val="008C1103"/>
    <w:rsid w:val="008C13A2"/>
    <w:rsid w:val="008C16CF"/>
    <w:rsid w:val="008C19D8"/>
    <w:rsid w:val="008C1A43"/>
    <w:rsid w:val="008C1CD7"/>
    <w:rsid w:val="008C2078"/>
    <w:rsid w:val="008C247D"/>
    <w:rsid w:val="008C2777"/>
    <w:rsid w:val="008C2B83"/>
    <w:rsid w:val="008C3058"/>
    <w:rsid w:val="008C360B"/>
    <w:rsid w:val="008C40AC"/>
    <w:rsid w:val="008C48BE"/>
    <w:rsid w:val="008C4C8A"/>
    <w:rsid w:val="008C6761"/>
    <w:rsid w:val="008C67A4"/>
    <w:rsid w:val="008C67BF"/>
    <w:rsid w:val="008C6C0E"/>
    <w:rsid w:val="008C7176"/>
    <w:rsid w:val="008C72FB"/>
    <w:rsid w:val="008C746A"/>
    <w:rsid w:val="008C7AF1"/>
    <w:rsid w:val="008C7C11"/>
    <w:rsid w:val="008C7F2D"/>
    <w:rsid w:val="008C7F45"/>
    <w:rsid w:val="008D0330"/>
    <w:rsid w:val="008D08E4"/>
    <w:rsid w:val="008D08EC"/>
    <w:rsid w:val="008D0928"/>
    <w:rsid w:val="008D0BCD"/>
    <w:rsid w:val="008D1183"/>
    <w:rsid w:val="008D1286"/>
    <w:rsid w:val="008D12A0"/>
    <w:rsid w:val="008D1407"/>
    <w:rsid w:val="008D160E"/>
    <w:rsid w:val="008D160F"/>
    <w:rsid w:val="008D1663"/>
    <w:rsid w:val="008D1850"/>
    <w:rsid w:val="008D1855"/>
    <w:rsid w:val="008D1A7B"/>
    <w:rsid w:val="008D1E75"/>
    <w:rsid w:val="008D205C"/>
    <w:rsid w:val="008D3160"/>
    <w:rsid w:val="008D3305"/>
    <w:rsid w:val="008D38E8"/>
    <w:rsid w:val="008D3C88"/>
    <w:rsid w:val="008D3E24"/>
    <w:rsid w:val="008D3F8A"/>
    <w:rsid w:val="008D4428"/>
    <w:rsid w:val="008D4AF2"/>
    <w:rsid w:val="008D4B98"/>
    <w:rsid w:val="008D54D8"/>
    <w:rsid w:val="008D55A6"/>
    <w:rsid w:val="008D5781"/>
    <w:rsid w:val="008D57B8"/>
    <w:rsid w:val="008D5B25"/>
    <w:rsid w:val="008D5B3A"/>
    <w:rsid w:val="008D5DAE"/>
    <w:rsid w:val="008D60F8"/>
    <w:rsid w:val="008D638E"/>
    <w:rsid w:val="008D6862"/>
    <w:rsid w:val="008D69E0"/>
    <w:rsid w:val="008D6B46"/>
    <w:rsid w:val="008D6C36"/>
    <w:rsid w:val="008D7318"/>
    <w:rsid w:val="008D745B"/>
    <w:rsid w:val="008D7484"/>
    <w:rsid w:val="008D7C8D"/>
    <w:rsid w:val="008D7D8C"/>
    <w:rsid w:val="008D7DE0"/>
    <w:rsid w:val="008E0003"/>
    <w:rsid w:val="008E008D"/>
    <w:rsid w:val="008E03B5"/>
    <w:rsid w:val="008E064F"/>
    <w:rsid w:val="008E0944"/>
    <w:rsid w:val="008E0A37"/>
    <w:rsid w:val="008E0CFE"/>
    <w:rsid w:val="008E0EDD"/>
    <w:rsid w:val="008E10FD"/>
    <w:rsid w:val="008E1516"/>
    <w:rsid w:val="008E18EC"/>
    <w:rsid w:val="008E2786"/>
    <w:rsid w:val="008E2974"/>
    <w:rsid w:val="008E29AE"/>
    <w:rsid w:val="008E351B"/>
    <w:rsid w:val="008E357A"/>
    <w:rsid w:val="008E3CCF"/>
    <w:rsid w:val="008E40FF"/>
    <w:rsid w:val="008E418A"/>
    <w:rsid w:val="008E432E"/>
    <w:rsid w:val="008E4B08"/>
    <w:rsid w:val="008E4EEA"/>
    <w:rsid w:val="008E5345"/>
    <w:rsid w:val="008E5468"/>
    <w:rsid w:val="008E57C1"/>
    <w:rsid w:val="008E59BC"/>
    <w:rsid w:val="008E5F63"/>
    <w:rsid w:val="008E637E"/>
    <w:rsid w:val="008E6856"/>
    <w:rsid w:val="008E69E6"/>
    <w:rsid w:val="008E6AE2"/>
    <w:rsid w:val="008E6CB8"/>
    <w:rsid w:val="008E6E04"/>
    <w:rsid w:val="008E7241"/>
    <w:rsid w:val="008F0059"/>
    <w:rsid w:val="008F0099"/>
    <w:rsid w:val="008F0263"/>
    <w:rsid w:val="008F045F"/>
    <w:rsid w:val="008F08A5"/>
    <w:rsid w:val="008F0C82"/>
    <w:rsid w:val="008F108B"/>
    <w:rsid w:val="008F166D"/>
    <w:rsid w:val="008F170E"/>
    <w:rsid w:val="008F1CCE"/>
    <w:rsid w:val="008F1CEE"/>
    <w:rsid w:val="008F1FBE"/>
    <w:rsid w:val="008F2C6B"/>
    <w:rsid w:val="008F2DAD"/>
    <w:rsid w:val="008F3813"/>
    <w:rsid w:val="008F3C70"/>
    <w:rsid w:val="008F4105"/>
    <w:rsid w:val="008F4393"/>
    <w:rsid w:val="008F46B6"/>
    <w:rsid w:val="008F4B36"/>
    <w:rsid w:val="008F4EB7"/>
    <w:rsid w:val="008F5755"/>
    <w:rsid w:val="008F5DA3"/>
    <w:rsid w:val="008F63B5"/>
    <w:rsid w:val="008F6584"/>
    <w:rsid w:val="008F6809"/>
    <w:rsid w:val="008F6AFB"/>
    <w:rsid w:val="008F76F0"/>
    <w:rsid w:val="008F7727"/>
    <w:rsid w:val="008F781C"/>
    <w:rsid w:val="008F7F1E"/>
    <w:rsid w:val="0090074F"/>
    <w:rsid w:val="0090075B"/>
    <w:rsid w:val="0090080B"/>
    <w:rsid w:val="00900E30"/>
    <w:rsid w:val="00900FEA"/>
    <w:rsid w:val="00901339"/>
    <w:rsid w:val="00901666"/>
    <w:rsid w:val="00901AB5"/>
    <w:rsid w:val="00901B69"/>
    <w:rsid w:val="00901C3B"/>
    <w:rsid w:val="00901CBE"/>
    <w:rsid w:val="00902388"/>
    <w:rsid w:val="0090264E"/>
    <w:rsid w:val="0090276C"/>
    <w:rsid w:val="00902C9E"/>
    <w:rsid w:val="00903950"/>
    <w:rsid w:val="00903A21"/>
    <w:rsid w:val="00903CED"/>
    <w:rsid w:val="00903FDA"/>
    <w:rsid w:val="00904761"/>
    <w:rsid w:val="0090488D"/>
    <w:rsid w:val="00904E8D"/>
    <w:rsid w:val="00904F76"/>
    <w:rsid w:val="0090562D"/>
    <w:rsid w:val="00905824"/>
    <w:rsid w:val="00905920"/>
    <w:rsid w:val="00905963"/>
    <w:rsid w:val="00905AC7"/>
    <w:rsid w:val="00905E20"/>
    <w:rsid w:val="00905EEE"/>
    <w:rsid w:val="00906676"/>
    <w:rsid w:val="00907316"/>
    <w:rsid w:val="009101D3"/>
    <w:rsid w:val="009105B0"/>
    <w:rsid w:val="009105D8"/>
    <w:rsid w:val="00910698"/>
    <w:rsid w:val="00910B58"/>
    <w:rsid w:val="00910E5D"/>
    <w:rsid w:val="00911001"/>
    <w:rsid w:val="00911156"/>
    <w:rsid w:val="0091131A"/>
    <w:rsid w:val="00911644"/>
    <w:rsid w:val="009117AB"/>
    <w:rsid w:val="00911AB7"/>
    <w:rsid w:val="00911B76"/>
    <w:rsid w:val="00911D87"/>
    <w:rsid w:val="00911EB2"/>
    <w:rsid w:val="00912627"/>
    <w:rsid w:val="009128FD"/>
    <w:rsid w:val="009129EA"/>
    <w:rsid w:val="00912FAB"/>
    <w:rsid w:val="00913167"/>
    <w:rsid w:val="00913E61"/>
    <w:rsid w:val="00914037"/>
    <w:rsid w:val="00914D96"/>
    <w:rsid w:val="009150B1"/>
    <w:rsid w:val="00915594"/>
    <w:rsid w:val="00915608"/>
    <w:rsid w:val="00915714"/>
    <w:rsid w:val="00915825"/>
    <w:rsid w:val="00915EF2"/>
    <w:rsid w:val="00916475"/>
    <w:rsid w:val="00916543"/>
    <w:rsid w:val="009165B8"/>
    <w:rsid w:val="009167A2"/>
    <w:rsid w:val="00916A83"/>
    <w:rsid w:val="00916CB8"/>
    <w:rsid w:val="00916EF5"/>
    <w:rsid w:val="009172E9"/>
    <w:rsid w:val="009176BB"/>
    <w:rsid w:val="0091775D"/>
    <w:rsid w:val="009177E6"/>
    <w:rsid w:val="009177F8"/>
    <w:rsid w:val="00920489"/>
    <w:rsid w:val="009205C2"/>
    <w:rsid w:val="0092102C"/>
    <w:rsid w:val="00921851"/>
    <w:rsid w:val="00921CAC"/>
    <w:rsid w:val="00921D98"/>
    <w:rsid w:val="009220B0"/>
    <w:rsid w:val="0092299B"/>
    <w:rsid w:val="00922ED9"/>
    <w:rsid w:val="00922F08"/>
    <w:rsid w:val="00922F20"/>
    <w:rsid w:val="009233B1"/>
    <w:rsid w:val="009234E4"/>
    <w:rsid w:val="009234F7"/>
    <w:rsid w:val="0092352B"/>
    <w:rsid w:val="009237EF"/>
    <w:rsid w:val="00923B94"/>
    <w:rsid w:val="00923D92"/>
    <w:rsid w:val="00923E90"/>
    <w:rsid w:val="009251E6"/>
    <w:rsid w:val="009254D7"/>
    <w:rsid w:val="0092617A"/>
    <w:rsid w:val="0092622F"/>
    <w:rsid w:val="0092629C"/>
    <w:rsid w:val="0092649F"/>
    <w:rsid w:val="00926561"/>
    <w:rsid w:val="009266B5"/>
    <w:rsid w:val="00926A60"/>
    <w:rsid w:val="00926E97"/>
    <w:rsid w:val="0092775A"/>
    <w:rsid w:val="009279F9"/>
    <w:rsid w:val="00927A7C"/>
    <w:rsid w:val="00927F16"/>
    <w:rsid w:val="0093078D"/>
    <w:rsid w:val="00930FB9"/>
    <w:rsid w:val="0093125C"/>
    <w:rsid w:val="009318B6"/>
    <w:rsid w:val="00931A3E"/>
    <w:rsid w:val="00931B6C"/>
    <w:rsid w:val="00931D23"/>
    <w:rsid w:val="00931F87"/>
    <w:rsid w:val="00932084"/>
    <w:rsid w:val="0093280B"/>
    <w:rsid w:val="0093288E"/>
    <w:rsid w:val="00932C9E"/>
    <w:rsid w:val="009330D3"/>
    <w:rsid w:val="009331C7"/>
    <w:rsid w:val="00933308"/>
    <w:rsid w:val="00933597"/>
    <w:rsid w:val="00933C2B"/>
    <w:rsid w:val="00933F37"/>
    <w:rsid w:val="0093445D"/>
    <w:rsid w:val="0093452A"/>
    <w:rsid w:val="00934A3D"/>
    <w:rsid w:val="00934D06"/>
    <w:rsid w:val="00934FF6"/>
    <w:rsid w:val="009352D8"/>
    <w:rsid w:val="00935391"/>
    <w:rsid w:val="009359E7"/>
    <w:rsid w:val="00935D97"/>
    <w:rsid w:val="00935E3D"/>
    <w:rsid w:val="00935E8C"/>
    <w:rsid w:val="00936528"/>
    <w:rsid w:val="009365E5"/>
    <w:rsid w:val="009367C4"/>
    <w:rsid w:val="009369BD"/>
    <w:rsid w:val="00936B21"/>
    <w:rsid w:val="009370AE"/>
    <w:rsid w:val="009371AE"/>
    <w:rsid w:val="009374CF"/>
    <w:rsid w:val="00937629"/>
    <w:rsid w:val="00937B65"/>
    <w:rsid w:val="009407A7"/>
    <w:rsid w:val="009407E1"/>
    <w:rsid w:val="00940C1A"/>
    <w:rsid w:val="00940E9F"/>
    <w:rsid w:val="009411B7"/>
    <w:rsid w:val="009414A5"/>
    <w:rsid w:val="00941770"/>
    <w:rsid w:val="0094195E"/>
    <w:rsid w:val="00941DF5"/>
    <w:rsid w:val="00942843"/>
    <w:rsid w:val="00942916"/>
    <w:rsid w:val="00942D1D"/>
    <w:rsid w:val="00942ED4"/>
    <w:rsid w:val="009430EF"/>
    <w:rsid w:val="009433CC"/>
    <w:rsid w:val="00943838"/>
    <w:rsid w:val="00943A2F"/>
    <w:rsid w:val="00943A3D"/>
    <w:rsid w:val="00944505"/>
    <w:rsid w:val="009445CD"/>
    <w:rsid w:val="0094487A"/>
    <w:rsid w:val="00944BF5"/>
    <w:rsid w:val="009450F3"/>
    <w:rsid w:val="009451A0"/>
    <w:rsid w:val="00945440"/>
    <w:rsid w:val="00945638"/>
    <w:rsid w:val="00945734"/>
    <w:rsid w:val="0094582C"/>
    <w:rsid w:val="00945955"/>
    <w:rsid w:val="00945EB2"/>
    <w:rsid w:val="00946235"/>
    <w:rsid w:val="0094628C"/>
    <w:rsid w:val="009464F8"/>
    <w:rsid w:val="00946A3C"/>
    <w:rsid w:val="00947182"/>
    <w:rsid w:val="009473B0"/>
    <w:rsid w:val="00947798"/>
    <w:rsid w:val="00947E1F"/>
    <w:rsid w:val="00950194"/>
    <w:rsid w:val="00950204"/>
    <w:rsid w:val="009502EC"/>
    <w:rsid w:val="00950DAA"/>
    <w:rsid w:val="00950F04"/>
    <w:rsid w:val="0095111F"/>
    <w:rsid w:val="009511DD"/>
    <w:rsid w:val="009513EE"/>
    <w:rsid w:val="00951457"/>
    <w:rsid w:val="00951764"/>
    <w:rsid w:val="00952033"/>
    <w:rsid w:val="0095210E"/>
    <w:rsid w:val="0095216F"/>
    <w:rsid w:val="009524AF"/>
    <w:rsid w:val="00952500"/>
    <w:rsid w:val="00952A20"/>
    <w:rsid w:val="00952BD4"/>
    <w:rsid w:val="009533F2"/>
    <w:rsid w:val="009537BD"/>
    <w:rsid w:val="009537F0"/>
    <w:rsid w:val="00953BCB"/>
    <w:rsid w:val="009543BA"/>
    <w:rsid w:val="0095440A"/>
    <w:rsid w:val="00954574"/>
    <w:rsid w:val="0095495C"/>
    <w:rsid w:val="00954D26"/>
    <w:rsid w:val="00954DA2"/>
    <w:rsid w:val="00954FB9"/>
    <w:rsid w:val="009550A2"/>
    <w:rsid w:val="00955357"/>
    <w:rsid w:val="009554EF"/>
    <w:rsid w:val="009562DD"/>
    <w:rsid w:val="0095681A"/>
    <w:rsid w:val="00956A52"/>
    <w:rsid w:val="00956D9C"/>
    <w:rsid w:val="0095716F"/>
    <w:rsid w:val="0095723C"/>
    <w:rsid w:val="00957389"/>
    <w:rsid w:val="00957419"/>
    <w:rsid w:val="009578DF"/>
    <w:rsid w:val="00957D22"/>
    <w:rsid w:val="00957DB1"/>
    <w:rsid w:val="00957F36"/>
    <w:rsid w:val="00957F83"/>
    <w:rsid w:val="009603F3"/>
    <w:rsid w:val="0096046D"/>
    <w:rsid w:val="0096068F"/>
    <w:rsid w:val="00960A97"/>
    <w:rsid w:val="00960B14"/>
    <w:rsid w:val="0096106C"/>
    <w:rsid w:val="009611FB"/>
    <w:rsid w:val="00961838"/>
    <w:rsid w:val="0096187B"/>
    <w:rsid w:val="00961DFD"/>
    <w:rsid w:val="009622D5"/>
    <w:rsid w:val="00962750"/>
    <w:rsid w:val="00962EA9"/>
    <w:rsid w:val="0096398C"/>
    <w:rsid w:val="00963C7F"/>
    <w:rsid w:val="009641C8"/>
    <w:rsid w:val="0096479C"/>
    <w:rsid w:val="009649FB"/>
    <w:rsid w:val="00964CEA"/>
    <w:rsid w:val="00964DB6"/>
    <w:rsid w:val="0096526D"/>
    <w:rsid w:val="00965435"/>
    <w:rsid w:val="0096553F"/>
    <w:rsid w:val="009656E0"/>
    <w:rsid w:val="009658B4"/>
    <w:rsid w:val="009659B5"/>
    <w:rsid w:val="00965C3E"/>
    <w:rsid w:val="00966089"/>
    <w:rsid w:val="00966457"/>
    <w:rsid w:val="00966717"/>
    <w:rsid w:val="00966C46"/>
    <w:rsid w:val="00966E64"/>
    <w:rsid w:val="009674E0"/>
    <w:rsid w:val="0096757C"/>
    <w:rsid w:val="009676B9"/>
    <w:rsid w:val="00967906"/>
    <w:rsid w:val="009679E6"/>
    <w:rsid w:val="00967A78"/>
    <w:rsid w:val="00967D3F"/>
    <w:rsid w:val="00967F6E"/>
    <w:rsid w:val="00970770"/>
    <w:rsid w:val="00970B06"/>
    <w:rsid w:val="00970DE7"/>
    <w:rsid w:val="00970E6D"/>
    <w:rsid w:val="00971032"/>
    <w:rsid w:val="00971232"/>
    <w:rsid w:val="009714A4"/>
    <w:rsid w:val="009714E6"/>
    <w:rsid w:val="009714EA"/>
    <w:rsid w:val="00971562"/>
    <w:rsid w:val="009716CD"/>
    <w:rsid w:val="009721AE"/>
    <w:rsid w:val="009721EF"/>
    <w:rsid w:val="00972310"/>
    <w:rsid w:val="009728C1"/>
    <w:rsid w:val="00972B8F"/>
    <w:rsid w:val="0097339F"/>
    <w:rsid w:val="009734B1"/>
    <w:rsid w:val="00973C5B"/>
    <w:rsid w:val="00974207"/>
    <w:rsid w:val="0097455D"/>
    <w:rsid w:val="00974800"/>
    <w:rsid w:val="00974A36"/>
    <w:rsid w:val="00974B7E"/>
    <w:rsid w:val="00975128"/>
    <w:rsid w:val="0097518D"/>
    <w:rsid w:val="009752BD"/>
    <w:rsid w:val="009753FA"/>
    <w:rsid w:val="00975439"/>
    <w:rsid w:val="0097557A"/>
    <w:rsid w:val="009756A4"/>
    <w:rsid w:val="009757A5"/>
    <w:rsid w:val="00976283"/>
    <w:rsid w:val="00976733"/>
    <w:rsid w:val="00977473"/>
    <w:rsid w:val="00977CFB"/>
    <w:rsid w:val="00977FA2"/>
    <w:rsid w:val="009802B2"/>
    <w:rsid w:val="00980852"/>
    <w:rsid w:val="00980C65"/>
    <w:rsid w:val="00981B09"/>
    <w:rsid w:val="00981CA7"/>
    <w:rsid w:val="0098255E"/>
    <w:rsid w:val="009826B3"/>
    <w:rsid w:val="0098291C"/>
    <w:rsid w:val="00982DF0"/>
    <w:rsid w:val="0098320E"/>
    <w:rsid w:val="00983481"/>
    <w:rsid w:val="00983F99"/>
    <w:rsid w:val="0098403A"/>
    <w:rsid w:val="00984065"/>
    <w:rsid w:val="00984628"/>
    <w:rsid w:val="00984808"/>
    <w:rsid w:val="009849C0"/>
    <w:rsid w:val="00984E14"/>
    <w:rsid w:val="00984FB3"/>
    <w:rsid w:val="00985342"/>
    <w:rsid w:val="00985592"/>
    <w:rsid w:val="009855BA"/>
    <w:rsid w:val="009857E4"/>
    <w:rsid w:val="00985AD7"/>
    <w:rsid w:val="009863C9"/>
    <w:rsid w:val="009877FB"/>
    <w:rsid w:val="0098787D"/>
    <w:rsid w:val="009908CA"/>
    <w:rsid w:val="00990A5F"/>
    <w:rsid w:val="00990D26"/>
    <w:rsid w:val="00990D8F"/>
    <w:rsid w:val="0099161D"/>
    <w:rsid w:val="009916B6"/>
    <w:rsid w:val="009919C5"/>
    <w:rsid w:val="00991D9F"/>
    <w:rsid w:val="00992847"/>
    <w:rsid w:val="00992D51"/>
    <w:rsid w:val="00992DCC"/>
    <w:rsid w:val="009937A7"/>
    <w:rsid w:val="009941CB"/>
    <w:rsid w:val="00994718"/>
    <w:rsid w:val="00994887"/>
    <w:rsid w:val="00994898"/>
    <w:rsid w:val="009948EB"/>
    <w:rsid w:val="0099492F"/>
    <w:rsid w:val="00994DD5"/>
    <w:rsid w:val="009950E7"/>
    <w:rsid w:val="0099523A"/>
    <w:rsid w:val="00995CBC"/>
    <w:rsid w:val="00995F52"/>
    <w:rsid w:val="00996146"/>
    <w:rsid w:val="009963B8"/>
    <w:rsid w:val="0099653B"/>
    <w:rsid w:val="0099678C"/>
    <w:rsid w:val="00996BEA"/>
    <w:rsid w:val="00996E8D"/>
    <w:rsid w:val="00996F53"/>
    <w:rsid w:val="0099770E"/>
    <w:rsid w:val="0099787F"/>
    <w:rsid w:val="00997B0A"/>
    <w:rsid w:val="00997D36"/>
    <w:rsid w:val="00997EE2"/>
    <w:rsid w:val="009A0353"/>
    <w:rsid w:val="009A07FB"/>
    <w:rsid w:val="009A096A"/>
    <w:rsid w:val="009A0BFA"/>
    <w:rsid w:val="009A0F3B"/>
    <w:rsid w:val="009A0F77"/>
    <w:rsid w:val="009A149C"/>
    <w:rsid w:val="009A1A00"/>
    <w:rsid w:val="009A1FAD"/>
    <w:rsid w:val="009A23AD"/>
    <w:rsid w:val="009A2461"/>
    <w:rsid w:val="009A2B6D"/>
    <w:rsid w:val="009A3122"/>
    <w:rsid w:val="009A347E"/>
    <w:rsid w:val="009A3745"/>
    <w:rsid w:val="009A37D0"/>
    <w:rsid w:val="009A3B3D"/>
    <w:rsid w:val="009A3E87"/>
    <w:rsid w:val="009A4771"/>
    <w:rsid w:val="009A4777"/>
    <w:rsid w:val="009A490D"/>
    <w:rsid w:val="009A4D2A"/>
    <w:rsid w:val="009A4E22"/>
    <w:rsid w:val="009A51D6"/>
    <w:rsid w:val="009A53F5"/>
    <w:rsid w:val="009A57F3"/>
    <w:rsid w:val="009A5A30"/>
    <w:rsid w:val="009A5B2A"/>
    <w:rsid w:val="009A613B"/>
    <w:rsid w:val="009A6227"/>
    <w:rsid w:val="009A6405"/>
    <w:rsid w:val="009A6D12"/>
    <w:rsid w:val="009A711E"/>
    <w:rsid w:val="009A7943"/>
    <w:rsid w:val="009A7B91"/>
    <w:rsid w:val="009A7D6D"/>
    <w:rsid w:val="009B0075"/>
    <w:rsid w:val="009B044A"/>
    <w:rsid w:val="009B05A1"/>
    <w:rsid w:val="009B12D1"/>
    <w:rsid w:val="009B1458"/>
    <w:rsid w:val="009B1949"/>
    <w:rsid w:val="009B1955"/>
    <w:rsid w:val="009B1E24"/>
    <w:rsid w:val="009B2145"/>
    <w:rsid w:val="009B2233"/>
    <w:rsid w:val="009B24D3"/>
    <w:rsid w:val="009B2B4F"/>
    <w:rsid w:val="009B2C5E"/>
    <w:rsid w:val="009B2DDD"/>
    <w:rsid w:val="009B2F26"/>
    <w:rsid w:val="009B3177"/>
    <w:rsid w:val="009B3663"/>
    <w:rsid w:val="009B391D"/>
    <w:rsid w:val="009B3E15"/>
    <w:rsid w:val="009B4272"/>
    <w:rsid w:val="009B4978"/>
    <w:rsid w:val="009B551E"/>
    <w:rsid w:val="009B5897"/>
    <w:rsid w:val="009B5933"/>
    <w:rsid w:val="009B5CB5"/>
    <w:rsid w:val="009B5D30"/>
    <w:rsid w:val="009B5FB3"/>
    <w:rsid w:val="009B6197"/>
    <w:rsid w:val="009B61C2"/>
    <w:rsid w:val="009B6287"/>
    <w:rsid w:val="009B63EB"/>
    <w:rsid w:val="009B64C4"/>
    <w:rsid w:val="009B68AC"/>
    <w:rsid w:val="009B69DC"/>
    <w:rsid w:val="009B7A78"/>
    <w:rsid w:val="009B7AB9"/>
    <w:rsid w:val="009B7BE8"/>
    <w:rsid w:val="009C0967"/>
    <w:rsid w:val="009C0A27"/>
    <w:rsid w:val="009C0BD9"/>
    <w:rsid w:val="009C0D72"/>
    <w:rsid w:val="009C0F47"/>
    <w:rsid w:val="009C1122"/>
    <w:rsid w:val="009C1851"/>
    <w:rsid w:val="009C1D16"/>
    <w:rsid w:val="009C2556"/>
    <w:rsid w:val="009C25F1"/>
    <w:rsid w:val="009C2979"/>
    <w:rsid w:val="009C2BB2"/>
    <w:rsid w:val="009C3821"/>
    <w:rsid w:val="009C3847"/>
    <w:rsid w:val="009C3938"/>
    <w:rsid w:val="009C3F6E"/>
    <w:rsid w:val="009C4869"/>
    <w:rsid w:val="009C4AD5"/>
    <w:rsid w:val="009C4F24"/>
    <w:rsid w:val="009C5055"/>
    <w:rsid w:val="009C587E"/>
    <w:rsid w:val="009C661A"/>
    <w:rsid w:val="009C6A09"/>
    <w:rsid w:val="009C6FA6"/>
    <w:rsid w:val="009C7173"/>
    <w:rsid w:val="009C71C8"/>
    <w:rsid w:val="009C747F"/>
    <w:rsid w:val="009C7975"/>
    <w:rsid w:val="009C7BC2"/>
    <w:rsid w:val="009C7CAD"/>
    <w:rsid w:val="009D01BF"/>
    <w:rsid w:val="009D06C4"/>
    <w:rsid w:val="009D09C0"/>
    <w:rsid w:val="009D0D6C"/>
    <w:rsid w:val="009D0E0B"/>
    <w:rsid w:val="009D0F04"/>
    <w:rsid w:val="009D0F06"/>
    <w:rsid w:val="009D0F3D"/>
    <w:rsid w:val="009D0FF4"/>
    <w:rsid w:val="009D1000"/>
    <w:rsid w:val="009D12D2"/>
    <w:rsid w:val="009D1326"/>
    <w:rsid w:val="009D1933"/>
    <w:rsid w:val="009D1A26"/>
    <w:rsid w:val="009D1B19"/>
    <w:rsid w:val="009D1D0B"/>
    <w:rsid w:val="009D1FDB"/>
    <w:rsid w:val="009D2050"/>
    <w:rsid w:val="009D224D"/>
    <w:rsid w:val="009D25A2"/>
    <w:rsid w:val="009D2635"/>
    <w:rsid w:val="009D27A0"/>
    <w:rsid w:val="009D29AD"/>
    <w:rsid w:val="009D2DD9"/>
    <w:rsid w:val="009D2E5B"/>
    <w:rsid w:val="009D311F"/>
    <w:rsid w:val="009D325B"/>
    <w:rsid w:val="009D32B8"/>
    <w:rsid w:val="009D3864"/>
    <w:rsid w:val="009D3D59"/>
    <w:rsid w:val="009D3F45"/>
    <w:rsid w:val="009D47F2"/>
    <w:rsid w:val="009D4B84"/>
    <w:rsid w:val="009D4E65"/>
    <w:rsid w:val="009D5097"/>
    <w:rsid w:val="009D5193"/>
    <w:rsid w:val="009D5BDB"/>
    <w:rsid w:val="009D5CAC"/>
    <w:rsid w:val="009D5CE7"/>
    <w:rsid w:val="009D5FEF"/>
    <w:rsid w:val="009D6012"/>
    <w:rsid w:val="009D648B"/>
    <w:rsid w:val="009D6704"/>
    <w:rsid w:val="009D6AE3"/>
    <w:rsid w:val="009D6B31"/>
    <w:rsid w:val="009D6D6B"/>
    <w:rsid w:val="009D6D8A"/>
    <w:rsid w:val="009D6EB0"/>
    <w:rsid w:val="009D7531"/>
    <w:rsid w:val="009E053F"/>
    <w:rsid w:val="009E0B95"/>
    <w:rsid w:val="009E1360"/>
    <w:rsid w:val="009E186A"/>
    <w:rsid w:val="009E1C3A"/>
    <w:rsid w:val="009E20A9"/>
    <w:rsid w:val="009E2116"/>
    <w:rsid w:val="009E24D4"/>
    <w:rsid w:val="009E282C"/>
    <w:rsid w:val="009E2982"/>
    <w:rsid w:val="009E29E5"/>
    <w:rsid w:val="009E2AA9"/>
    <w:rsid w:val="009E2BD4"/>
    <w:rsid w:val="009E2EA4"/>
    <w:rsid w:val="009E3271"/>
    <w:rsid w:val="009E34E9"/>
    <w:rsid w:val="009E3C33"/>
    <w:rsid w:val="009E3C7D"/>
    <w:rsid w:val="009E4254"/>
    <w:rsid w:val="009E459B"/>
    <w:rsid w:val="009E4A4C"/>
    <w:rsid w:val="009E4E8F"/>
    <w:rsid w:val="009E5267"/>
    <w:rsid w:val="009E547A"/>
    <w:rsid w:val="009E5DBB"/>
    <w:rsid w:val="009E5E92"/>
    <w:rsid w:val="009E6477"/>
    <w:rsid w:val="009E6A6C"/>
    <w:rsid w:val="009E6CBA"/>
    <w:rsid w:val="009E6E2C"/>
    <w:rsid w:val="009E798A"/>
    <w:rsid w:val="009E7DA4"/>
    <w:rsid w:val="009F00D1"/>
    <w:rsid w:val="009F0402"/>
    <w:rsid w:val="009F0A8C"/>
    <w:rsid w:val="009F0AD5"/>
    <w:rsid w:val="009F0FCD"/>
    <w:rsid w:val="009F1956"/>
    <w:rsid w:val="009F1A78"/>
    <w:rsid w:val="009F1B01"/>
    <w:rsid w:val="009F2BDF"/>
    <w:rsid w:val="009F436B"/>
    <w:rsid w:val="009F5EE8"/>
    <w:rsid w:val="009F6163"/>
    <w:rsid w:val="009F62DA"/>
    <w:rsid w:val="009F6617"/>
    <w:rsid w:val="009F6BC3"/>
    <w:rsid w:val="00A001DE"/>
    <w:rsid w:val="00A0025A"/>
    <w:rsid w:val="00A00D81"/>
    <w:rsid w:val="00A00F42"/>
    <w:rsid w:val="00A00F54"/>
    <w:rsid w:val="00A0104D"/>
    <w:rsid w:val="00A010DC"/>
    <w:rsid w:val="00A0119C"/>
    <w:rsid w:val="00A0190E"/>
    <w:rsid w:val="00A01AF5"/>
    <w:rsid w:val="00A023F6"/>
    <w:rsid w:val="00A02417"/>
    <w:rsid w:val="00A0251C"/>
    <w:rsid w:val="00A02931"/>
    <w:rsid w:val="00A031A2"/>
    <w:rsid w:val="00A03B8A"/>
    <w:rsid w:val="00A03C1F"/>
    <w:rsid w:val="00A041FA"/>
    <w:rsid w:val="00A044DC"/>
    <w:rsid w:val="00A04BDC"/>
    <w:rsid w:val="00A05062"/>
    <w:rsid w:val="00A056EA"/>
    <w:rsid w:val="00A057FF"/>
    <w:rsid w:val="00A05C65"/>
    <w:rsid w:val="00A05C76"/>
    <w:rsid w:val="00A05CC7"/>
    <w:rsid w:val="00A061E4"/>
    <w:rsid w:val="00A06351"/>
    <w:rsid w:val="00A06491"/>
    <w:rsid w:val="00A06BAB"/>
    <w:rsid w:val="00A07343"/>
    <w:rsid w:val="00A07789"/>
    <w:rsid w:val="00A07B20"/>
    <w:rsid w:val="00A07D8F"/>
    <w:rsid w:val="00A10A2C"/>
    <w:rsid w:val="00A10C94"/>
    <w:rsid w:val="00A125BA"/>
    <w:rsid w:val="00A12914"/>
    <w:rsid w:val="00A12BD8"/>
    <w:rsid w:val="00A134A1"/>
    <w:rsid w:val="00A13582"/>
    <w:rsid w:val="00A13690"/>
    <w:rsid w:val="00A1380D"/>
    <w:rsid w:val="00A13B10"/>
    <w:rsid w:val="00A13BA9"/>
    <w:rsid w:val="00A13DE4"/>
    <w:rsid w:val="00A14242"/>
    <w:rsid w:val="00A146CC"/>
    <w:rsid w:val="00A14927"/>
    <w:rsid w:val="00A14BE0"/>
    <w:rsid w:val="00A1523A"/>
    <w:rsid w:val="00A15387"/>
    <w:rsid w:val="00A1572D"/>
    <w:rsid w:val="00A15F26"/>
    <w:rsid w:val="00A16066"/>
    <w:rsid w:val="00A16B09"/>
    <w:rsid w:val="00A16D19"/>
    <w:rsid w:val="00A171FD"/>
    <w:rsid w:val="00A175B9"/>
    <w:rsid w:val="00A178D4"/>
    <w:rsid w:val="00A1792E"/>
    <w:rsid w:val="00A2004C"/>
    <w:rsid w:val="00A20157"/>
    <w:rsid w:val="00A20831"/>
    <w:rsid w:val="00A20BDE"/>
    <w:rsid w:val="00A2175B"/>
    <w:rsid w:val="00A219F8"/>
    <w:rsid w:val="00A22046"/>
    <w:rsid w:val="00A22365"/>
    <w:rsid w:val="00A2331F"/>
    <w:rsid w:val="00A23762"/>
    <w:rsid w:val="00A237B9"/>
    <w:rsid w:val="00A23889"/>
    <w:rsid w:val="00A247AC"/>
    <w:rsid w:val="00A251BE"/>
    <w:rsid w:val="00A251E3"/>
    <w:rsid w:val="00A258EA"/>
    <w:rsid w:val="00A25922"/>
    <w:rsid w:val="00A25C69"/>
    <w:rsid w:val="00A25ED5"/>
    <w:rsid w:val="00A25EDE"/>
    <w:rsid w:val="00A264CE"/>
    <w:rsid w:val="00A26878"/>
    <w:rsid w:val="00A26AE7"/>
    <w:rsid w:val="00A26D1B"/>
    <w:rsid w:val="00A27502"/>
    <w:rsid w:val="00A275AA"/>
    <w:rsid w:val="00A277B4"/>
    <w:rsid w:val="00A27C32"/>
    <w:rsid w:val="00A27CE7"/>
    <w:rsid w:val="00A27D9F"/>
    <w:rsid w:val="00A30379"/>
    <w:rsid w:val="00A303C0"/>
    <w:rsid w:val="00A30505"/>
    <w:rsid w:val="00A30674"/>
    <w:rsid w:val="00A308C5"/>
    <w:rsid w:val="00A3158C"/>
    <w:rsid w:val="00A315FD"/>
    <w:rsid w:val="00A31686"/>
    <w:rsid w:val="00A3187B"/>
    <w:rsid w:val="00A31933"/>
    <w:rsid w:val="00A32053"/>
    <w:rsid w:val="00A32122"/>
    <w:rsid w:val="00A3225E"/>
    <w:rsid w:val="00A32952"/>
    <w:rsid w:val="00A329B9"/>
    <w:rsid w:val="00A32C0D"/>
    <w:rsid w:val="00A32DB8"/>
    <w:rsid w:val="00A32FD3"/>
    <w:rsid w:val="00A33A6B"/>
    <w:rsid w:val="00A33C8C"/>
    <w:rsid w:val="00A33D55"/>
    <w:rsid w:val="00A34515"/>
    <w:rsid w:val="00A34884"/>
    <w:rsid w:val="00A34DAD"/>
    <w:rsid w:val="00A35987"/>
    <w:rsid w:val="00A35D00"/>
    <w:rsid w:val="00A35F38"/>
    <w:rsid w:val="00A360DE"/>
    <w:rsid w:val="00A36228"/>
    <w:rsid w:val="00A36465"/>
    <w:rsid w:val="00A368E0"/>
    <w:rsid w:val="00A3694E"/>
    <w:rsid w:val="00A36FD2"/>
    <w:rsid w:val="00A373CB"/>
    <w:rsid w:val="00A37690"/>
    <w:rsid w:val="00A37913"/>
    <w:rsid w:val="00A3797B"/>
    <w:rsid w:val="00A37DAA"/>
    <w:rsid w:val="00A40086"/>
    <w:rsid w:val="00A403E2"/>
    <w:rsid w:val="00A4044F"/>
    <w:rsid w:val="00A40B68"/>
    <w:rsid w:val="00A40CAB"/>
    <w:rsid w:val="00A41648"/>
    <w:rsid w:val="00A416B0"/>
    <w:rsid w:val="00A4268F"/>
    <w:rsid w:val="00A42B34"/>
    <w:rsid w:val="00A42B73"/>
    <w:rsid w:val="00A42EE4"/>
    <w:rsid w:val="00A431A8"/>
    <w:rsid w:val="00A43334"/>
    <w:rsid w:val="00A43AFA"/>
    <w:rsid w:val="00A43D15"/>
    <w:rsid w:val="00A4460E"/>
    <w:rsid w:val="00A446DC"/>
    <w:rsid w:val="00A4477D"/>
    <w:rsid w:val="00A448A6"/>
    <w:rsid w:val="00A44B39"/>
    <w:rsid w:val="00A44EAC"/>
    <w:rsid w:val="00A45407"/>
    <w:rsid w:val="00A4552A"/>
    <w:rsid w:val="00A458B9"/>
    <w:rsid w:val="00A45B76"/>
    <w:rsid w:val="00A45B82"/>
    <w:rsid w:val="00A45D58"/>
    <w:rsid w:val="00A45E62"/>
    <w:rsid w:val="00A4630D"/>
    <w:rsid w:val="00A46354"/>
    <w:rsid w:val="00A4660E"/>
    <w:rsid w:val="00A467EB"/>
    <w:rsid w:val="00A47248"/>
    <w:rsid w:val="00A4754C"/>
    <w:rsid w:val="00A47747"/>
    <w:rsid w:val="00A47893"/>
    <w:rsid w:val="00A47B6E"/>
    <w:rsid w:val="00A47FB5"/>
    <w:rsid w:val="00A50192"/>
    <w:rsid w:val="00A502BA"/>
    <w:rsid w:val="00A504C1"/>
    <w:rsid w:val="00A505D7"/>
    <w:rsid w:val="00A50714"/>
    <w:rsid w:val="00A507BE"/>
    <w:rsid w:val="00A50E71"/>
    <w:rsid w:val="00A5138E"/>
    <w:rsid w:val="00A51474"/>
    <w:rsid w:val="00A51826"/>
    <w:rsid w:val="00A51985"/>
    <w:rsid w:val="00A519D4"/>
    <w:rsid w:val="00A51B11"/>
    <w:rsid w:val="00A51D46"/>
    <w:rsid w:val="00A5258F"/>
    <w:rsid w:val="00A52739"/>
    <w:rsid w:val="00A528F0"/>
    <w:rsid w:val="00A52A10"/>
    <w:rsid w:val="00A52A21"/>
    <w:rsid w:val="00A52D67"/>
    <w:rsid w:val="00A532FC"/>
    <w:rsid w:val="00A5360D"/>
    <w:rsid w:val="00A53997"/>
    <w:rsid w:val="00A53A58"/>
    <w:rsid w:val="00A5462B"/>
    <w:rsid w:val="00A546A7"/>
    <w:rsid w:val="00A548D5"/>
    <w:rsid w:val="00A54943"/>
    <w:rsid w:val="00A54BC5"/>
    <w:rsid w:val="00A5510C"/>
    <w:rsid w:val="00A551F6"/>
    <w:rsid w:val="00A5567A"/>
    <w:rsid w:val="00A55706"/>
    <w:rsid w:val="00A5574A"/>
    <w:rsid w:val="00A55AF9"/>
    <w:rsid w:val="00A55E63"/>
    <w:rsid w:val="00A560CE"/>
    <w:rsid w:val="00A56325"/>
    <w:rsid w:val="00A56A83"/>
    <w:rsid w:val="00A56CDC"/>
    <w:rsid w:val="00A56EDC"/>
    <w:rsid w:val="00A56EDE"/>
    <w:rsid w:val="00A57286"/>
    <w:rsid w:val="00A574FF"/>
    <w:rsid w:val="00A57B95"/>
    <w:rsid w:val="00A57EDB"/>
    <w:rsid w:val="00A57F27"/>
    <w:rsid w:val="00A6024F"/>
    <w:rsid w:val="00A60271"/>
    <w:rsid w:val="00A60E96"/>
    <w:rsid w:val="00A61207"/>
    <w:rsid w:val="00A616A0"/>
    <w:rsid w:val="00A616EE"/>
    <w:rsid w:val="00A617EA"/>
    <w:rsid w:val="00A61F46"/>
    <w:rsid w:val="00A6207F"/>
    <w:rsid w:val="00A622A5"/>
    <w:rsid w:val="00A624CA"/>
    <w:rsid w:val="00A629BC"/>
    <w:rsid w:val="00A635D1"/>
    <w:rsid w:val="00A63816"/>
    <w:rsid w:val="00A63923"/>
    <w:rsid w:val="00A63E2F"/>
    <w:rsid w:val="00A63E85"/>
    <w:rsid w:val="00A64649"/>
    <w:rsid w:val="00A6490F"/>
    <w:rsid w:val="00A64CF6"/>
    <w:rsid w:val="00A64D5D"/>
    <w:rsid w:val="00A65F6D"/>
    <w:rsid w:val="00A65FC1"/>
    <w:rsid w:val="00A66124"/>
    <w:rsid w:val="00A667D9"/>
    <w:rsid w:val="00A6697F"/>
    <w:rsid w:val="00A66A88"/>
    <w:rsid w:val="00A66AC2"/>
    <w:rsid w:val="00A66F98"/>
    <w:rsid w:val="00A67225"/>
    <w:rsid w:val="00A67A5E"/>
    <w:rsid w:val="00A702A4"/>
    <w:rsid w:val="00A7094B"/>
    <w:rsid w:val="00A70B85"/>
    <w:rsid w:val="00A70BDB"/>
    <w:rsid w:val="00A70E7C"/>
    <w:rsid w:val="00A70F77"/>
    <w:rsid w:val="00A71197"/>
    <w:rsid w:val="00A71227"/>
    <w:rsid w:val="00A713B1"/>
    <w:rsid w:val="00A71648"/>
    <w:rsid w:val="00A72180"/>
    <w:rsid w:val="00A724EA"/>
    <w:rsid w:val="00A727A1"/>
    <w:rsid w:val="00A7446D"/>
    <w:rsid w:val="00A746AC"/>
    <w:rsid w:val="00A74D62"/>
    <w:rsid w:val="00A7598B"/>
    <w:rsid w:val="00A75D41"/>
    <w:rsid w:val="00A75ECB"/>
    <w:rsid w:val="00A75F38"/>
    <w:rsid w:val="00A75F4E"/>
    <w:rsid w:val="00A76231"/>
    <w:rsid w:val="00A7661A"/>
    <w:rsid w:val="00A767D7"/>
    <w:rsid w:val="00A7703C"/>
    <w:rsid w:val="00A77D12"/>
    <w:rsid w:val="00A77F5D"/>
    <w:rsid w:val="00A80647"/>
    <w:rsid w:val="00A80C37"/>
    <w:rsid w:val="00A80D01"/>
    <w:rsid w:val="00A80E09"/>
    <w:rsid w:val="00A81155"/>
    <w:rsid w:val="00A811CC"/>
    <w:rsid w:val="00A812B6"/>
    <w:rsid w:val="00A81301"/>
    <w:rsid w:val="00A813E5"/>
    <w:rsid w:val="00A815EE"/>
    <w:rsid w:val="00A81D55"/>
    <w:rsid w:val="00A822F4"/>
    <w:rsid w:val="00A826F3"/>
    <w:rsid w:val="00A82770"/>
    <w:rsid w:val="00A82810"/>
    <w:rsid w:val="00A82AE2"/>
    <w:rsid w:val="00A82D0C"/>
    <w:rsid w:val="00A82ECF"/>
    <w:rsid w:val="00A83179"/>
    <w:rsid w:val="00A832B7"/>
    <w:rsid w:val="00A8353E"/>
    <w:rsid w:val="00A838E0"/>
    <w:rsid w:val="00A83B83"/>
    <w:rsid w:val="00A83E8A"/>
    <w:rsid w:val="00A84061"/>
    <w:rsid w:val="00A8476A"/>
    <w:rsid w:val="00A850DE"/>
    <w:rsid w:val="00A854B7"/>
    <w:rsid w:val="00A8572B"/>
    <w:rsid w:val="00A85894"/>
    <w:rsid w:val="00A85AE0"/>
    <w:rsid w:val="00A85C4C"/>
    <w:rsid w:val="00A85EE6"/>
    <w:rsid w:val="00A85F64"/>
    <w:rsid w:val="00A85FB6"/>
    <w:rsid w:val="00A8629E"/>
    <w:rsid w:val="00A862A0"/>
    <w:rsid w:val="00A86724"/>
    <w:rsid w:val="00A86B23"/>
    <w:rsid w:val="00A86D44"/>
    <w:rsid w:val="00A86EC9"/>
    <w:rsid w:val="00A87060"/>
    <w:rsid w:val="00A872C1"/>
    <w:rsid w:val="00A87443"/>
    <w:rsid w:val="00A874FD"/>
    <w:rsid w:val="00A87744"/>
    <w:rsid w:val="00A879B2"/>
    <w:rsid w:val="00A87A48"/>
    <w:rsid w:val="00A87E75"/>
    <w:rsid w:val="00A900F5"/>
    <w:rsid w:val="00A902B5"/>
    <w:rsid w:val="00A9068F"/>
    <w:rsid w:val="00A90CA9"/>
    <w:rsid w:val="00A910CB"/>
    <w:rsid w:val="00A91114"/>
    <w:rsid w:val="00A91BD7"/>
    <w:rsid w:val="00A91D33"/>
    <w:rsid w:val="00A9207A"/>
    <w:rsid w:val="00A9297F"/>
    <w:rsid w:val="00A92AEB"/>
    <w:rsid w:val="00A92D37"/>
    <w:rsid w:val="00A934FE"/>
    <w:rsid w:val="00A9440E"/>
    <w:rsid w:val="00A94626"/>
    <w:rsid w:val="00A94C25"/>
    <w:rsid w:val="00A94FCE"/>
    <w:rsid w:val="00A95084"/>
    <w:rsid w:val="00A950A6"/>
    <w:rsid w:val="00A956D2"/>
    <w:rsid w:val="00A959E6"/>
    <w:rsid w:val="00A9603E"/>
    <w:rsid w:val="00A960C2"/>
    <w:rsid w:val="00A966BC"/>
    <w:rsid w:val="00A9693A"/>
    <w:rsid w:val="00A97321"/>
    <w:rsid w:val="00A97490"/>
    <w:rsid w:val="00A97597"/>
    <w:rsid w:val="00A97B3A"/>
    <w:rsid w:val="00A97CE3"/>
    <w:rsid w:val="00A97F2C"/>
    <w:rsid w:val="00AA0796"/>
    <w:rsid w:val="00AA0940"/>
    <w:rsid w:val="00AA0B32"/>
    <w:rsid w:val="00AA1027"/>
    <w:rsid w:val="00AA1444"/>
    <w:rsid w:val="00AA1B94"/>
    <w:rsid w:val="00AA22A8"/>
    <w:rsid w:val="00AA2304"/>
    <w:rsid w:val="00AA287D"/>
    <w:rsid w:val="00AA2B05"/>
    <w:rsid w:val="00AA2BAF"/>
    <w:rsid w:val="00AA2C36"/>
    <w:rsid w:val="00AA2E51"/>
    <w:rsid w:val="00AA2FE8"/>
    <w:rsid w:val="00AA31CC"/>
    <w:rsid w:val="00AA3AC5"/>
    <w:rsid w:val="00AA3CF6"/>
    <w:rsid w:val="00AA3D6E"/>
    <w:rsid w:val="00AA3EC9"/>
    <w:rsid w:val="00AA3EF5"/>
    <w:rsid w:val="00AA46F2"/>
    <w:rsid w:val="00AA4C5B"/>
    <w:rsid w:val="00AA4E11"/>
    <w:rsid w:val="00AA5061"/>
    <w:rsid w:val="00AA5322"/>
    <w:rsid w:val="00AA539E"/>
    <w:rsid w:val="00AA55C7"/>
    <w:rsid w:val="00AA5834"/>
    <w:rsid w:val="00AA5C62"/>
    <w:rsid w:val="00AA5C7B"/>
    <w:rsid w:val="00AA5DFE"/>
    <w:rsid w:val="00AA6172"/>
    <w:rsid w:val="00AA6272"/>
    <w:rsid w:val="00AA638E"/>
    <w:rsid w:val="00AA670E"/>
    <w:rsid w:val="00AA712A"/>
    <w:rsid w:val="00AA7223"/>
    <w:rsid w:val="00AA726B"/>
    <w:rsid w:val="00AA7367"/>
    <w:rsid w:val="00AA760E"/>
    <w:rsid w:val="00AA7ABF"/>
    <w:rsid w:val="00AA7C00"/>
    <w:rsid w:val="00AB0123"/>
    <w:rsid w:val="00AB0245"/>
    <w:rsid w:val="00AB0247"/>
    <w:rsid w:val="00AB02B6"/>
    <w:rsid w:val="00AB02CA"/>
    <w:rsid w:val="00AB046C"/>
    <w:rsid w:val="00AB04D8"/>
    <w:rsid w:val="00AB0637"/>
    <w:rsid w:val="00AB071D"/>
    <w:rsid w:val="00AB0C83"/>
    <w:rsid w:val="00AB1241"/>
    <w:rsid w:val="00AB12B8"/>
    <w:rsid w:val="00AB13F7"/>
    <w:rsid w:val="00AB1747"/>
    <w:rsid w:val="00AB186D"/>
    <w:rsid w:val="00AB196D"/>
    <w:rsid w:val="00AB1B3A"/>
    <w:rsid w:val="00AB1ED8"/>
    <w:rsid w:val="00AB20CB"/>
    <w:rsid w:val="00AB2830"/>
    <w:rsid w:val="00AB2941"/>
    <w:rsid w:val="00AB2A79"/>
    <w:rsid w:val="00AB2CCF"/>
    <w:rsid w:val="00AB3214"/>
    <w:rsid w:val="00AB3422"/>
    <w:rsid w:val="00AB3771"/>
    <w:rsid w:val="00AB39F5"/>
    <w:rsid w:val="00AB3CC2"/>
    <w:rsid w:val="00AB47BD"/>
    <w:rsid w:val="00AB4ABC"/>
    <w:rsid w:val="00AB4BC6"/>
    <w:rsid w:val="00AB4BFB"/>
    <w:rsid w:val="00AB4CC1"/>
    <w:rsid w:val="00AB4DCE"/>
    <w:rsid w:val="00AB4E38"/>
    <w:rsid w:val="00AB530E"/>
    <w:rsid w:val="00AB59E6"/>
    <w:rsid w:val="00AB5FE6"/>
    <w:rsid w:val="00AB6419"/>
    <w:rsid w:val="00AB6D1D"/>
    <w:rsid w:val="00AB6E6A"/>
    <w:rsid w:val="00AB73DA"/>
    <w:rsid w:val="00AB7659"/>
    <w:rsid w:val="00AB7824"/>
    <w:rsid w:val="00AC04F9"/>
    <w:rsid w:val="00AC0544"/>
    <w:rsid w:val="00AC0857"/>
    <w:rsid w:val="00AC0DB2"/>
    <w:rsid w:val="00AC15E2"/>
    <w:rsid w:val="00AC17F3"/>
    <w:rsid w:val="00AC180D"/>
    <w:rsid w:val="00AC1E16"/>
    <w:rsid w:val="00AC2048"/>
    <w:rsid w:val="00AC2815"/>
    <w:rsid w:val="00AC3059"/>
    <w:rsid w:val="00AC32A4"/>
    <w:rsid w:val="00AC3717"/>
    <w:rsid w:val="00AC379E"/>
    <w:rsid w:val="00AC37BC"/>
    <w:rsid w:val="00AC39A3"/>
    <w:rsid w:val="00AC47FF"/>
    <w:rsid w:val="00AC495E"/>
    <w:rsid w:val="00AC4ED8"/>
    <w:rsid w:val="00AC600E"/>
    <w:rsid w:val="00AC689C"/>
    <w:rsid w:val="00AC706C"/>
    <w:rsid w:val="00AC7227"/>
    <w:rsid w:val="00AC7401"/>
    <w:rsid w:val="00AC7A43"/>
    <w:rsid w:val="00AD06DC"/>
    <w:rsid w:val="00AD077B"/>
    <w:rsid w:val="00AD07E2"/>
    <w:rsid w:val="00AD08E0"/>
    <w:rsid w:val="00AD09A2"/>
    <w:rsid w:val="00AD0CEA"/>
    <w:rsid w:val="00AD0D9D"/>
    <w:rsid w:val="00AD167B"/>
    <w:rsid w:val="00AD1A3A"/>
    <w:rsid w:val="00AD1AA9"/>
    <w:rsid w:val="00AD1B31"/>
    <w:rsid w:val="00AD1E59"/>
    <w:rsid w:val="00AD2104"/>
    <w:rsid w:val="00AD2691"/>
    <w:rsid w:val="00AD3940"/>
    <w:rsid w:val="00AD3B79"/>
    <w:rsid w:val="00AD3C28"/>
    <w:rsid w:val="00AD3E31"/>
    <w:rsid w:val="00AD4086"/>
    <w:rsid w:val="00AD40C6"/>
    <w:rsid w:val="00AD416D"/>
    <w:rsid w:val="00AD4612"/>
    <w:rsid w:val="00AD4622"/>
    <w:rsid w:val="00AD47C0"/>
    <w:rsid w:val="00AD4811"/>
    <w:rsid w:val="00AD49D7"/>
    <w:rsid w:val="00AD5345"/>
    <w:rsid w:val="00AD55F4"/>
    <w:rsid w:val="00AD5B4B"/>
    <w:rsid w:val="00AD5B98"/>
    <w:rsid w:val="00AD6765"/>
    <w:rsid w:val="00AD6872"/>
    <w:rsid w:val="00AD6961"/>
    <w:rsid w:val="00AD6A40"/>
    <w:rsid w:val="00AD6D12"/>
    <w:rsid w:val="00AD6DB4"/>
    <w:rsid w:val="00AD6F78"/>
    <w:rsid w:val="00AD7544"/>
    <w:rsid w:val="00AD770C"/>
    <w:rsid w:val="00AD7798"/>
    <w:rsid w:val="00AE028B"/>
    <w:rsid w:val="00AE039E"/>
    <w:rsid w:val="00AE03E9"/>
    <w:rsid w:val="00AE0965"/>
    <w:rsid w:val="00AE0D2C"/>
    <w:rsid w:val="00AE0EFE"/>
    <w:rsid w:val="00AE11E9"/>
    <w:rsid w:val="00AE1258"/>
    <w:rsid w:val="00AE18C8"/>
    <w:rsid w:val="00AE1BA9"/>
    <w:rsid w:val="00AE1E3B"/>
    <w:rsid w:val="00AE2011"/>
    <w:rsid w:val="00AE2405"/>
    <w:rsid w:val="00AE30D4"/>
    <w:rsid w:val="00AE387C"/>
    <w:rsid w:val="00AE38C7"/>
    <w:rsid w:val="00AE3985"/>
    <w:rsid w:val="00AE3B7E"/>
    <w:rsid w:val="00AE3C16"/>
    <w:rsid w:val="00AE3E82"/>
    <w:rsid w:val="00AE4017"/>
    <w:rsid w:val="00AE429E"/>
    <w:rsid w:val="00AE446D"/>
    <w:rsid w:val="00AE44CE"/>
    <w:rsid w:val="00AE4857"/>
    <w:rsid w:val="00AE499F"/>
    <w:rsid w:val="00AE4C04"/>
    <w:rsid w:val="00AE4C16"/>
    <w:rsid w:val="00AE56B5"/>
    <w:rsid w:val="00AE59CB"/>
    <w:rsid w:val="00AE5EF5"/>
    <w:rsid w:val="00AE5FC4"/>
    <w:rsid w:val="00AE61F6"/>
    <w:rsid w:val="00AE691D"/>
    <w:rsid w:val="00AE6F17"/>
    <w:rsid w:val="00AE6F54"/>
    <w:rsid w:val="00AE73B4"/>
    <w:rsid w:val="00AE76B0"/>
    <w:rsid w:val="00AE779F"/>
    <w:rsid w:val="00AE78F5"/>
    <w:rsid w:val="00AE7992"/>
    <w:rsid w:val="00AE7B58"/>
    <w:rsid w:val="00AE7C46"/>
    <w:rsid w:val="00AF02CE"/>
    <w:rsid w:val="00AF0413"/>
    <w:rsid w:val="00AF047F"/>
    <w:rsid w:val="00AF0520"/>
    <w:rsid w:val="00AF06B8"/>
    <w:rsid w:val="00AF0837"/>
    <w:rsid w:val="00AF08A7"/>
    <w:rsid w:val="00AF0AB0"/>
    <w:rsid w:val="00AF0DB0"/>
    <w:rsid w:val="00AF1002"/>
    <w:rsid w:val="00AF1457"/>
    <w:rsid w:val="00AF2294"/>
    <w:rsid w:val="00AF24E4"/>
    <w:rsid w:val="00AF2C01"/>
    <w:rsid w:val="00AF34DC"/>
    <w:rsid w:val="00AF362D"/>
    <w:rsid w:val="00AF36DC"/>
    <w:rsid w:val="00AF44C3"/>
    <w:rsid w:val="00AF4521"/>
    <w:rsid w:val="00AF4BBD"/>
    <w:rsid w:val="00AF4E98"/>
    <w:rsid w:val="00AF5EE6"/>
    <w:rsid w:val="00AF616D"/>
    <w:rsid w:val="00AF62DB"/>
    <w:rsid w:val="00AF686C"/>
    <w:rsid w:val="00AF6E59"/>
    <w:rsid w:val="00AF7140"/>
    <w:rsid w:val="00AF71A9"/>
    <w:rsid w:val="00AF73B8"/>
    <w:rsid w:val="00AF73C2"/>
    <w:rsid w:val="00AF73EC"/>
    <w:rsid w:val="00AF7718"/>
    <w:rsid w:val="00AF7A99"/>
    <w:rsid w:val="00AF7AB3"/>
    <w:rsid w:val="00B00347"/>
    <w:rsid w:val="00B004E6"/>
    <w:rsid w:val="00B00528"/>
    <w:rsid w:val="00B00570"/>
    <w:rsid w:val="00B0060C"/>
    <w:rsid w:val="00B00ABE"/>
    <w:rsid w:val="00B00B9E"/>
    <w:rsid w:val="00B00C3A"/>
    <w:rsid w:val="00B00D4C"/>
    <w:rsid w:val="00B00DE6"/>
    <w:rsid w:val="00B010B7"/>
    <w:rsid w:val="00B01167"/>
    <w:rsid w:val="00B01175"/>
    <w:rsid w:val="00B012DB"/>
    <w:rsid w:val="00B013DF"/>
    <w:rsid w:val="00B01466"/>
    <w:rsid w:val="00B01582"/>
    <w:rsid w:val="00B01776"/>
    <w:rsid w:val="00B017A0"/>
    <w:rsid w:val="00B017AF"/>
    <w:rsid w:val="00B018E7"/>
    <w:rsid w:val="00B01BCC"/>
    <w:rsid w:val="00B02065"/>
    <w:rsid w:val="00B02499"/>
    <w:rsid w:val="00B0271A"/>
    <w:rsid w:val="00B0280A"/>
    <w:rsid w:val="00B02BAE"/>
    <w:rsid w:val="00B03BB9"/>
    <w:rsid w:val="00B03F14"/>
    <w:rsid w:val="00B041BB"/>
    <w:rsid w:val="00B04303"/>
    <w:rsid w:val="00B04704"/>
    <w:rsid w:val="00B04A7A"/>
    <w:rsid w:val="00B0502F"/>
    <w:rsid w:val="00B05273"/>
    <w:rsid w:val="00B053F3"/>
    <w:rsid w:val="00B05871"/>
    <w:rsid w:val="00B05E59"/>
    <w:rsid w:val="00B062DC"/>
    <w:rsid w:val="00B06657"/>
    <w:rsid w:val="00B06659"/>
    <w:rsid w:val="00B0683B"/>
    <w:rsid w:val="00B06B7C"/>
    <w:rsid w:val="00B06E76"/>
    <w:rsid w:val="00B07097"/>
    <w:rsid w:val="00B07294"/>
    <w:rsid w:val="00B072B9"/>
    <w:rsid w:val="00B07963"/>
    <w:rsid w:val="00B07C24"/>
    <w:rsid w:val="00B07D40"/>
    <w:rsid w:val="00B10221"/>
    <w:rsid w:val="00B1047D"/>
    <w:rsid w:val="00B105CA"/>
    <w:rsid w:val="00B10C90"/>
    <w:rsid w:val="00B10D33"/>
    <w:rsid w:val="00B1103A"/>
    <w:rsid w:val="00B11051"/>
    <w:rsid w:val="00B1218F"/>
    <w:rsid w:val="00B12687"/>
    <w:rsid w:val="00B12A03"/>
    <w:rsid w:val="00B12B53"/>
    <w:rsid w:val="00B12E75"/>
    <w:rsid w:val="00B12FDA"/>
    <w:rsid w:val="00B13719"/>
    <w:rsid w:val="00B140A6"/>
    <w:rsid w:val="00B142F4"/>
    <w:rsid w:val="00B1445E"/>
    <w:rsid w:val="00B144C2"/>
    <w:rsid w:val="00B149C8"/>
    <w:rsid w:val="00B14A7D"/>
    <w:rsid w:val="00B14D3A"/>
    <w:rsid w:val="00B15090"/>
    <w:rsid w:val="00B1512A"/>
    <w:rsid w:val="00B15AE4"/>
    <w:rsid w:val="00B162E7"/>
    <w:rsid w:val="00B163D2"/>
    <w:rsid w:val="00B16C70"/>
    <w:rsid w:val="00B16D84"/>
    <w:rsid w:val="00B173D3"/>
    <w:rsid w:val="00B17590"/>
    <w:rsid w:val="00B175B6"/>
    <w:rsid w:val="00B205D0"/>
    <w:rsid w:val="00B2069A"/>
    <w:rsid w:val="00B20771"/>
    <w:rsid w:val="00B20CE0"/>
    <w:rsid w:val="00B20DD1"/>
    <w:rsid w:val="00B20F0A"/>
    <w:rsid w:val="00B219B9"/>
    <w:rsid w:val="00B21C63"/>
    <w:rsid w:val="00B21F6B"/>
    <w:rsid w:val="00B22023"/>
    <w:rsid w:val="00B220B9"/>
    <w:rsid w:val="00B22536"/>
    <w:rsid w:val="00B228A4"/>
    <w:rsid w:val="00B22AD3"/>
    <w:rsid w:val="00B22FA7"/>
    <w:rsid w:val="00B2376F"/>
    <w:rsid w:val="00B23CDC"/>
    <w:rsid w:val="00B23FBD"/>
    <w:rsid w:val="00B23FDD"/>
    <w:rsid w:val="00B24184"/>
    <w:rsid w:val="00B24598"/>
    <w:rsid w:val="00B2478C"/>
    <w:rsid w:val="00B24C11"/>
    <w:rsid w:val="00B252C9"/>
    <w:rsid w:val="00B2571F"/>
    <w:rsid w:val="00B2581A"/>
    <w:rsid w:val="00B2636B"/>
    <w:rsid w:val="00B263AD"/>
    <w:rsid w:val="00B2665D"/>
    <w:rsid w:val="00B279FF"/>
    <w:rsid w:val="00B27AD0"/>
    <w:rsid w:val="00B27BA9"/>
    <w:rsid w:val="00B27E62"/>
    <w:rsid w:val="00B30096"/>
    <w:rsid w:val="00B30395"/>
    <w:rsid w:val="00B306FE"/>
    <w:rsid w:val="00B30917"/>
    <w:rsid w:val="00B3095C"/>
    <w:rsid w:val="00B311EE"/>
    <w:rsid w:val="00B3208B"/>
    <w:rsid w:val="00B326B6"/>
    <w:rsid w:val="00B32B88"/>
    <w:rsid w:val="00B33549"/>
    <w:rsid w:val="00B33860"/>
    <w:rsid w:val="00B33B29"/>
    <w:rsid w:val="00B33C6C"/>
    <w:rsid w:val="00B342D6"/>
    <w:rsid w:val="00B344F0"/>
    <w:rsid w:val="00B345AA"/>
    <w:rsid w:val="00B346B8"/>
    <w:rsid w:val="00B34C18"/>
    <w:rsid w:val="00B34CD7"/>
    <w:rsid w:val="00B34D1C"/>
    <w:rsid w:val="00B34F94"/>
    <w:rsid w:val="00B3562D"/>
    <w:rsid w:val="00B356AB"/>
    <w:rsid w:val="00B35823"/>
    <w:rsid w:val="00B35952"/>
    <w:rsid w:val="00B35E2C"/>
    <w:rsid w:val="00B35E4A"/>
    <w:rsid w:val="00B36048"/>
    <w:rsid w:val="00B36AB5"/>
    <w:rsid w:val="00B36D56"/>
    <w:rsid w:val="00B372EE"/>
    <w:rsid w:val="00B37657"/>
    <w:rsid w:val="00B37762"/>
    <w:rsid w:val="00B3779D"/>
    <w:rsid w:val="00B37B3B"/>
    <w:rsid w:val="00B37BB9"/>
    <w:rsid w:val="00B37C41"/>
    <w:rsid w:val="00B37CB3"/>
    <w:rsid w:val="00B37D54"/>
    <w:rsid w:val="00B4052F"/>
    <w:rsid w:val="00B4064E"/>
    <w:rsid w:val="00B409D4"/>
    <w:rsid w:val="00B40B5F"/>
    <w:rsid w:val="00B41408"/>
    <w:rsid w:val="00B41826"/>
    <w:rsid w:val="00B41852"/>
    <w:rsid w:val="00B41A0E"/>
    <w:rsid w:val="00B41BD8"/>
    <w:rsid w:val="00B4226F"/>
    <w:rsid w:val="00B42407"/>
    <w:rsid w:val="00B42A15"/>
    <w:rsid w:val="00B42CBB"/>
    <w:rsid w:val="00B4339A"/>
    <w:rsid w:val="00B43678"/>
    <w:rsid w:val="00B437E3"/>
    <w:rsid w:val="00B439C4"/>
    <w:rsid w:val="00B43A2C"/>
    <w:rsid w:val="00B43EDC"/>
    <w:rsid w:val="00B4436B"/>
    <w:rsid w:val="00B4474F"/>
    <w:rsid w:val="00B448DE"/>
    <w:rsid w:val="00B44AA3"/>
    <w:rsid w:val="00B44F32"/>
    <w:rsid w:val="00B44FC4"/>
    <w:rsid w:val="00B45475"/>
    <w:rsid w:val="00B4597C"/>
    <w:rsid w:val="00B45EC7"/>
    <w:rsid w:val="00B460F9"/>
    <w:rsid w:val="00B46350"/>
    <w:rsid w:val="00B465DE"/>
    <w:rsid w:val="00B46D3D"/>
    <w:rsid w:val="00B46F76"/>
    <w:rsid w:val="00B47139"/>
    <w:rsid w:val="00B4793E"/>
    <w:rsid w:val="00B479FC"/>
    <w:rsid w:val="00B47B92"/>
    <w:rsid w:val="00B5010D"/>
    <w:rsid w:val="00B503F7"/>
    <w:rsid w:val="00B5054A"/>
    <w:rsid w:val="00B50D09"/>
    <w:rsid w:val="00B511EA"/>
    <w:rsid w:val="00B513D6"/>
    <w:rsid w:val="00B515AF"/>
    <w:rsid w:val="00B51949"/>
    <w:rsid w:val="00B51BD8"/>
    <w:rsid w:val="00B51F0D"/>
    <w:rsid w:val="00B52677"/>
    <w:rsid w:val="00B526DE"/>
    <w:rsid w:val="00B527D0"/>
    <w:rsid w:val="00B5286D"/>
    <w:rsid w:val="00B528C4"/>
    <w:rsid w:val="00B52A56"/>
    <w:rsid w:val="00B52BE6"/>
    <w:rsid w:val="00B52DD3"/>
    <w:rsid w:val="00B532DB"/>
    <w:rsid w:val="00B53688"/>
    <w:rsid w:val="00B53791"/>
    <w:rsid w:val="00B5391E"/>
    <w:rsid w:val="00B53A7F"/>
    <w:rsid w:val="00B53CBE"/>
    <w:rsid w:val="00B53E29"/>
    <w:rsid w:val="00B54083"/>
    <w:rsid w:val="00B54141"/>
    <w:rsid w:val="00B54D14"/>
    <w:rsid w:val="00B54F5D"/>
    <w:rsid w:val="00B5504E"/>
    <w:rsid w:val="00B55324"/>
    <w:rsid w:val="00B55366"/>
    <w:rsid w:val="00B5542D"/>
    <w:rsid w:val="00B557D9"/>
    <w:rsid w:val="00B557F6"/>
    <w:rsid w:val="00B55A37"/>
    <w:rsid w:val="00B55E2B"/>
    <w:rsid w:val="00B56116"/>
    <w:rsid w:val="00B5613F"/>
    <w:rsid w:val="00B561D7"/>
    <w:rsid w:val="00B568F7"/>
    <w:rsid w:val="00B56989"/>
    <w:rsid w:val="00B56B63"/>
    <w:rsid w:val="00B56ECB"/>
    <w:rsid w:val="00B5709C"/>
    <w:rsid w:val="00B5711F"/>
    <w:rsid w:val="00B57231"/>
    <w:rsid w:val="00B572DB"/>
    <w:rsid w:val="00B5757A"/>
    <w:rsid w:val="00B57EE4"/>
    <w:rsid w:val="00B60252"/>
    <w:rsid w:val="00B60365"/>
    <w:rsid w:val="00B6043C"/>
    <w:rsid w:val="00B605DC"/>
    <w:rsid w:val="00B60BB5"/>
    <w:rsid w:val="00B60F44"/>
    <w:rsid w:val="00B61388"/>
    <w:rsid w:val="00B61493"/>
    <w:rsid w:val="00B61633"/>
    <w:rsid w:val="00B61662"/>
    <w:rsid w:val="00B6190A"/>
    <w:rsid w:val="00B62CD4"/>
    <w:rsid w:val="00B633FB"/>
    <w:rsid w:val="00B635B3"/>
    <w:rsid w:val="00B639AA"/>
    <w:rsid w:val="00B63A48"/>
    <w:rsid w:val="00B645AD"/>
    <w:rsid w:val="00B64D26"/>
    <w:rsid w:val="00B6566A"/>
    <w:rsid w:val="00B6566B"/>
    <w:rsid w:val="00B65FDD"/>
    <w:rsid w:val="00B662DC"/>
    <w:rsid w:val="00B6659C"/>
    <w:rsid w:val="00B665B8"/>
    <w:rsid w:val="00B66672"/>
    <w:rsid w:val="00B666ED"/>
    <w:rsid w:val="00B66AB4"/>
    <w:rsid w:val="00B66C44"/>
    <w:rsid w:val="00B66E54"/>
    <w:rsid w:val="00B670E9"/>
    <w:rsid w:val="00B67235"/>
    <w:rsid w:val="00B6725A"/>
    <w:rsid w:val="00B677E7"/>
    <w:rsid w:val="00B67BD6"/>
    <w:rsid w:val="00B67C76"/>
    <w:rsid w:val="00B705FC"/>
    <w:rsid w:val="00B71173"/>
    <w:rsid w:val="00B71A19"/>
    <w:rsid w:val="00B72035"/>
    <w:rsid w:val="00B72574"/>
    <w:rsid w:val="00B72604"/>
    <w:rsid w:val="00B726A9"/>
    <w:rsid w:val="00B727FF"/>
    <w:rsid w:val="00B73031"/>
    <w:rsid w:val="00B730EB"/>
    <w:rsid w:val="00B7314E"/>
    <w:rsid w:val="00B733D8"/>
    <w:rsid w:val="00B737C7"/>
    <w:rsid w:val="00B74194"/>
    <w:rsid w:val="00B74833"/>
    <w:rsid w:val="00B74DB1"/>
    <w:rsid w:val="00B74FB8"/>
    <w:rsid w:val="00B750A0"/>
    <w:rsid w:val="00B7542E"/>
    <w:rsid w:val="00B754C8"/>
    <w:rsid w:val="00B754E0"/>
    <w:rsid w:val="00B75608"/>
    <w:rsid w:val="00B75864"/>
    <w:rsid w:val="00B75A38"/>
    <w:rsid w:val="00B75B73"/>
    <w:rsid w:val="00B75E09"/>
    <w:rsid w:val="00B762E2"/>
    <w:rsid w:val="00B76550"/>
    <w:rsid w:val="00B765A4"/>
    <w:rsid w:val="00B765C9"/>
    <w:rsid w:val="00B76604"/>
    <w:rsid w:val="00B76626"/>
    <w:rsid w:val="00B766A1"/>
    <w:rsid w:val="00B76FC7"/>
    <w:rsid w:val="00B778E8"/>
    <w:rsid w:val="00B77AA1"/>
    <w:rsid w:val="00B8006D"/>
    <w:rsid w:val="00B804BD"/>
    <w:rsid w:val="00B80506"/>
    <w:rsid w:val="00B80A59"/>
    <w:rsid w:val="00B80AF8"/>
    <w:rsid w:val="00B80B38"/>
    <w:rsid w:val="00B80BC2"/>
    <w:rsid w:val="00B80E79"/>
    <w:rsid w:val="00B80FBA"/>
    <w:rsid w:val="00B812F6"/>
    <w:rsid w:val="00B814F1"/>
    <w:rsid w:val="00B8151A"/>
    <w:rsid w:val="00B8157D"/>
    <w:rsid w:val="00B8167A"/>
    <w:rsid w:val="00B81B8B"/>
    <w:rsid w:val="00B828C4"/>
    <w:rsid w:val="00B82933"/>
    <w:rsid w:val="00B82A6C"/>
    <w:rsid w:val="00B82DB6"/>
    <w:rsid w:val="00B82DF5"/>
    <w:rsid w:val="00B83173"/>
    <w:rsid w:val="00B83E50"/>
    <w:rsid w:val="00B84217"/>
    <w:rsid w:val="00B84B21"/>
    <w:rsid w:val="00B84B98"/>
    <w:rsid w:val="00B84F6C"/>
    <w:rsid w:val="00B84F83"/>
    <w:rsid w:val="00B851A6"/>
    <w:rsid w:val="00B851D2"/>
    <w:rsid w:val="00B852B2"/>
    <w:rsid w:val="00B85D65"/>
    <w:rsid w:val="00B86423"/>
    <w:rsid w:val="00B86693"/>
    <w:rsid w:val="00B86A94"/>
    <w:rsid w:val="00B86AED"/>
    <w:rsid w:val="00B86DB0"/>
    <w:rsid w:val="00B86FED"/>
    <w:rsid w:val="00B87261"/>
    <w:rsid w:val="00B872AE"/>
    <w:rsid w:val="00B87516"/>
    <w:rsid w:val="00B87808"/>
    <w:rsid w:val="00B90492"/>
    <w:rsid w:val="00B9050A"/>
    <w:rsid w:val="00B90BD9"/>
    <w:rsid w:val="00B90EF8"/>
    <w:rsid w:val="00B9169F"/>
    <w:rsid w:val="00B91AF4"/>
    <w:rsid w:val="00B92038"/>
    <w:rsid w:val="00B92120"/>
    <w:rsid w:val="00B9240A"/>
    <w:rsid w:val="00B924A3"/>
    <w:rsid w:val="00B928BB"/>
    <w:rsid w:val="00B92974"/>
    <w:rsid w:val="00B9299D"/>
    <w:rsid w:val="00B92A77"/>
    <w:rsid w:val="00B92CCD"/>
    <w:rsid w:val="00B9363B"/>
    <w:rsid w:val="00B95ACD"/>
    <w:rsid w:val="00B95E84"/>
    <w:rsid w:val="00B969F1"/>
    <w:rsid w:val="00B96A58"/>
    <w:rsid w:val="00B97099"/>
    <w:rsid w:val="00B97AFD"/>
    <w:rsid w:val="00BA009C"/>
    <w:rsid w:val="00BA025C"/>
    <w:rsid w:val="00BA0534"/>
    <w:rsid w:val="00BA0622"/>
    <w:rsid w:val="00BA08D0"/>
    <w:rsid w:val="00BA0C0C"/>
    <w:rsid w:val="00BA110A"/>
    <w:rsid w:val="00BA1DB5"/>
    <w:rsid w:val="00BA1EF4"/>
    <w:rsid w:val="00BA2369"/>
    <w:rsid w:val="00BA2819"/>
    <w:rsid w:val="00BA3890"/>
    <w:rsid w:val="00BA39E9"/>
    <w:rsid w:val="00BA4A79"/>
    <w:rsid w:val="00BA4C15"/>
    <w:rsid w:val="00BA4DA9"/>
    <w:rsid w:val="00BA537F"/>
    <w:rsid w:val="00BA6119"/>
    <w:rsid w:val="00BA632F"/>
    <w:rsid w:val="00BA65B5"/>
    <w:rsid w:val="00BA6AFD"/>
    <w:rsid w:val="00BA6DF6"/>
    <w:rsid w:val="00BA7002"/>
    <w:rsid w:val="00BA70B8"/>
    <w:rsid w:val="00BA74F9"/>
    <w:rsid w:val="00BA79DA"/>
    <w:rsid w:val="00BA7C67"/>
    <w:rsid w:val="00BA7D41"/>
    <w:rsid w:val="00BB012E"/>
    <w:rsid w:val="00BB02A0"/>
    <w:rsid w:val="00BB0406"/>
    <w:rsid w:val="00BB051E"/>
    <w:rsid w:val="00BB05BF"/>
    <w:rsid w:val="00BB061B"/>
    <w:rsid w:val="00BB0846"/>
    <w:rsid w:val="00BB0B93"/>
    <w:rsid w:val="00BB0DDF"/>
    <w:rsid w:val="00BB1091"/>
    <w:rsid w:val="00BB10E6"/>
    <w:rsid w:val="00BB1A7A"/>
    <w:rsid w:val="00BB1CEE"/>
    <w:rsid w:val="00BB1D0B"/>
    <w:rsid w:val="00BB1FF0"/>
    <w:rsid w:val="00BB227F"/>
    <w:rsid w:val="00BB23EA"/>
    <w:rsid w:val="00BB28A6"/>
    <w:rsid w:val="00BB2C31"/>
    <w:rsid w:val="00BB2D50"/>
    <w:rsid w:val="00BB2FC3"/>
    <w:rsid w:val="00BB33E9"/>
    <w:rsid w:val="00BB3620"/>
    <w:rsid w:val="00BB379B"/>
    <w:rsid w:val="00BB38D5"/>
    <w:rsid w:val="00BB39DF"/>
    <w:rsid w:val="00BB3B36"/>
    <w:rsid w:val="00BB44AD"/>
    <w:rsid w:val="00BB450E"/>
    <w:rsid w:val="00BB49F9"/>
    <w:rsid w:val="00BB4A7C"/>
    <w:rsid w:val="00BB4ACD"/>
    <w:rsid w:val="00BB4CAC"/>
    <w:rsid w:val="00BB4F5A"/>
    <w:rsid w:val="00BB531A"/>
    <w:rsid w:val="00BB5333"/>
    <w:rsid w:val="00BB534B"/>
    <w:rsid w:val="00BB558C"/>
    <w:rsid w:val="00BB56AA"/>
    <w:rsid w:val="00BB63E8"/>
    <w:rsid w:val="00BB6F58"/>
    <w:rsid w:val="00BB6F65"/>
    <w:rsid w:val="00BB742B"/>
    <w:rsid w:val="00BB75D3"/>
    <w:rsid w:val="00BB77EF"/>
    <w:rsid w:val="00BB788E"/>
    <w:rsid w:val="00BB7ED5"/>
    <w:rsid w:val="00BC0151"/>
    <w:rsid w:val="00BC037F"/>
    <w:rsid w:val="00BC047A"/>
    <w:rsid w:val="00BC0857"/>
    <w:rsid w:val="00BC09FC"/>
    <w:rsid w:val="00BC0C85"/>
    <w:rsid w:val="00BC21B2"/>
    <w:rsid w:val="00BC238D"/>
    <w:rsid w:val="00BC2942"/>
    <w:rsid w:val="00BC336F"/>
    <w:rsid w:val="00BC36A4"/>
    <w:rsid w:val="00BC3930"/>
    <w:rsid w:val="00BC3F2F"/>
    <w:rsid w:val="00BC422E"/>
    <w:rsid w:val="00BC45A7"/>
    <w:rsid w:val="00BC45A9"/>
    <w:rsid w:val="00BC490A"/>
    <w:rsid w:val="00BC4937"/>
    <w:rsid w:val="00BC4BAC"/>
    <w:rsid w:val="00BC4BC0"/>
    <w:rsid w:val="00BC4BCB"/>
    <w:rsid w:val="00BC4BE7"/>
    <w:rsid w:val="00BC4E94"/>
    <w:rsid w:val="00BC5EF8"/>
    <w:rsid w:val="00BC606C"/>
    <w:rsid w:val="00BC61D9"/>
    <w:rsid w:val="00BC6956"/>
    <w:rsid w:val="00BC6B31"/>
    <w:rsid w:val="00BC6E60"/>
    <w:rsid w:val="00BC71A2"/>
    <w:rsid w:val="00BC7290"/>
    <w:rsid w:val="00BC7380"/>
    <w:rsid w:val="00BC78F0"/>
    <w:rsid w:val="00BC7D33"/>
    <w:rsid w:val="00BD07FD"/>
    <w:rsid w:val="00BD0837"/>
    <w:rsid w:val="00BD086B"/>
    <w:rsid w:val="00BD0E3A"/>
    <w:rsid w:val="00BD11B3"/>
    <w:rsid w:val="00BD15DA"/>
    <w:rsid w:val="00BD20EA"/>
    <w:rsid w:val="00BD21C5"/>
    <w:rsid w:val="00BD2708"/>
    <w:rsid w:val="00BD274B"/>
    <w:rsid w:val="00BD27DC"/>
    <w:rsid w:val="00BD2A21"/>
    <w:rsid w:val="00BD2D2E"/>
    <w:rsid w:val="00BD33CB"/>
    <w:rsid w:val="00BD35C5"/>
    <w:rsid w:val="00BD35EC"/>
    <w:rsid w:val="00BD37BA"/>
    <w:rsid w:val="00BD3E2D"/>
    <w:rsid w:val="00BD4202"/>
    <w:rsid w:val="00BD485C"/>
    <w:rsid w:val="00BD4A57"/>
    <w:rsid w:val="00BD4C88"/>
    <w:rsid w:val="00BD5525"/>
    <w:rsid w:val="00BD55C6"/>
    <w:rsid w:val="00BD56B8"/>
    <w:rsid w:val="00BD59D7"/>
    <w:rsid w:val="00BD5A85"/>
    <w:rsid w:val="00BD5BC1"/>
    <w:rsid w:val="00BD5DB9"/>
    <w:rsid w:val="00BD5FC6"/>
    <w:rsid w:val="00BD60E6"/>
    <w:rsid w:val="00BD62F1"/>
    <w:rsid w:val="00BD6ABA"/>
    <w:rsid w:val="00BD6EA3"/>
    <w:rsid w:val="00BD7822"/>
    <w:rsid w:val="00BD7902"/>
    <w:rsid w:val="00BD7A1E"/>
    <w:rsid w:val="00BD7C6A"/>
    <w:rsid w:val="00BD7DF5"/>
    <w:rsid w:val="00BD7E7C"/>
    <w:rsid w:val="00BE0119"/>
    <w:rsid w:val="00BE025B"/>
    <w:rsid w:val="00BE02B8"/>
    <w:rsid w:val="00BE109D"/>
    <w:rsid w:val="00BE19CB"/>
    <w:rsid w:val="00BE1E4A"/>
    <w:rsid w:val="00BE1FAF"/>
    <w:rsid w:val="00BE220C"/>
    <w:rsid w:val="00BE2580"/>
    <w:rsid w:val="00BE288D"/>
    <w:rsid w:val="00BE299C"/>
    <w:rsid w:val="00BE2BAD"/>
    <w:rsid w:val="00BE2DAD"/>
    <w:rsid w:val="00BE347E"/>
    <w:rsid w:val="00BE3493"/>
    <w:rsid w:val="00BE3876"/>
    <w:rsid w:val="00BE38E3"/>
    <w:rsid w:val="00BE3D1B"/>
    <w:rsid w:val="00BE3F4C"/>
    <w:rsid w:val="00BE4030"/>
    <w:rsid w:val="00BE42FD"/>
    <w:rsid w:val="00BE4418"/>
    <w:rsid w:val="00BE456E"/>
    <w:rsid w:val="00BE4718"/>
    <w:rsid w:val="00BE49EC"/>
    <w:rsid w:val="00BE4E90"/>
    <w:rsid w:val="00BE51DD"/>
    <w:rsid w:val="00BE52BF"/>
    <w:rsid w:val="00BE59CC"/>
    <w:rsid w:val="00BE5C5D"/>
    <w:rsid w:val="00BE5CBE"/>
    <w:rsid w:val="00BE5FBA"/>
    <w:rsid w:val="00BE61E2"/>
    <w:rsid w:val="00BE6209"/>
    <w:rsid w:val="00BE65E5"/>
    <w:rsid w:val="00BE67A3"/>
    <w:rsid w:val="00BE6CB7"/>
    <w:rsid w:val="00BE6D4B"/>
    <w:rsid w:val="00BE6F82"/>
    <w:rsid w:val="00BE74CA"/>
    <w:rsid w:val="00BE7E9E"/>
    <w:rsid w:val="00BF0039"/>
    <w:rsid w:val="00BF064F"/>
    <w:rsid w:val="00BF0D34"/>
    <w:rsid w:val="00BF103D"/>
    <w:rsid w:val="00BF13A5"/>
    <w:rsid w:val="00BF15DE"/>
    <w:rsid w:val="00BF167F"/>
    <w:rsid w:val="00BF1B7C"/>
    <w:rsid w:val="00BF23E6"/>
    <w:rsid w:val="00BF2752"/>
    <w:rsid w:val="00BF28C1"/>
    <w:rsid w:val="00BF298D"/>
    <w:rsid w:val="00BF2D73"/>
    <w:rsid w:val="00BF34D1"/>
    <w:rsid w:val="00BF358C"/>
    <w:rsid w:val="00BF3924"/>
    <w:rsid w:val="00BF3D47"/>
    <w:rsid w:val="00BF41F2"/>
    <w:rsid w:val="00BF4216"/>
    <w:rsid w:val="00BF44B0"/>
    <w:rsid w:val="00BF44D6"/>
    <w:rsid w:val="00BF46AD"/>
    <w:rsid w:val="00BF46EF"/>
    <w:rsid w:val="00BF4B29"/>
    <w:rsid w:val="00BF4CE1"/>
    <w:rsid w:val="00BF4F98"/>
    <w:rsid w:val="00BF529F"/>
    <w:rsid w:val="00BF533F"/>
    <w:rsid w:val="00BF55C0"/>
    <w:rsid w:val="00BF5640"/>
    <w:rsid w:val="00BF5931"/>
    <w:rsid w:val="00BF5B61"/>
    <w:rsid w:val="00BF5DCC"/>
    <w:rsid w:val="00BF5F32"/>
    <w:rsid w:val="00BF61DB"/>
    <w:rsid w:val="00BF69BA"/>
    <w:rsid w:val="00BF6B59"/>
    <w:rsid w:val="00BF6B8A"/>
    <w:rsid w:val="00BF70A4"/>
    <w:rsid w:val="00BF7674"/>
    <w:rsid w:val="00BF78BE"/>
    <w:rsid w:val="00BF79C0"/>
    <w:rsid w:val="00BF7BA7"/>
    <w:rsid w:val="00BF7E3C"/>
    <w:rsid w:val="00BF7EF3"/>
    <w:rsid w:val="00C000FF"/>
    <w:rsid w:val="00C002F6"/>
    <w:rsid w:val="00C00648"/>
    <w:rsid w:val="00C007C6"/>
    <w:rsid w:val="00C00CD1"/>
    <w:rsid w:val="00C00D7D"/>
    <w:rsid w:val="00C011C2"/>
    <w:rsid w:val="00C0132F"/>
    <w:rsid w:val="00C01416"/>
    <w:rsid w:val="00C01E2E"/>
    <w:rsid w:val="00C0246A"/>
    <w:rsid w:val="00C02659"/>
    <w:rsid w:val="00C028B3"/>
    <w:rsid w:val="00C02B87"/>
    <w:rsid w:val="00C02C86"/>
    <w:rsid w:val="00C02ED6"/>
    <w:rsid w:val="00C03766"/>
    <w:rsid w:val="00C03AF4"/>
    <w:rsid w:val="00C03CA1"/>
    <w:rsid w:val="00C0429E"/>
    <w:rsid w:val="00C043C1"/>
    <w:rsid w:val="00C04A59"/>
    <w:rsid w:val="00C05207"/>
    <w:rsid w:val="00C05795"/>
    <w:rsid w:val="00C05B2B"/>
    <w:rsid w:val="00C062F0"/>
    <w:rsid w:val="00C0647C"/>
    <w:rsid w:val="00C06655"/>
    <w:rsid w:val="00C068BD"/>
    <w:rsid w:val="00C06BF5"/>
    <w:rsid w:val="00C06CEF"/>
    <w:rsid w:val="00C0700D"/>
    <w:rsid w:val="00C07184"/>
    <w:rsid w:val="00C077C4"/>
    <w:rsid w:val="00C07814"/>
    <w:rsid w:val="00C07824"/>
    <w:rsid w:val="00C07DA5"/>
    <w:rsid w:val="00C1050E"/>
    <w:rsid w:val="00C109C5"/>
    <w:rsid w:val="00C10D03"/>
    <w:rsid w:val="00C111CD"/>
    <w:rsid w:val="00C112E7"/>
    <w:rsid w:val="00C11535"/>
    <w:rsid w:val="00C1194F"/>
    <w:rsid w:val="00C11D08"/>
    <w:rsid w:val="00C126B8"/>
    <w:rsid w:val="00C1296F"/>
    <w:rsid w:val="00C12C4F"/>
    <w:rsid w:val="00C12DC4"/>
    <w:rsid w:val="00C13775"/>
    <w:rsid w:val="00C13C5C"/>
    <w:rsid w:val="00C142FB"/>
    <w:rsid w:val="00C1455A"/>
    <w:rsid w:val="00C149D5"/>
    <w:rsid w:val="00C14A34"/>
    <w:rsid w:val="00C14E88"/>
    <w:rsid w:val="00C151EA"/>
    <w:rsid w:val="00C15391"/>
    <w:rsid w:val="00C15693"/>
    <w:rsid w:val="00C1596D"/>
    <w:rsid w:val="00C15C35"/>
    <w:rsid w:val="00C1601C"/>
    <w:rsid w:val="00C16195"/>
    <w:rsid w:val="00C1638A"/>
    <w:rsid w:val="00C164C1"/>
    <w:rsid w:val="00C164DF"/>
    <w:rsid w:val="00C16764"/>
    <w:rsid w:val="00C16D64"/>
    <w:rsid w:val="00C1761C"/>
    <w:rsid w:val="00C17785"/>
    <w:rsid w:val="00C1778C"/>
    <w:rsid w:val="00C17CAB"/>
    <w:rsid w:val="00C17CDF"/>
    <w:rsid w:val="00C17DFC"/>
    <w:rsid w:val="00C17F90"/>
    <w:rsid w:val="00C17FAB"/>
    <w:rsid w:val="00C20464"/>
    <w:rsid w:val="00C20488"/>
    <w:rsid w:val="00C20894"/>
    <w:rsid w:val="00C20BE2"/>
    <w:rsid w:val="00C20E13"/>
    <w:rsid w:val="00C20ED6"/>
    <w:rsid w:val="00C21171"/>
    <w:rsid w:val="00C211D4"/>
    <w:rsid w:val="00C21818"/>
    <w:rsid w:val="00C219FA"/>
    <w:rsid w:val="00C21E91"/>
    <w:rsid w:val="00C2232F"/>
    <w:rsid w:val="00C22386"/>
    <w:rsid w:val="00C2305F"/>
    <w:rsid w:val="00C2329E"/>
    <w:rsid w:val="00C23499"/>
    <w:rsid w:val="00C23A54"/>
    <w:rsid w:val="00C23AC0"/>
    <w:rsid w:val="00C23C43"/>
    <w:rsid w:val="00C23E36"/>
    <w:rsid w:val="00C24567"/>
    <w:rsid w:val="00C24CCE"/>
    <w:rsid w:val="00C25237"/>
    <w:rsid w:val="00C252E5"/>
    <w:rsid w:val="00C252F5"/>
    <w:rsid w:val="00C257DC"/>
    <w:rsid w:val="00C25A37"/>
    <w:rsid w:val="00C25E97"/>
    <w:rsid w:val="00C2634E"/>
    <w:rsid w:val="00C264AD"/>
    <w:rsid w:val="00C26F71"/>
    <w:rsid w:val="00C2764F"/>
    <w:rsid w:val="00C276CF"/>
    <w:rsid w:val="00C27AF6"/>
    <w:rsid w:val="00C30206"/>
    <w:rsid w:val="00C3093D"/>
    <w:rsid w:val="00C30D73"/>
    <w:rsid w:val="00C30EE2"/>
    <w:rsid w:val="00C3152E"/>
    <w:rsid w:val="00C317D4"/>
    <w:rsid w:val="00C31D8C"/>
    <w:rsid w:val="00C3217A"/>
    <w:rsid w:val="00C324E1"/>
    <w:rsid w:val="00C3262A"/>
    <w:rsid w:val="00C331FF"/>
    <w:rsid w:val="00C334C0"/>
    <w:rsid w:val="00C337AD"/>
    <w:rsid w:val="00C33B26"/>
    <w:rsid w:val="00C33E45"/>
    <w:rsid w:val="00C33F83"/>
    <w:rsid w:val="00C33FBB"/>
    <w:rsid w:val="00C341E2"/>
    <w:rsid w:val="00C3427F"/>
    <w:rsid w:val="00C342A4"/>
    <w:rsid w:val="00C34363"/>
    <w:rsid w:val="00C345CB"/>
    <w:rsid w:val="00C34B27"/>
    <w:rsid w:val="00C34C20"/>
    <w:rsid w:val="00C34C4E"/>
    <w:rsid w:val="00C34F08"/>
    <w:rsid w:val="00C35B1A"/>
    <w:rsid w:val="00C35B55"/>
    <w:rsid w:val="00C35C4B"/>
    <w:rsid w:val="00C35C74"/>
    <w:rsid w:val="00C35DA0"/>
    <w:rsid w:val="00C35E30"/>
    <w:rsid w:val="00C35F07"/>
    <w:rsid w:val="00C360EF"/>
    <w:rsid w:val="00C3614C"/>
    <w:rsid w:val="00C36228"/>
    <w:rsid w:val="00C3643E"/>
    <w:rsid w:val="00C364A2"/>
    <w:rsid w:val="00C36561"/>
    <w:rsid w:val="00C36965"/>
    <w:rsid w:val="00C36BBA"/>
    <w:rsid w:val="00C36C05"/>
    <w:rsid w:val="00C3708B"/>
    <w:rsid w:val="00C372D2"/>
    <w:rsid w:val="00C373FB"/>
    <w:rsid w:val="00C37404"/>
    <w:rsid w:val="00C37815"/>
    <w:rsid w:val="00C37822"/>
    <w:rsid w:val="00C37993"/>
    <w:rsid w:val="00C37FB8"/>
    <w:rsid w:val="00C407C8"/>
    <w:rsid w:val="00C4086B"/>
    <w:rsid w:val="00C4090D"/>
    <w:rsid w:val="00C41008"/>
    <w:rsid w:val="00C41195"/>
    <w:rsid w:val="00C41B9E"/>
    <w:rsid w:val="00C41C2D"/>
    <w:rsid w:val="00C4209B"/>
    <w:rsid w:val="00C42630"/>
    <w:rsid w:val="00C42C9B"/>
    <w:rsid w:val="00C42FE5"/>
    <w:rsid w:val="00C433FC"/>
    <w:rsid w:val="00C43AC8"/>
    <w:rsid w:val="00C43B26"/>
    <w:rsid w:val="00C4443B"/>
    <w:rsid w:val="00C44A8C"/>
    <w:rsid w:val="00C44C45"/>
    <w:rsid w:val="00C45024"/>
    <w:rsid w:val="00C453CA"/>
    <w:rsid w:val="00C459F6"/>
    <w:rsid w:val="00C45BFC"/>
    <w:rsid w:val="00C45D33"/>
    <w:rsid w:val="00C45F54"/>
    <w:rsid w:val="00C46177"/>
    <w:rsid w:val="00C46570"/>
    <w:rsid w:val="00C4659B"/>
    <w:rsid w:val="00C46629"/>
    <w:rsid w:val="00C46C50"/>
    <w:rsid w:val="00C46C68"/>
    <w:rsid w:val="00C470E7"/>
    <w:rsid w:val="00C47219"/>
    <w:rsid w:val="00C47858"/>
    <w:rsid w:val="00C4786B"/>
    <w:rsid w:val="00C479D0"/>
    <w:rsid w:val="00C479E9"/>
    <w:rsid w:val="00C47D0C"/>
    <w:rsid w:val="00C50191"/>
    <w:rsid w:val="00C501E5"/>
    <w:rsid w:val="00C50223"/>
    <w:rsid w:val="00C503BF"/>
    <w:rsid w:val="00C5086E"/>
    <w:rsid w:val="00C50E45"/>
    <w:rsid w:val="00C5138C"/>
    <w:rsid w:val="00C51552"/>
    <w:rsid w:val="00C5155C"/>
    <w:rsid w:val="00C52208"/>
    <w:rsid w:val="00C52409"/>
    <w:rsid w:val="00C527BF"/>
    <w:rsid w:val="00C5293C"/>
    <w:rsid w:val="00C52B27"/>
    <w:rsid w:val="00C52CCD"/>
    <w:rsid w:val="00C53158"/>
    <w:rsid w:val="00C532B4"/>
    <w:rsid w:val="00C53511"/>
    <w:rsid w:val="00C535FC"/>
    <w:rsid w:val="00C53C11"/>
    <w:rsid w:val="00C54A50"/>
    <w:rsid w:val="00C54C20"/>
    <w:rsid w:val="00C54E6E"/>
    <w:rsid w:val="00C55827"/>
    <w:rsid w:val="00C55AE6"/>
    <w:rsid w:val="00C55BA3"/>
    <w:rsid w:val="00C55EF9"/>
    <w:rsid w:val="00C560E8"/>
    <w:rsid w:val="00C561A7"/>
    <w:rsid w:val="00C56723"/>
    <w:rsid w:val="00C56E67"/>
    <w:rsid w:val="00C57684"/>
    <w:rsid w:val="00C57A42"/>
    <w:rsid w:val="00C57AA1"/>
    <w:rsid w:val="00C57B31"/>
    <w:rsid w:val="00C60202"/>
    <w:rsid w:val="00C60246"/>
    <w:rsid w:val="00C6038F"/>
    <w:rsid w:val="00C60703"/>
    <w:rsid w:val="00C60C19"/>
    <w:rsid w:val="00C60EE2"/>
    <w:rsid w:val="00C610F5"/>
    <w:rsid w:val="00C61229"/>
    <w:rsid w:val="00C61B3F"/>
    <w:rsid w:val="00C62F29"/>
    <w:rsid w:val="00C6317B"/>
    <w:rsid w:val="00C635B5"/>
    <w:rsid w:val="00C63B43"/>
    <w:rsid w:val="00C6408D"/>
    <w:rsid w:val="00C640D5"/>
    <w:rsid w:val="00C64286"/>
    <w:rsid w:val="00C6435B"/>
    <w:rsid w:val="00C64566"/>
    <w:rsid w:val="00C646EE"/>
    <w:rsid w:val="00C64787"/>
    <w:rsid w:val="00C64FBB"/>
    <w:rsid w:val="00C64FCC"/>
    <w:rsid w:val="00C65007"/>
    <w:rsid w:val="00C65057"/>
    <w:rsid w:val="00C659C9"/>
    <w:rsid w:val="00C65B3C"/>
    <w:rsid w:val="00C65EE8"/>
    <w:rsid w:val="00C66031"/>
    <w:rsid w:val="00C661CC"/>
    <w:rsid w:val="00C661D1"/>
    <w:rsid w:val="00C663B2"/>
    <w:rsid w:val="00C667CE"/>
    <w:rsid w:val="00C6690D"/>
    <w:rsid w:val="00C66933"/>
    <w:rsid w:val="00C6748D"/>
    <w:rsid w:val="00C67ACC"/>
    <w:rsid w:val="00C67EAF"/>
    <w:rsid w:val="00C70304"/>
    <w:rsid w:val="00C7032F"/>
    <w:rsid w:val="00C704DA"/>
    <w:rsid w:val="00C7064F"/>
    <w:rsid w:val="00C707E7"/>
    <w:rsid w:val="00C70A67"/>
    <w:rsid w:val="00C70B6D"/>
    <w:rsid w:val="00C70FC1"/>
    <w:rsid w:val="00C71570"/>
    <w:rsid w:val="00C71ADE"/>
    <w:rsid w:val="00C723E1"/>
    <w:rsid w:val="00C726DE"/>
    <w:rsid w:val="00C72722"/>
    <w:rsid w:val="00C7277B"/>
    <w:rsid w:val="00C72E91"/>
    <w:rsid w:val="00C73037"/>
    <w:rsid w:val="00C732FB"/>
    <w:rsid w:val="00C734BE"/>
    <w:rsid w:val="00C734C5"/>
    <w:rsid w:val="00C73698"/>
    <w:rsid w:val="00C73763"/>
    <w:rsid w:val="00C7378E"/>
    <w:rsid w:val="00C7393A"/>
    <w:rsid w:val="00C73E73"/>
    <w:rsid w:val="00C74458"/>
    <w:rsid w:val="00C746E6"/>
    <w:rsid w:val="00C74704"/>
    <w:rsid w:val="00C74BC3"/>
    <w:rsid w:val="00C75399"/>
    <w:rsid w:val="00C75CCF"/>
    <w:rsid w:val="00C75D82"/>
    <w:rsid w:val="00C75E96"/>
    <w:rsid w:val="00C760BB"/>
    <w:rsid w:val="00C763B3"/>
    <w:rsid w:val="00C76581"/>
    <w:rsid w:val="00C769DA"/>
    <w:rsid w:val="00C76E3E"/>
    <w:rsid w:val="00C76EDB"/>
    <w:rsid w:val="00C76FE7"/>
    <w:rsid w:val="00C772D7"/>
    <w:rsid w:val="00C77618"/>
    <w:rsid w:val="00C77863"/>
    <w:rsid w:val="00C77BA4"/>
    <w:rsid w:val="00C80296"/>
    <w:rsid w:val="00C802EC"/>
    <w:rsid w:val="00C8051A"/>
    <w:rsid w:val="00C808D2"/>
    <w:rsid w:val="00C80AF0"/>
    <w:rsid w:val="00C80BBC"/>
    <w:rsid w:val="00C80CE5"/>
    <w:rsid w:val="00C8122A"/>
    <w:rsid w:val="00C812C8"/>
    <w:rsid w:val="00C815FA"/>
    <w:rsid w:val="00C81B46"/>
    <w:rsid w:val="00C820C4"/>
    <w:rsid w:val="00C823AD"/>
    <w:rsid w:val="00C8263A"/>
    <w:rsid w:val="00C827F7"/>
    <w:rsid w:val="00C82E64"/>
    <w:rsid w:val="00C83669"/>
    <w:rsid w:val="00C8369A"/>
    <w:rsid w:val="00C83ABC"/>
    <w:rsid w:val="00C83C01"/>
    <w:rsid w:val="00C8413C"/>
    <w:rsid w:val="00C8481B"/>
    <w:rsid w:val="00C85053"/>
    <w:rsid w:val="00C852C1"/>
    <w:rsid w:val="00C85F6A"/>
    <w:rsid w:val="00C8630A"/>
    <w:rsid w:val="00C8631E"/>
    <w:rsid w:val="00C8761A"/>
    <w:rsid w:val="00C87993"/>
    <w:rsid w:val="00C87E15"/>
    <w:rsid w:val="00C9048B"/>
    <w:rsid w:val="00C908D1"/>
    <w:rsid w:val="00C90DE7"/>
    <w:rsid w:val="00C91115"/>
    <w:rsid w:val="00C91188"/>
    <w:rsid w:val="00C91465"/>
    <w:rsid w:val="00C91657"/>
    <w:rsid w:val="00C916C3"/>
    <w:rsid w:val="00C91B0A"/>
    <w:rsid w:val="00C91B62"/>
    <w:rsid w:val="00C91B72"/>
    <w:rsid w:val="00C925DF"/>
    <w:rsid w:val="00C927B4"/>
    <w:rsid w:val="00C928FE"/>
    <w:rsid w:val="00C92F60"/>
    <w:rsid w:val="00C92F85"/>
    <w:rsid w:val="00C938B8"/>
    <w:rsid w:val="00C93B33"/>
    <w:rsid w:val="00C93F35"/>
    <w:rsid w:val="00C93F6E"/>
    <w:rsid w:val="00C941D3"/>
    <w:rsid w:val="00C94B15"/>
    <w:rsid w:val="00C94B8F"/>
    <w:rsid w:val="00C94DB0"/>
    <w:rsid w:val="00C94F9D"/>
    <w:rsid w:val="00C95184"/>
    <w:rsid w:val="00C954D3"/>
    <w:rsid w:val="00C954E3"/>
    <w:rsid w:val="00C954E9"/>
    <w:rsid w:val="00C956B2"/>
    <w:rsid w:val="00C95842"/>
    <w:rsid w:val="00C95A6A"/>
    <w:rsid w:val="00C95B0C"/>
    <w:rsid w:val="00C95DFD"/>
    <w:rsid w:val="00C969E1"/>
    <w:rsid w:val="00C96BC5"/>
    <w:rsid w:val="00C96F8A"/>
    <w:rsid w:val="00C9716E"/>
    <w:rsid w:val="00C97865"/>
    <w:rsid w:val="00C979B8"/>
    <w:rsid w:val="00C97C74"/>
    <w:rsid w:val="00CA01EE"/>
    <w:rsid w:val="00CA0CC3"/>
    <w:rsid w:val="00CA106F"/>
    <w:rsid w:val="00CA10B5"/>
    <w:rsid w:val="00CA1A13"/>
    <w:rsid w:val="00CA1C9B"/>
    <w:rsid w:val="00CA1DCE"/>
    <w:rsid w:val="00CA1FE7"/>
    <w:rsid w:val="00CA25DC"/>
    <w:rsid w:val="00CA27C3"/>
    <w:rsid w:val="00CA2DAE"/>
    <w:rsid w:val="00CA302F"/>
    <w:rsid w:val="00CA33F4"/>
    <w:rsid w:val="00CA34AD"/>
    <w:rsid w:val="00CA3DB1"/>
    <w:rsid w:val="00CA4CEE"/>
    <w:rsid w:val="00CA4FB8"/>
    <w:rsid w:val="00CA526D"/>
    <w:rsid w:val="00CA5323"/>
    <w:rsid w:val="00CA5564"/>
    <w:rsid w:val="00CA5743"/>
    <w:rsid w:val="00CA5C5C"/>
    <w:rsid w:val="00CA5DB0"/>
    <w:rsid w:val="00CA5E78"/>
    <w:rsid w:val="00CA602C"/>
    <w:rsid w:val="00CA62E3"/>
    <w:rsid w:val="00CA68DA"/>
    <w:rsid w:val="00CA6BA2"/>
    <w:rsid w:val="00CA6CA0"/>
    <w:rsid w:val="00CA6D8A"/>
    <w:rsid w:val="00CA6E6A"/>
    <w:rsid w:val="00CA6FA2"/>
    <w:rsid w:val="00CA7001"/>
    <w:rsid w:val="00CA70B1"/>
    <w:rsid w:val="00CA7CAF"/>
    <w:rsid w:val="00CA7D08"/>
    <w:rsid w:val="00CA7E2A"/>
    <w:rsid w:val="00CB00AC"/>
    <w:rsid w:val="00CB0C33"/>
    <w:rsid w:val="00CB0C88"/>
    <w:rsid w:val="00CB0CAA"/>
    <w:rsid w:val="00CB0CF6"/>
    <w:rsid w:val="00CB0EFA"/>
    <w:rsid w:val="00CB1401"/>
    <w:rsid w:val="00CB162C"/>
    <w:rsid w:val="00CB191F"/>
    <w:rsid w:val="00CB1F86"/>
    <w:rsid w:val="00CB203D"/>
    <w:rsid w:val="00CB22FA"/>
    <w:rsid w:val="00CB287C"/>
    <w:rsid w:val="00CB28F2"/>
    <w:rsid w:val="00CB2EB5"/>
    <w:rsid w:val="00CB367B"/>
    <w:rsid w:val="00CB3FAB"/>
    <w:rsid w:val="00CB405E"/>
    <w:rsid w:val="00CB40EE"/>
    <w:rsid w:val="00CB4235"/>
    <w:rsid w:val="00CB43B9"/>
    <w:rsid w:val="00CB4788"/>
    <w:rsid w:val="00CB4CF5"/>
    <w:rsid w:val="00CB51D2"/>
    <w:rsid w:val="00CB527F"/>
    <w:rsid w:val="00CB5CF6"/>
    <w:rsid w:val="00CB6380"/>
    <w:rsid w:val="00CB654A"/>
    <w:rsid w:val="00CB68DC"/>
    <w:rsid w:val="00CB6C86"/>
    <w:rsid w:val="00CB70D5"/>
    <w:rsid w:val="00CB75B4"/>
    <w:rsid w:val="00CB76E9"/>
    <w:rsid w:val="00CB7902"/>
    <w:rsid w:val="00CB7957"/>
    <w:rsid w:val="00CB7F2B"/>
    <w:rsid w:val="00CC0078"/>
    <w:rsid w:val="00CC06C7"/>
    <w:rsid w:val="00CC07A0"/>
    <w:rsid w:val="00CC0976"/>
    <w:rsid w:val="00CC0A04"/>
    <w:rsid w:val="00CC0C62"/>
    <w:rsid w:val="00CC0EF1"/>
    <w:rsid w:val="00CC1F59"/>
    <w:rsid w:val="00CC22BF"/>
    <w:rsid w:val="00CC249C"/>
    <w:rsid w:val="00CC2569"/>
    <w:rsid w:val="00CC26D8"/>
    <w:rsid w:val="00CC2CD9"/>
    <w:rsid w:val="00CC352A"/>
    <w:rsid w:val="00CC371A"/>
    <w:rsid w:val="00CC3ADB"/>
    <w:rsid w:val="00CC43D0"/>
    <w:rsid w:val="00CC458E"/>
    <w:rsid w:val="00CC481F"/>
    <w:rsid w:val="00CC486F"/>
    <w:rsid w:val="00CC4A70"/>
    <w:rsid w:val="00CC4B42"/>
    <w:rsid w:val="00CC4D0E"/>
    <w:rsid w:val="00CC52C9"/>
    <w:rsid w:val="00CC67E9"/>
    <w:rsid w:val="00CC6839"/>
    <w:rsid w:val="00CC6A8F"/>
    <w:rsid w:val="00CC6C3B"/>
    <w:rsid w:val="00CC6EED"/>
    <w:rsid w:val="00CC71D9"/>
    <w:rsid w:val="00CC77B4"/>
    <w:rsid w:val="00CC793F"/>
    <w:rsid w:val="00CC7AA1"/>
    <w:rsid w:val="00CC7ADB"/>
    <w:rsid w:val="00CD04BC"/>
    <w:rsid w:val="00CD0D47"/>
    <w:rsid w:val="00CD0E5C"/>
    <w:rsid w:val="00CD1199"/>
    <w:rsid w:val="00CD1836"/>
    <w:rsid w:val="00CD1C0C"/>
    <w:rsid w:val="00CD1DBC"/>
    <w:rsid w:val="00CD1F8B"/>
    <w:rsid w:val="00CD20DC"/>
    <w:rsid w:val="00CD2372"/>
    <w:rsid w:val="00CD245A"/>
    <w:rsid w:val="00CD24A7"/>
    <w:rsid w:val="00CD2D07"/>
    <w:rsid w:val="00CD3134"/>
    <w:rsid w:val="00CD3587"/>
    <w:rsid w:val="00CD36FA"/>
    <w:rsid w:val="00CD3B14"/>
    <w:rsid w:val="00CD3B98"/>
    <w:rsid w:val="00CD3D74"/>
    <w:rsid w:val="00CD4136"/>
    <w:rsid w:val="00CD45C9"/>
    <w:rsid w:val="00CD4BDD"/>
    <w:rsid w:val="00CD4EC1"/>
    <w:rsid w:val="00CD54F0"/>
    <w:rsid w:val="00CD57C8"/>
    <w:rsid w:val="00CD5A8A"/>
    <w:rsid w:val="00CD5EC1"/>
    <w:rsid w:val="00CD5F96"/>
    <w:rsid w:val="00CD6412"/>
    <w:rsid w:val="00CD65D0"/>
    <w:rsid w:val="00CD65D3"/>
    <w:rsid w:val="00CD6858"/>
    <w:rsid w:val="00CD68B2"/>
    <w:rsid w:val="00CD6EEE"/>
    <w:rsid w:val="00CD7009"/>
    <w:rsid w:val="00CD73A1"/>
    <w:rsid w:val="00CD7870"/>
    <w:rsid w:val="00CD78CD"/>
    <w:rsid w:val="00CD7E24"/>
    <w:rsid w:val="00CE070C"/>
    <w:rsid w:val="00CE08AE"/>
    <w:rsid w:val="00CE0A82"/>
    <w:rsid w:val="00CE0DFC"/>
    <w:rsid w:val="00CE1356"/>
    <w:rsid w:val="00CE18D9"/>
    <w:rsid w:val="00CE1C50"/>
    <w:rsid w:val="00CE1F3F"/>
    <w:rsid w:val="00CE1F8E"/>
    <w:rsid w:val="00CE214B"/>
    <w:rsid w:val="00CE26C9"/>
    <w:rsid w:val="00CE288B"/>
    <w:rsid w:val="00CE2C56"/>
    <w:rsid w:val="00CE2DD7"/>
    <w:rsid w:val="00CE3236"/>
    <w:rsid w:val="00CE4247"/>
    <w:rsid w:val="00CE442D"/>
    <w:rsid w:val="00CE4E99"/>
    <w:rsid w:val="00CE5101"/>
    <w:rsid w:val="00CE5578"/>
    <w:rsid w:val="00CE5747"/>
    <w:rsid w:val="00CE583A"/>
    <w:rsid w:val="00CE5AA0"/>
    <w:rsid w:val="00CE5AD1"/>
    <w:rsid w:val="00CE5F9F"/>
    <w:rsid w:val="00CE6497"/>
    <w:rsid w:val="00CE6DB4"/>
    <w:rsid w:val="00CE7691"/>
    <w:rsid w:val="00CE7B8D"/>
    <w:rsid w:val="00CE7C7B"/>
    <w:rsid w:val="00CE7CD9"/>
    <w:rsid w:val="00CF01D8"/>
    <w:rsid w:val="00CF0497"/>
    <w:rsid w:val="00CF069A"/>
    <w:rsid w:val="00CF080E"/>
    <w:rsid w:val="00CF08B3"/>
    <w:rsid w:val="00CF09BE"/>
    <w:rsid w:val="00CF0A67"/>
    <w:rsid w:val="00CF0DF4"/>
    <w:rsid w:val="00CF0EEA"/>
    <w:rsid w:val="00CF0F71"/>
    <w:rsid w:val="00CF14D1"/>
    <w:rsid w:val="00CF159B"/>
    <w:rsid w:val="00CF1B04"/>
    <w:rsid w:val="00CF1CC6"/>
    <w:rsid w:val="00CF2268"/>
    <w:rsid w:val="00CF2711"/>
    <w:rsid w:val="00CF2900"/>
    <w:rsid w:val="00CF2CAE"/>
    <w:rsid w:val="00CF2CBC"/>
    <w:rsid w:val="00CF3111"/>
    <w:rsid w:val="00CF3840"/>
    <w:rsid w:val="00CF3ED7"/>
    <w:rsid w:val="00CF40A4"/>
    <w:rsid w:val="00CF4178"/>
    <w:rsid w:val="00CF4371"/>
    <w:rsid w:val="00CF4B1A"/>
    <w:rsid w:val="00CF4B46"/>
    <w:rsid w:val="00CF50E6"/>
    <w:rsid w:val="00CF526C"/>
    <w:rsid w:val="00CF56C4"/>
    <w:rsid w:val="00CF5B9F"/>
    <w:rsid w:val="00CF5D8C"/>
    <w:rsid w:val="00CF66B9"/>
    <w:rsid w:val="00CF6B68"/>
    <w:rsid w:val="00CF6C55"/>
    <w:rsid w:val="00CF6D46"/>
    <w:rsid w:val="00CF6E96"/>
    <w:rsid w:val="00CF6F3C"/>
    <w:rsid w:val="00CF777B"/>
    <w:rsid w:val="00CF7951"/>
    <w:rsid w:val="00CF7E84"/>
    <w:rsid w:val="00CF7EB6"/>
    <w:rsid w:val="00CF7FCB"/>
    <w:rsid w:val="00D00159"/>
    <w:rsid w:val="00D008FF"/>
    <w:rsid w:val="00D00DAE"/>
    <w:rsid w:val="00D021A7"/>
    <w:rsid w:val="00D02860"/>
    <w:rsid w:val="00D02EBE"/>
    <w:rsid w:val="00D03425"/>
    <w:rsid w:val="00D04394"/>
    <w:rsid w:val="00D047E4"/>
    <w:rsid w:val="00D049E0"/>
    <w:rsid w:val="00D04A36"/>
    <w:rsid w:val="00D04BC1"/>
    <w:rsid w:val="00D04EDD"/>
    <w:rsid w:val="00D04F3D"/>
    <w:rsid w:val="00D04FB5"/>
    <w:rsid w:val="00D0522C"/>
    <w:rsid w:val="00D06006"/>
    <w:rsid w:val="00D06300"/>
    <w:rsid w:val="00D06417"/>
    <w:rsid w:val="00D06435"/>
    <w:rsid w:val="00D06681"/>
    <w:rsid w:val="00D07767"/>
    <w:rsid w:val="00D0779A"/>
    <w:rsid w:val="00D07FEB"/>
    <w:rsid w:val="00D101EF"/>
    <w:rsid w:val="00D10716"/>
    <w:rsid w:val="00D108A4"/>
    <w:rsid w:val="00D108FA"/>
    <w:rsid w:val="00D1100E"/>
    <w:rsid w:val="00D115F0"/>
    <w:rsid w:val="00D1178E"/>
    <w:rsid w:val="00D11833"/>
    <w:rsid w:val="00D11C0F"/>
    <w:rsid w:val="00D11CCA"/>
    <w:rsid w:val="00D120C6"/>
    <w:rsid w:val="00D1222A"/>
    <w:rsid w:val="00D122F1"/>
    <w:rsid w:val="00D123E9"/>
    <w:rsid w:val="00D12BC1"/>
    <w:rsid w:val="00D12E55"/>
    <w:rsid w:val="00D12F0C"/>
    <w:rsid w:val="00D13232"/>
    <w:rsid w:val="00D138D6"/>
    <w:rsid w:val="00D13A8B"/>
    <w:rsid w:val="00D13D59"/>
    <w:rsid w:val="00D14047"/>
    <w:rsid w:val="00D1471F"/>
    <w:rsid w:val="00D1475C"/>
    <w:rsid w:val="00D147A8"/>
    <w:rsid w:val="00D15C86"/>
    <w:rsid w:val="00D15E34"/>
    <w:rsid w:val="00D16282"/>
    <w:rsid w:val="00D16344"/>
    <w:rsid w:val="00D1693B"/>
    <w:rsid w:val="00D16D44"/>
    <w:rsid w:val="00D16EDA"/>
    <w:rsid w:val="00D171D1"/>
    <w:rsid w:val="00D172F8"/>
    <w:rsid w:val="00D17914"/>
    <w:rsid w:val="00D17922"/>
    <w:rsid w:val="00D17D71"/>
    <w:rsid w:val="00D17DC8"/>
    <w:rsid w:val="00D17E05"/>
    <w:rsid w:val="00D2023C"/>
    <w:rsid w:val="00D2023F"/>
    <w:rsid w:val="00D20444"/>
    <w:rsid w:val="00D20909"/>
    <w:rsid w:val="00D20DE2"/>
    <w:rsid w:val="00D21466"/>
    <w:rsid w:val="00D21579"/>
    <w:rsid w:val="00D21650"/>
    <w:rsid w:val="00D218AD"/>
    <w:rsid w:val="00D21C6F"/>
    <w:rsid w:val="00D21F96"/>
    <w:rsid w:val="00D2205A"/>
    <w:rsid w:val="00D221C6"/>
    <w:rsid w:val="00D223C2"/>
    <w:rsid w:val="00D2240D"/>
    <w:rsid w:val="00D2245A"/>
    <w:rsid w:val="00D224BB"/>
    <w:rsid w:val="00D22AD7"/>
    <w:rsid w:val="00D2306C"/>
    <w:rsid w:val="00D233F4"/>
    <w:rsid w:val="00D23486"/>
    <w:rsid w:val="00D23798"/>
    <w:rsid w:val="00D23929"/>
    <w:rsid w:val="00D24184"/>
    <w:rsid w:val="00D24224"/>
    <w:rsid w:val="00D244A1"/>
    <w:rsid w:val="00D249BA"/>
    <w:rsid w:val="00D2538C"/>
    <w:rsid w:val="00D2545E"/>
    <w:rsid w:val="00D25749"/>
    <w:rsid w:val="00D25D37"/>
    <w:rsid w:val="00D26130"/>
    <w:rsid w:val="00D26817"/>
    <w:rsid w:val="00D26AF3"/>
    <w:rsid w:val="00D26B89"/>
    <w:rsid w:val="00D26CA4"/>
    <w:rsid w:val="00D26E41"/>
    <w:rsid w:val="00D26E61"/>
    <w:rsid w:val="00D26F59"/>
    <w:rsid w:val="00D27123"/>
    <w:rsid w:val="00D271DA"/>
    <w:rsid w:val="00D27C56"/>
    <w:rsid w:val="00D27DC4"/>
    <w:rsid w:val="00D300FD"/>
    <w:rsid w:val="00D309D8"/>
    <w:rsid w:val="00D30BBE"/>
    <w:rsid w:val="00D30C16"/>
    <w:rsid w:val="00D30D4A"/>
    <w:rsid w:val="00D30D73"/>
    <w:rsid w:val="00D30DE5"/>
    <w:rsid w:val="00D31094"/>
    <w:rsid w:val="00D31205"/>
    <w:rsid w:val="00D31AA2"/>
    <w:rsid w:val="00D31C02"/>
    <w:rsid w:val="00D31E79"/>
    <w:rsid w:val="00D31F40"/>
    <w:rsid w:val="00D32201"/>
    <w:rsid w:val="00D32D50"/>
    <w:rsid w:val="00D32E4A"/>
    <w:rsid w:val="00D32FDF"/>
    <w:rsid w:val="00D335BD"/>
    <w:rsid w:val="00D337C8"/>
    <w:rsid w:val="00D337F5"/>
    <w:rsid w:val="00D33917"/>
    <w:rsid w:val="00D33C02"/>
    <w:rsid w:val="00D33C4B"/>
    <w:rsid w:val="00D33EB5"/>
    <w:rsid w:val="00D33F65"/>
    <w:rsid w:val="00D34009"/>
    <w:rsid w:val="00D3439C"/>
    <w:rsid w:val="00D3463E"/>
    <w:rsid w:val="00D34B87"/>
    <w:rsid w:val="00D34D53"/>
    <w:rsid w:val="00D36A84"/>
    <w:rsid w:val="00D379D9"/>
    <w:rsid w:val="00D37B76"/>
    <w:rsid w:val="00D4032C"/>
    <w:rsid w:val="00D40825"/>
    <w:rsid w:val="00D409C7"/>
    <w:rsid w:val="00D40CE4"/>
    <w:rsid w:val="00D40F21"/>
    <w:rsid w:val="00D41BA0"/>
    <w:rsid w:val="00D41C62"/>
    <w:rsid w:val="00D42C12"/>
    <w:rsid w:val="00D42DC3"/>
    <w:rsid w:val="00D42DFF"/>
    <w:rsid w:val="00D42E6B"/>
    <w:rsid w:val="00D434AC"/>
    <w:rsid w:val="00D43583"/>
    <w:rsid w:val="00D435F4"/>
    <w:rsid w:val="00D436CA"/>
    <w:rsid w:val="00D43865"/>
    <w:rsid w:val="00D43F20"/>
    <w:rsid w:val="00D44184"/>
    <w:rsid w:val="00D443D6"/>
    <w:rsid w:val="00D44718"/>
    <w:rsid w:val="00D44CDD"/>
    <w:rsid w:val="00D44EE5"/>
    <w:rsid w:val="00D45324"/>
    <w:rsid w:val="00D454D1"/>
    <w:rsid w:val="00D45527"/>
    <w:rsid w:val="00D45B39"/>
    <w:rsid w:val="00D45BAB"/>
    <w:rsid w:val="00D462A6"/>
    <w:rsid w:val="00D463AF"/>
    <w:rsid w:val="00D466A0"/>
    <w:rsid w:val="00D468D3"/>
    <w:rsid w:val="00D4728F"/>
    <w:rsid w:val="00D4729A"/>
    <w:rsid w:val="00D473CF"/>
    <w:rsid w:val="00D473EA"/>
    <w:rsid w:val="00D4769D"/>
    <w:rsid w:val="00D4777C"/>
    <w:rsid w:val="00D477EF"/>
    <w:rsid w:val="00D478E5"/>
    <w:rsid w:val="00D47CFE"/>
    <w:rsid w:val="00D47E30"/>
    <w:rsid w:val="00D47E69"/>
    <w:rsid w:val="00D47E76"/>
    <w:rsid w:val="00D50054"/>
    <w:rsid w:val="00D50AA8"/>
    <w:rsid w:val="00D50CE4"/>
    <w:rsid w:val="00D51A4A"/>
    <w:rsid w:val="00D51B0E"/>
    <w:rsid w:val="00D51B2A"/>
    <w:rsid w:val="00D51B97"/>
    <w:rsid w:val="00D51F46"/>
    <w:rsid w:val="00D52BBC"/>
    <w:rsid w:val="00D52F09"/>
    <w:rsid w:val="00D52F92"/>
    <w:rsid w:val="00D53080"/>
    <w:rsid w:val="00D538B1"/>
    <w:rsid w:val="00D5391C"/>
    <w:rsid w:val="00D539B5"/>
    <w:rsid w:val="00D53C3C"/>
    <w:rsid w:val="00D54002"/>
    <w:rsid w:val="00D54206"/>
    <w:rsid w:val="00D54345"/>
    <w:rsid w:val="00D54414"/>
    <w:rsid w:val="00D547BD"/>
    <w:rsid w:val="00D54964"/>
    <w:rsid w:val="00D54BFE"/>
    <w:rsid w:val="00D55490"/>
    <w:rsid w:val="00D5559A"/>
    <w:rsid w:val="00D56086"/>
    <w:rsid w:val="00D561EA"/>
    <w:rsid w:val="00D563BE"/>
    <w:rsid w:val="00D56947"/>
    <w:rsid w:val="00D56972"/>
    <w:rsid w:val="00D56F6A"/>
    <w:rsid w:val="00D575E4"/>
    <w:rsid w:val="00D576D4"/>
    <w:rsid w:val="00D57ED8"/>
    <w:rsid w:val="00D57F8A"/>
    <w:rsid w:val="00D6040D"/>
    <w:rsid w:val="00D605DB"/>
    <w:rsid w:val="00D6088D"/>
    <w:rsid w:val="00D60C1A"/>
    <w:rsid w:val="00D60F8A"/>
    <w:rsid w:val="00D610DE"/>
    <w:rsid w:val="00D61C19"/>
    <w:rsid w:val="00D622E0"/>
    <w:rsid w:val="00D62915"/>
    <w:rsid w:val="00D62929"/>
    <w:rsid w:val="00D62F3F"/>
    <w:rsid w:val="00D631EE"/>
    <w:rsid w:val="00D638E9"/>
    <w:rsid w:val="00D640D1"/>
    <w:rsid w:val="00D6420B"/>
    <w:rsid w:val="00D64227"/>
    <w:rsid w:val="00D64F86"/>
    <w:rsid w:val="00D6508B"/>
    <w:rsid w:val="00D652D7"/>
    <w:rsid w:val="00D653ED"/>
    <w:rsid w:val="00D65443"/>
    <w:rsid w:val="00D654B1"/>
    <w:rsid w:val="00D65822"/>
    <w:rsid w:val="00D65928"/>
    <w:rsid w:val="00D6605A"/>
    <w:rsid w:val="00D66194"/>
    <w:rsid w:val="00D66308"/>
    <w:rsid w:val="00D66568"/>
    <w:rsid w:val="00D6751E"/>
    <w:rsid w:val="00D6756E"/>
    <w:rsid w:val="00D679AB"/>
    <w:rsid w:val="00D67B50"/>
    <w:rsid w:val="00D67D3B"/>
    <w:rsid w:val="00D702A2"/>
    <w:rsid w:val="00D70584"/>
    <w:rsid w:val="00D70B9B"/>
    <w:rsid w:val="00D70D5E"/>
    <w:rsid w:val="00D71237"/>
    <w:rsid w:val="00D71530"/>
    <w:rsid w:val="00D715EA"/>
    <w:rsid w:val="00D7174B"/>
    <w:rsid w:val="00D7182F"/>
    <w:rsid w:val="00D71A73"/>
    <w:rsid w:val="00D7292B"/>
    <w:rsid w:val="00D72AED"/>
    <w:rsid w:val="00D72B19"/>
    <w:rsid w:val="00D72B1C"/>
    <w:rsid w:val="00D72BE7"/>
    <w:rsid w:val="00D72D88"/>
    <w:rsid w:val="00D73056"/>
    <w:rsid w:val="00D739F0"/>
    <w:rsid w:val="00D74293"/>
    <w:rsid w:val="00D7445B"/>
    <w:rsid w:val="00D74A4F"/>
    <w:rsid w:val="00D74B72"/>
    <w:rsid w:val="00D74E06"/>
    <w:rsid w:val="00D74EDA"/>
    <w:rsid w:val="00D750BB"/>
    <w:rsid w:val="00D750CB"/>
    <w:rsid w:val="00D7530E"/>
    <w:rsid w:val="00D75A5D"/>
    <w:rsid w:val="00D75C5A"/>
    <w:rsid w:val="00D75E20"/>
    <w:rsid w:val="00D75E8E"/>
    <w:rsid w:val="00D76793"/>
    <w:rsid w:val="00D76D56"/>
    <w:rsid w:val="00D77162"/>
    <w:rsid w:val="00D7716E"/>
    <w:rsid w:val="00D77B70"/>
    <w:rsid w:val="00D77C49"/>
    <w:rsid w:val="00D8010C"/>
    <w:rsid w:val="00D80121"/>
    <w:rsid w:val="00D80479"/>
    <w:rsid w:val="00D808A7"/>
    <w:rsid w:val="00D80972"/>
    <w:rsid w:val="00D80D02"/>
    <w:rsid w:val="00D817E3"/>
    <w:rsid w:val="00D819C7"/>
    <w:rsid w:val="00D81C66"/>
    <w:rsid w:val="00D81F1E"/>
    <w:rsid w:val="00D820EE"/>
    <w:rsid w:val="00D821C3"/>
    <w:rsid w:val="00D82211"/>
    <w:rsid w:val="00D831BE"/>
    <w:rsid w:val="00D835F3"/>
    <w:rsid w:val="00D838C5"/>
    <w:rsid w:val="00D841E1"/>
    <w:rsid w:val="00D842AC"/>
    <w:rsid w:val="00D844C7"/>
    <w:rsid w:val="00D849A8"/>
    <w:rsid w:val="00D84CDE"/>
    <w:rsid w:val="00D8511A"/>
    <w:rsid w:val="00D856E8"/>
    <w:rsid w:val="00D85915"/>
    <w:rsid w:val="00D85D08"/>
    <w:rsid w:val="00D85D86"/>
    <w:rsid w:val="00D862DD"/>
    <w:rsid w:val="00D87061"/>
    <w:rsid w:val="00D8708F"/>
    <w:rsid w:val="00D878E4"/>
    <w:rsid w:val="00D87A84"/>
    <w:rsid w:val="00D90723"/>
    <w:rsid w:val="00D907CC"/>
    <w:rsid w:val="00D90CB6"/>
    <w:rsid w:val="00D90E4B"/>
    <w:rsid w:val="00D914E4"/>
    <w:rsid w:val="00D92466"/>
    <w:rsid w:val="00D9262E"/>
    <w:rsid w:val="00D92C99"/>
    <w:rsid w:val="00D92D7C"/>
    <w:rsid w:val="00D93049"/>
    <w:rsid w:val="00D9369F"/>
    <w:rsid w:val="00D94516"/>
    <w:rsid w:val="00D94EC7"/>
    <w:rsid w:val="00D953D0"/>
    <w:rsid w:val="00D956C2"/>
    <w:rsid w:val="00D95CD5"/>
    <w:rsid w:val="00D95F87"/>
    <w:rsid w:val="00D96089"/>
    <w:rsid w:val="00D963E0"/>
    <w:rsid w:val="00D96796"/>
    <w:rsid w:val="00D96A46"/>
    <w:rsid w:val="00D96DC9"/>
    <w:rsid w:val="00D97129"/>
    <w:rsid w:val="00D97309"/>
    <w:rsid w:val="00D97486"/>
    <w:rsid w:val="00D974F4"/>
    <w:rsid w:val="00D97B0F"/>
    <w:rsid w:val="00D97DD4"/>
    <w:rsid w:val="00DA0097"/>
    <w:rsid w:val="00DA073E"/>
    <w:rsid w:val="00DA0916"/>
    <w:rsid w:val="00DA0A7F"/>
    <w:rsid w:val="00DA0D85"/>
    <w:rsid w:val="00DA10BE"/>
    <w:rsid w:val="00DA1207"/>
    <w:rsid w:val="00DA1412"/>
    <w:rsid w:val="00DA1428"/>
    <w:rsid w:val="00DA2318"/>
    <w:rsid w:val="00DA29F8"/>
    <w:rsid w:val="00DA2BAD"/>
    <w:rsid w:val="00DA2C19"/>
    <w:rsid w:val="00DA31C2"/>
    <w:rsid w:val="00DA3229"/>
    <w:rsid w:val="00DA35C5"/>
    <w:rsid w:val="00DA3801"/>
    <w:rsid w:val="00DA3A95"/>
    <w:rsid w:val="00DA3EDF"/>
    <w:rsid w:val="00DA3F05"/>
    <w:rsid w:val="00DA405A"/>
    <w:rsid w:val="00DA44F5"/>
    <w:rsid w:val="00DA4735"/>
    <w:rsid w:val="00DA47F7"/>
    <w:rsid w:val="00DA4972"/>
    <w:rsid w:val="00DA4A21"/>
    <w:rsid w:val="00DA4A6C"/>
    <w:rsid w:val="00DA4BD5"/>
    <w:rsid w:val="00DA4D12"/>
    <w:rsid w:val="00DA50E7"/>
    <w:rsid w:val="00DA5142"/>
    <w:rsid w:val="00DA55F5"/>
    <w:rsid w:val="00DA58B5"/>
    <w:rsid w:val="00DA5919"/>
    <w:rsid w:val="00DA5A17"/>
    <w:rsid w:val="00DA5A78"/>
    <w:rsid w:val="00DA5C25"/>
    <w:rsid w:val="00DA647E"/>
    <w:rsid w:val="00DA68F3"/>
    <w:rsid w:val="00DA6B90"/>
    <w:rsid w:val="00DA7528"/>
    <w:rsid w:val="00DA781C"/>
    <w:rsid w:val="00DA7B25"/>
    <w:rsid w:val="00DA7DB4"/>
    <w:rsid w:val="00DA7E28"/>
    <w:rsid w:val="00DB0334"/>
    <w:rsid w:val="00DB0421"/>
    <w:rsid w:val="00DB0566"/>
    <w:rsid w:val="00DB0783"/>
    <w:rsid w:val="00DB0E22"/>
    <w:rsid w:val="00DB0E23"/>
    <w:rsid w:val="00DB13A3"/>
    <w:rsid w:val="00DB13EC"/>
    <w:rsid w:val="00DB1B19"/>
    <w:rsid w:val="00DB1CBA"/>
    <w:rsid w:val="00DB1E1D"/>
    <w:rsid w:val="00DB1F61"/>
    <w:rsid w:val="00DB2188"/>
    <w:rsid w:val="00DB2538"/>
    <w:rsid w:val="00DB2B08"/>
    <w:rsid w:val="00DB372B"/>
    <w:rsid w:val="00DB4152"/>
    <w:rsid w:val="00DB417E"/>
    <w:rsid w:val="00DB4210"/>
    <w:rsid w:val="00DB435F"/>
    <w:rsid w:val="00DB4595"/>
    <w:rsid w:val="00DB45CF"/>
    <w:rsid w:val="00DB4625"/>
    <w:rsid w:val="00DB4696"/>
    <w:rsid w:val="00DB47B5"/>
    <w:rsid w:val="00DB4BED"/>
    <w:rsid w:val="00DB59E6"/>
    <w:rsid w:val="00DB5F80"/>
    <w:rsid w:val="00DB5FCE"/>
    <w:rsid w:val="00DB61B0"/>
    <w:rsid w:val="00DB62A9"/>
    <w:rsid w:val="00DB66F9"/>
    <w:rsid w:val="00DB6881"/>
    <w:rsid w:val="00DB7413"/>
    <w:rsid w:val="00DB7652"/>
    <w:rsid w:val="00DB7836"/>
    <w:rsid w:val="00DB794E"/>
    <w:rsid w:val="00DC02BB"/>
    <w:rsid w:val="00DC054A"/>
    <w:rsid w:val="00DC06B4"/>
    <w:rsid w:val="00DC0C97"/>
    <w:rsid w:val="00DC0F00"/>
    <w:rsid w:val="00DC10BE"/>
    <w:rsid w:val="00DC1126"/>
    <w:rsid w:val="00DC1203"/>
    <w:rsid w:val="00DC149A"/>
    <w:rsid w:val="00DC170B"/>
    <w:rsid w:val="00DC1941"/>
    <w:rsid w:val="00DC19C9"/>
    <w:rsid w:val="00DC1B00"/>
    <w:rsid w:val="00DC1B25"/>
    <w:rsid w:val="00DC1B67"/>
    <w:rsid w:val="00DC1BFC"/>
    <w:rsid w:val="00DC1DDF"/>
    <w:rsid w:val="00DC213B"/>
    <w:rsid w:val="00DC2440"/>
    <w:rsid w:val="00DC2D2B"/>
    <w:rsid w:val="00DC304E"/>
    <w:rsid w:val="00DC310A"/>
    <w:rsid w:val="00DC3180"/>
    <w:rsid w:val="00DC3191"/>
    <w:rsid w:val="00DC374D"/>
    <w:rsid w:val="00DC3C3A"/>
    <w:rsid w:val="00DC405D"/>
    <w:rsid w:val="00DC4594"/>
    <w:rsid w:val="00DC48C1"/>
    <w:rsid w:val="00DC492C"/>
    <w:rsid w:val="00DC4AEB"/>
    <w:rsid w:val="00DC4CD7"/>
    <w:rsid w:val="00DC4D5E"/>
    <w:rsid w:val="00DC5602"/>
    <w:rsid w:val="00DC582E"/>
    <w:rsid w:val="00DC62C5"/>
    <w:rsid w:val="00DC63E2"/>
    <w:rsid w:val="00DC65D1"/>
    <w:rsid w:val="00DC6EE2"/>
    <w:rsid w:val="00DC71D5"/>
    <w:rsid w:val="00DC77AB"/>
    <w:rsid w:val="00DC7919"/>
    <w:rsid w:val="00DC7D65"/>
    <w:rsid w:val="00DC7F5E"/>
    <w:rsid w:val="00DD0517"/>
    <w:rsid w:val="00DD0D37"/>
    <w:rsid w:val="00DD0DCC"/>
    <w:rsid w:val="00DD0F65"/>
    <w:rsid w:val="00DD0FA5"/>
    <w:rsid w:val="00DD1298"/>
    <w:rsid w:val="00DD1560"/>
    <w:rsid w:val="00DD279D"/>
    <w:rsid w:val="00DD2892"/>
    <w:rsid w:val="00DD2AFA"/>
    <w:rsid w:val="00DD2D11"/>
    <w:rsid w:val="00DD2DE2"/>
    <w:rsid w:val="00DD2F60"/>
    <w:rsid w:val="00DD2F9E"/>
    <w:rsid w:val="00DD3739"/>
    <w:rsid w:val="00DD37E5"/>
    <w:rsid w:val="00DD37F3"/>
    <w:rsid w:val="00DD3A8C"/>
    <w:rsid w:val="00DD3E5F"/>
    <w:rsid w:val="00DD4086"/>
    <w:rsid w:val="00DD41C2"/>
    <w:rsid w:val="00DD4318"/>
    <w:rsid w:val="00DD4556"/>
    <w:rsid w:val="00DD4642"/>
    <w:rsid w:val="00DD4B65"/>
    <w:rsid w:val="00DD51DD"/>
    <w:rsid w:val="00DD52E1"/>
    <w:rsid w:val="00DD5998"/>
    <w:rsid w:val="00DD7289"/>
    <w:rsid w:val="00DD7672"/>
    <w:rsid w:val="00DE0562"/>
    <w:rsid w:val="00DE0641"/>
    <w:rsid w:val="00DE0745"/>
    <w:rsid w:val="00DE07C5"/>
    <w:rsid w:val="00DE102C"/>
    <w:rsid w:val="00DE1231"/>
    <w:rsid w:val="00DE127A"/>
    <w:rsid w:val="00DE1FD3"/>
    <w:rsid w:val="00DE2325"/>
    <w:rsid w:val="00DE2508"/>
    <w:rsid w:val="00DE28C6"/>
    <w:rsid w:val="00DE2FB9"/>
    <w:rsid w:val="00DE3188"/>
    <w:rsid w:val="00DE368C"/>
    <w:rsid w:val="00DE389C"/>
    <w:rsid w:val="00DE40C6"/>
    <w:rsid w:val="00DE468F"/>
    <w:rsid w:val="00DE46A1"/>
    <w:rsid w:val="00DE4942"/>
    <w:rsid w:val="00DE4A60"/>
    <w:rsid w:val="00DE4BD1"/>
    <w:rsid w:val="00DE538A"/>
    <w:rsid w:val="00DE55E6"/>
    <w:rsid w:val="00DE5671"/>
    <w:rsid w:val="00DE576B"/>
    <w:rsid w:val="00DE59E5"/>
    <w:rsid w:val="00DE60E4"/>
    <w:rsid w:val="00DE629A"/>
    <w:rsid w:val="00DE6975"/>
    <w:rsid w:val="00DE6A09"/>
    <w:rsid w:val="00DE6DA8"/>
    <w:rsid w:val="00DE6E86"/>
    <w:rsid w:val="00DE72CB"/>
    <w:rsid w:val="00DE75BC"/>
    <w:rsid w:val="00DE7936"/>
    <w:rsid w:val="00DE79E6"/>
    <w:rsid w:val="00DF050C"/>
    <w:rsid w:val="00DF090E"/>
    <w:rsid w:val="00DF0A57"/>
    <w:rsid w:val="00DF0F11"/>
    <w:rsid w:val="00DF123C"/>
    <w:rsid w:val="00DF148E"/>
    <w:rsid w:val="00DF1566"/>
    <w:rsid w:val="00DF1880"/>
    <w:rsid w:val="00DF1CE9"/>
    <w:rsid w:val="00DF1DE2"/>
    <w:rsid w:val="00DF1F39"/>
    <w:rsid w:val="00DF29C2"/>
    <w:rsid w:val="00DF2A1E"/>
    <w:rsid w:val="00DF2C52"/>
    <w:rsid w:val="00DF2DA8"/>
    <w:rsid w:val="00DF3417"/>
    <w:rsid w:val="00DF3723"/>
    <w:rsid w:val="00DF3C58"/>
    <w:rsid w:val="00DF3F69"/>
    <w:rsid w:val="00DF4108"/>
    <w:rsid w:val="00DF450E"/>
    <w:rsid w:val="00DF462B"/>
    <w:rsid w:val="00DF4A6E"/>
    <w:rsid w:val="00DF4B93"/>
    <w:rsid w:val="00DF4D30"/>
    <w:rsid w:val="00DF4DBF"/>
    <w:rsid w:val="00DF4FEF"/>
    <w:rsid w:val="00DF584B"/>
    <w:rsid w:val="00DF5ACD"/>
    <w:rsid w:val="00DF5D1C"/>
    <w:rsid w:val="00DF5E0A"/>
    <w:rsid w:val="00DF6323"/>
    <w:rsid w:val="00DF6494"/>
    <w:rsid w:val="00DF75F4"/>
    <w:rsid w:val="00DF7653"/>
    <w:rsid w:val="00DF7B13"/>
    <w:rsid w:val="00DF7E43"/>
    <w:rsid w:val="00E00481"/>
    <w:rsid w:val="00E004BF"/>
    <w:rsid w:val="00E00539"/>
    <w:rsid w:val="00E0053B"/>
    <w:rsid w:val="00E005A4"/>
    <w:rsid w:val="00E00746"/>
    <w:rsid w:val="00E00C96"/>
    <w:rsid w:val="00E00E26"/>
    <w:rsid w:val="00E01271"/>
    <w:rsid w:val="00E017C4"/>
    <w:rsid w:val="00E0219B"/>
    <w:rsid w:val="00E02372"/>
    <w:rsid w:val="00E02546"/>
    <w:rsid w:val="00E02578"/>
    <w:rsid w:val="00E028D0"/>
    <w:rsid w:val="00E02F17"/>
    <w:rsid w:val="00E030E1"/>
    <w:rsid w:val="00E03158"/>
    <w:rsid w:val="00E03A2B"/>
    <w:rsid w:val="00E03E05"/>
    <w:rsid w:val="00E040A4"/>
    <w:rsid w:val="00E04464"/>
    <w:rsid w:val="00E04531"/>
    <w:rsid w:val="00E04819"/>
    <w:rsid w:val="00E0488D"/>
    <w:rsid w:val="00E04A99"/>
    <w:rsid w:val="00E04B07"/>
    <w:rsid w:val="00E04E25"/>
    <w:rsid w:val="00E04E51"/>
    <w:rsid w:val="00E05321"/>
    <w:rsid w:val="00E05644"/>
    <w:rsid w:val="00E0591A"/>
    <w:rsid w:val="00E0613D"/>
    <w:rsid w:val="00E0614F"/>
    <w:rsid w:val="00E065F7"/>
    <w:rsid w:val="00E06A1D"/>
    <w:rsid w:val="00E06B97"/>
    <w:rsid w:val="00E06BAD"/>
    <w:rsid w:val="00E06DF4"/>
    <w:rsid w:val="00E06EC8"/>
    <w:rsid w:val="00E0711E"/>
    <w:rsid w:val="00E07349"/>
    <w:rsid w:val="00E07BBD"/>
    <w:rsid w:val="00E07C0D"/>
    <w:rsid w:val="00E07E82"/>
    <w:rsid w:val="00E1007C"/>
    <w:rsid w:val="00E106A8"/>
    <w:rsid w:val="00E10C60"/>
    <w:rsid w:val="00E11037"/>
    <w:rsid w:val="00E112A2"/>
    <w:rsid w:val="00E1158A"/>
    <w:rsid w:val="00E11A3A"/>
    <w:rsid w:val="00E11B87"/>
    <w:rsid w:val="00E12365"/>
    <w:rsid w:val="00E12C90"/>
    <w:rsid w:val="00E131FB"/>
    <w:rsid w:val="00E1344E"/>
    <w:rsid w:val="00E1357B"/>
    <w:rsid w:val="00E138DE"/>
    <w:rsid w:val="00E13B4E"/>
    <w:rsid w:val="00E13CFF"/>
    <w:rsid w:val="00E13DA3"/>
    <w:rsid w:val="00E14014"/>
    <w:rsid w:val="00E143C9"/>
    <w:rsid w:val="00E144BD"/>
    <w:rsid w:val="00E1499F"/>
    <w:rsid w:val="00E14BB0"/>
    <w:rsid w:val="00E14C95"/>
    <w:rsid w:val="00E15142"/>
    <w:rsid w:val="00E15200"/>
    <w:rsid w:val="00E15498"/>
    <w:rsid w:val="00E15611"/>
    <w:rsid w:val="00E15C48"/>
    <w:rsid w:val="00E16376"/>
    <w:rsid w:val="00E1678C"/>
    <w:rsid w:val="00E169A9"/>
    <w:rsid w:val="00E16A7C"/>
    <w:rsid w:val="00E16A8E"/>
    <w:rsid w:val="00E16AB4"/>
    <w:rsid w:val="00E16F98"/>
    <w:rsid w:val="00E17342"/>
    <w:rsid w:val="00E177CA"/>
    <w:rsid w:val="00E17809"/>
    <w:rsid w:val="00E179A8"/>
    <w:rsid w:val="00E20180"/>
    <w:rsid w:val="00E2022B"/>
    <w:rsid w:val="00E206B9"/>
    <w:rsid w:val="00E20791"/>
    <w:rsid w:val="00E2081F"/>
    <w:rsid w:val="00E20E82"/>
    <w:rsid w:val="00E20FEA"/>
    <w:rsid w:val="00E21BEC"/>
    <w:rsid w:val="00E22CFA"/>
    <w:rsid w:val="00E22F69"/>
    <w:rsid w:val="00E23113"/>
    <w:rsid w:val="00E23FC9"/>
    <w:rsid w:val="00E24700"/>
    <w:rsid w:val="00E24793"/>
    <w:rsid w:val="00E24C55"/>
    <w:rsid w:val="00E24F2C"/>
    <w:rsid w:val="00E25756"/>
    <w:rsid w:val="00E25B29"/>
    <w:rsid w:val="00E25B45"/>
    <w:rsid w:val="00E2611A"/>
    <w:rsid w:val="00E26246"/>
    <w:rsid w:val="00E26777"/>
    <w:rsid w:val="00E26792"/>
    <w:rsid w:val="00E26B73"/>
    <w:rsid w:val="00E26F93"/>
    <w:rsid w:val="00E26F96"/>
    <w:rsid w:val="00E26FB6"/>
    <w:rsid w:val="00E26FBD"/>
    <w:rsid w:val="00E27082"/>
    <w:rsid w:val="00E270FB"/>
    <w:rsid w:val="00E27B87"/>
    <w:rsid w:val="00E27E8E"/>
    <w:rsid w:val="00E27FF9"/>
    <w:rsid w:val="00E302A5"/>
    <w:rsid w:val="00E30558"/>
    <w:rsid w:val="00E307A1"/>
    <w:rsid w:val="00E308C7"/>
    <w:rsid w:val="00E318BB"/>
    <w:rsid w:val="00E31931"/>
    <w:rsid w:val="00E31B02"/>
    <w:rsid w:val="00E31CED"/>
    <w:rsid w:val="00E32328"/>
    <w:rsid w:val="00E3244D"/>
    <w:rsid w:val="00E324F8"/>
    <w:rsid w:val="00E32514"/>
    <w:rsid w:val="00E32A1A"/>
    <w:rsid w:val="00E32D00"/>
    <w:rsid w:val="00E3304B"/>
    <w:rsid w:val="00E333C1"/>
    <w:rsid w:val="00E33859"/>
    <w:rsid w:val="00E33BBD"/>
    <w:rsid w:val="00E33F10"/>
    <w:rsid w:val="00E34126"/>
    <w:rsid w:val="00E34260"/>
    <w:rsid w:val="00E3465C"/>
    <w:rsid w:val="00E348C0"/>
    <w:rsid w:val="00E34CDE"/>
    <w:rsid w:val="00E34E4E"/>
    <w:rsid w:val="00E3524F"/>
    <w:rsid w:val="00E35421"/>
    <w:rsid w:val="00E354AA"/>
    <w:rsid w:val="00E359EA"/>
    <w:rsid w:val="00E35A84"/>
    <w:rsid w:val="00E35AF0"/>
    <w:rsid w:val="00E35C4D"/>
    <w:rsid w:val="00E35F75"/>
    <w:rsid w:val="00E3648E"/>
    <w:rsid w:val="00E36779"/>
    <w:rsid w:val="00E368C6"/>
    <w:rsid w:val="00E36C36"/>
    <w:rsid w:val="00E36C80"/>
    <w:rsid w:val="00E3726A"/>
    <w:rsid w:val="00E37E7A"/>
    <w:rsid w:val="00E402E3"/>
    <w:rsid w:val="00E404C5"/>
    <w:rsid w:val="00E40A9D"/>
    <w:rsid w:val="00E40CBC"/>
    <w:rsid w:val="00E40DA9"/>
    <w:rsid w:val="00E41023"/>
    <w:rsid w:val="00E4125B"/>
    <w:rsid w:val="00E41585"/>
    <w:rsid w:val="00E41EBE"/>
    <w:rsid w:val="00E42012"/>
    <w:rsid w:val="00E420A4"/>
    <w:rsid w:val="00E422AF"/>
    <w:rsid w:val="00E42B2A"/>
    <w:rsid w:val="00E42D36"/>
    <w:rsid w:val="00E42D58"/>
    <w:rsid w:val="00E43852"/>
    <w:rsid w:val="00E43A82"/>
    <w:rsid w:val="00E44B87"/>
    <w:rsid w:val="00E44C61"/>
    <w:rsid w:val="00E455ED"/>
    <w:rsid w:val="00E459C0"/>
    <w:rsid w:val="00E45C53"/>
    <w:rsid w:val="00E465AE"/>
    <w:rsid w:val="00E469D6"/>
    <w:rsid w:val="00E46D66"/>
    <w:rsid w:val="00E470F7"/>
    <w:rsid w:val="00E47260"/>
    <w:rsid w:val="00E473F5"/>
    <w:rsid w:val="00E477C6"/>
    <w:rsid w:val="00E47822"/>
    <w:rsid w:val="00E47993"/>
    <w:rsid w:val="00E502B8"/>
    <w:rsid w:val="00E5087A"/>
    <w:rsid w:val="00E50987"/>
    <w:rsid w:val="00E509B5"/>
    <w:rsid w:val="00E50D30"/>
    <w:rsid w:val="00E50EC7"/>
    <w:rsid w:val="00E51BAC"/>
    <w:rsid w:val="00E52162"/>
    <w:rsid w:val="00E52AE7"/>
    <w:rsid w:val="00E52C7F"/>
    <w:rsid w:val="00E53626"/>
    <w:rsid w:val="00E536B2"/>
    <w:rsid w:val="00E536CC"/>
    <w:rsid w:val="00E54555"/>
    <w:rsid w:val="00E54682"/>
    <w:rsid w:val="00E54972"/>
    <w:rsid w:val="00E54A16"/>
    <w:rsid w:val="00E54A2D"/>
    <w:rsid w:val="00E5530F"/>
    <w:rsid w:val="00E55715"/>
    <w:rsid w:val="00E5578D"/>
    <w:rsid w:val="00E558F6"/>
    <w:rsid w:val="00E55E0D"/>
    <w:rsid w:val="00E55F52"/>
    <w:rsid w:val="00E5611E"/>
    <w:rsid w:val="00E56155"/>
    <w:rsid w:val="00E5615C"/>
    <w:rsid w:val="00E562EC"/>
    <w:rsid w:val="00E564FE"/>
    <w:rsid w:val="00E56957"/>
    <w:rsid w:val="00E5699C"/>
    <w:rsid w:val="00E56FC1"/>
    <w:rsid w:val="00E572A6"/>
    <w:rsid w:val="00E57418"/>
    <w:rsid w:val="00E57848"/>
    <w:rsid w:val="00E57ADB"/>
    <w:rsid w:val="00E57BA7"/>
    <w:rsid w:val="00E57E3B"/>
    <w:rsid w:val="00E57F6F"/>
    <w:rsid w:val="00E60744"/>
    <w:rsid w:val="00E60A39"/>
    <w:rsid w:val="00E60BEB"/>
    <w:rsid w:val="00E60E33"/>
    <w:rsid w:val="00E612F1"/>
    <w:rsid w:val="00E6152D"/>
    <w:rsid w:val="00E61608"/>
    <w:rsid w:val="00E61AEC"/>
    <w:rsid w:val="00E61E35"/>
    <w:rsid w:val="00E6268B"/>
    <w:rsid w:val="00E6276E"/>
    <w:rsid w:val="00E62B60"/>
    <w:rsid w:val="00E62F62"/>
    <w:rsid w:val="00E632C0"/>
    <w:rsid w:val="00E6351B"/>
    <w:rsid w:val="00E637DF"/>
    <w:rsid w:val="00E63A99"/>
    <w:rsid w:val="00E64008"/>
    <w:rsid w:val="00E6472F"/>
    <w:rsid w:val="00E64BA4"/>
    <w:rsid w:val="00E64C7A"/>
    <w:rsid w:val="00E64DF5"/>
    <w:rsid w:val="00E657E8"/>
    <w:rsid w:val="00E65CCB"/>
    <w:rsid w:val="00E65FA8"/>
    <w:rsid w:val="00E661B9"/>
    <w:rsid w:val="00E668EA"/>
    <w:rsid w:val="00E66AC5"/>
    <w:rsid w:val="00E66C31"/>
    <w:rsid w:val="00E66C36"/>
    <w:rsid w:val="00E67550"/>
    <w:rsid w:val="00E675A6"/>
    <w:rsid w:val="00E67A96"/>
    <w:rsid w:val="00E67AE1"/>
    <w:rsid w:val="00E67AFC"/>
    <w:rsid w:val="00E70B7D"/>
    <w:rsid w:val="00E70DD5"/>
    <w:rsid w:val="00E713D3"/>
    <w:rsid w:val="00E714A8"/>
    <w:rsid w:val="00E7166F"/>
    <w:rsid w:val="00E71CB7"/>
    <w:rsid w:val="00E71E13"/>
    <w:rsid w:val="00E72840"/>
    <w:rsid w:val="00E731D2"/>
    <w:rsid w:val="00E738D5"/>
    <w:rsid w:val="00E73A64"/>
    <w:rsid w:val="00E74122"/>
    <w:rsid w:val="00E749D8"/>
    <w:rsid w:val="00E74AA8"/>
    <w:rsid w:val="00E74E39"/>
    <w:rsid w:val="00E75CC8"/>
    <w:rsid w:val="00E762E6"/>
    <w:rsid w:val="00E76338"/>
    <w:rsid w:val="00E76892"/>
    <w:rsid w:val="00E768DF"/>
    <w:rsid w:val="00E76FD2"/>
    <w:rsid w:val="00E77DAB"/>
    <w:rsid w:val="00E77ECA"/>
    <w:rsid w:val="00E77FBA"/>
    <w:rsid w:val="00E80001"/>
    <w:rsid w:val="00E8001A"/>
    <w:rsid w:val="00E806E1"/>
    <w:rsid w:val="00E80C11"/>
    <w:rsid w:val="00E80C94"/>
    <w:rsid w:val="00E80F52"/>
    <w:rsid w:val="00E810D6"/>
    <w:rsid w:val="00E81155"/>
    <w:rsid w:val="00E81709"/>
    <w:rsid w:val="00E81742"/>
    <w:rsid w:val="00E81DB4"/>
    <w:rsid w:val="00E81E05"/>
    <w:rsid w:val="00E82715"/>
    <w:rsid w:val="00E82A86"/>
    <w:rsid w:val="00E82B7A"/>
    <w:rsid w:val="00E82EB3"/>
    <w:rsid w:val="00E82FEB"/>
    <w:rsid w:val="00E83077"/>
    <w:rsid w:val="00E8315E"/>
    <w:rsid w:val="00E8358C"/>
    <w:rsid w:val="00E836FD"/>
    <w:rsid w:val="00E8377A"/>
    <w:rsid w:val="00E83DCE"/>
    <w:rsid w:val="00E84106"/>
    <w:rsid w:val="00E842F5"/>
    <w:rsid w:val="00E848D4"/>
    <w:rsid w:val="00E84D79"/>
    <w:rsid w:val="00E84EDC"/>
    <w:rsid w:val="00E85153"/>
    <w:rsid w:val="00E8516E"/>
    <w:rsid w:val="00E852B9"/>
    <w:rsid w:val="00E852F0"/>
    <w:rsid w:val="00E8559B"/>
    <w:rsid w:val="00E85C18"/>
    <w:rsid w:val="00E85D23"/>
    <w:rsid w:val="00E86E7C"/>
    <w:rsid w:val="00E87C84"/>
    <w:rsid w:val="00E87F3A"/>
    <w:rsid w:val="00E9004E"/>
    <w:rsid w:val="00E900DB"/>
    <w:rsid w:val="00E905A6"/>
    <w:rsid w:val="00E90764"/>
    <w:rsid w:val="00E90C32"/>
    <w:rsid w:val="00E90F19"/>
    <w:rsid w:val="00E90F1F"/>
    <w:rsid w:val="00E912F8"/>
    <w:rsid w:val="00E914C2"/>
    <w:rsid w:val="00E91ADF"/>
    <w:rsid w:val="00E91EED"/>
    <w:rsid w:val="00E92B7E"/>
    <w:rsid w:val="00E92BBE"/>
    <w:rsid w:val="00E943B1"/>
    <w:rsid w:val="00E944FA"/>
    <w:rsid w:val="00E94626"/>
    <w:rsid w:val="00E946F6"/>
    <w:rsid w:val="00E950B2"/>
    <w:rsid w:val="00E95326"/>
    <w:rsid w:val="00E95462"/>
    <w:rsid w:val="00E955F8"/>
    <w:rsid w:val="00E956CA"/>
    <w:rsid w:val="00E95B1E"/>
    <w:rsid w:val="00E95DF2"/>
    <w:rsid w:val="00E96091"/>
    <w:rsid w:val="00E961ED"/>
    <w:rsid w:val="00E9625C"/>
    <w:rsid w:val="00E96498"/>
    <w:rsid w:val="00E964EA"/>
    <w:rsid w:val="00E965AF"/>
    <w:rsid w:val="00E96AC9"/>
    <w:rsid w:val="00E96B87"/>
    <w:rsid w:val="00E96B8E"/>
    <w:rsid w:val="00E96FAC"/>
    <w:rsid w:val="00E9702E"/>
    <w:rsid w:val="00E97144"/>
    <w:rsid w:val="00E97B7B"/>
    <w:rsid w:val="00EA01C2"/>
    <w:rsid w:val="00EA0927"/>
    <w:rsid w:val="00EA1756"/>
    <w:rsid w:val="00EA1AFE"/>
    <w:rsid w:val="00EA1BB1"/>
    <w:rsid w:val="00EA1D32"/>
    <w:rsid w:val="00EA2527"/>
    <w:rsid w:val="00EA271D"/>
    <w:rsid w:val="00EA2CA4"/>
    <w:rsid w:val="00EA2D11"/>
    <w:rsid w:val="00EA368B"/>
    <w:rsid w:val="00EA3759"/>
    <w:rsid w:val="00EA3CDA"/>
    <w:rsid w:val="00EA3F40"/>
    <w:rsid w:val="00EA3FBB"/>
    <w:rsid w:val="00EA43C1"/>
    <w:rsid w:val="00EA44AA"/>
    <w:rsid w:val="00EA46BB"/>
    <w:rsid w:val="00EA4843"/>
    <w:rsid w:val="00EA5B00"/>
    <w:rsid w:val="00EA60D6"/>
    <w:rsid w:val="00EA62BA"/>
    <w:rsid w:val="00EA6433"/>
    <w:rsid w:val="00EA69F5"/>
    <w:rsid w:val="00EA6EB7"/>
    <w:rsid w:val="00EA6F08"/>
    <w:rsid w:val="00EA719D"/>
    <w:rsid w:val="00EA7399"/>
    <w:rsid w:val="00EA7DF7"/>
    <w:rsid w:val="00EB02D5"/>
    <w:rsid w:val="00EB03E0"/>
    <w:rsid w:val="00EB0D9A"/>
    <w:rsid w:val="00EB0ED0"/>
    <w:rsid w:val="00EB110C"/>
    <w:rsid w:val="00EB1140"/>
    <w:rsid w:val="00EB1B93"/>
    <w:rsid w:val="00EB1BC9"/>
    <w:rsid w:val="00EB1C3A"/>
    <w:rsid w:val="00EB1CAE"/>
    <w:rsid w:val="00EB1CFE"/>
    <w:rsid w:val="00EB2952"/>
    <w:rsid w:val="00EB2A31"/>
    <w:rsid w:val="00EB2BE3"/>
    <w:rsid w:val="00EB2CF8"/>
    <w:rsid w:val="00EB372E"/>
    <w:rsid w:val="00EB3C23"/>
    <w:rsid w:val="00EB3EC1"/>
    <w:rsid w:val="00EB472B"/>
    <w:rsid w:val="00EB4C34"/>
    <w:rsid w:val="00EB4E99"/>
    <w:rsid w:val="00EB5442"/>
    <w:rsid w:val="00EB562F"/>
    <w:rsid w:val="00EB5844"/>
    <w:rsid w:val="00EB5A1E"/>
    <w:rsid w:val="00EB661A"/>
    <w:rsid w:val="00EB7028"/>
    <w:rsid w:val="00EB7525"/>
    <w:rsid w:val="00EB7664"/>
    <w:rsid w:val="00EB7804"/>
    <w:rsid w:val="00EB7956"/>
    <w:rsid w:val="00EB7A62"/>
    <w:rsid w:val="00EB7B24"/>
    <w:rsid w:val="00EB7B3E"/>
    <w:rsid w:val="00EB7D20"/>
    <w:rsid w:val="00EC03AD"/>
    <w:rsid w:val="00EC084A"/>
    <w:rsid w:val="00EC0884"/>
    <w:rsid w:val="00EC1007"/>
    <w:rsid w:val="00EC1051"/>
    <w:rsid w:val="00EC10C9"/>
    <w:rsid w:val="00EC110A"/>
    <w:rsid w:val="00EC132E"/>
    <w:rsid w:val="00EC175B"/>
    <w:rsid w:val="00EC1A80"/>
    <w:rsid w:val="00EC1B7E"/>
    <w:rsid w:val="00EC2024"/>
    <w:rsid w:val="00EC20A7"/>
    <w:rsid w:val="00EC211E"/>
    <w:rsid w:val="00EC21ED"/>
    <w:rsid w:val="00EC27E3"/>
    <w:rsid w:val="00EC2817"/>
    <w:rsid w:val="00EC2857"/>
    <w:rsid w:val="00EC35DF"/>
    <w:rsid w:val="00EC37BF"/>
    <w:rsid w:val="00EC53A0"/>
    <w:rsid w:val="00EC5526"/>
    <w:rsid w:val="00EC597E"/>
    <w:rsid w:val="00EC615C"/>
    <w:rsid w:val="00EC639A"/>
    <w:rsid w:val="00EC63AF"/>
    <w:rsid w:val="00EC66B0"/>
    <w:rsid w:val="00EC6AC4"/>
    <w:rsid w:val="00EC7023"/>
    <w:rsid w:val="00EC72AC"/>
    <w:rsid w:val="00EC757F"/>
    <w:rsid w:val="00EC7598"/>
    <w:rsid w:val="00EC78FD"/>
    <w:rsid w:val="00ED000D"/>
    <w:rsid w:val="00ED0057"/>
    <w:rsid w:val="00ED077C"/>
    <w:rsid w:val="00ED0EA2"/>
    <w:rsid w:val="00ED0F95"/>
    <w:rsid w:val="00ED1164"/>
    <w:rsid w:val="00ED1430"/>
    <w:rsid w:val="00ED151B"/>
    <w:rsid w:val="00ED1760"/>
    <w:rsid w:val="00ED1AC8"/>
    <w:rsid w:val="00ED1CBD"/>
    <w:rsid w:val="00ED1EB6"/>
    <w:rsid w:val="00ED2518"/>
    <w:rsid w:val="00ED2526"/>
    <w:rsid w:val="00ED2A60"/>
    <w:rsid w:val="00ED3011"/>
    <w:rsid w:val="00ED3306"/>
    <w:rsid w:val="00ED3A7A"/>
    <w:rsid w:val="00ED3AB9"/>
    <w:rsid w:val="00ED3B0E"/>
    <w:rsid w:val="00ED42A0"/>
    <w:rsid w:val="00ED459D"/>
    <w:rsid w:val="00ED4BA3"/>
    <w:rsid w:val="00ED5193"/>
    <w:rsid w:val="00ED5323"/>
    <w:rsid w:val="00ED57DB"/>
    <w:rsid w:val="00ED5BCE"/>
    <w:rsid w:val="00ED601E"/>
    <w:rsid w:val="00ED6833"/>
    <w:rsid w:val="00ED68E3"/>
    <w:rsid w:val="00ED698F"/>
    <w:rsid w:val="00ED69E5"/>
    <w:rsid w:val="00ED6BA4"/>
    <w:rsid w:val="00ED6FE2"/>
    <w:rsid w:val="00ED7656"/>
    <w:rsid w:val="00ED7797"/>
    <w:rsid w:val="00ED7EF9"/>
    <w:rsid w:val="00EE099A"/>
    <w:rsid w:val="00EE09EF"/>
    <w:rsid w:val="00EE1299"/>
    <w:rsid w:val="00EE1693"/>
    <w:rsid w:val="00EE1973"/>
    <w:rsid w:val="00EE1A43"/>
    <w:rsid w:val="00EE1BD5"/>
    <w:rsid w:val="00EE1F53"/>
    <w:rsid w:val="00EE276A"/>
    <w:rsid w:val="00EE294C"/>
    <w:rsid w:val="00EE2BA1"/>
    <w:rsid w:val="00EE2BE1"/>
    <w:rsid w:val="00EE2C42"/>
    <w:rsid w:val="00EE2D3C"/>
    <w:rsid w:val="00EE31A0"/>
    <w:rsid w:val="00EE31C3"/>
    <w:rsid w:val="00EE360E"/>
    <w:rsid w:val="00EE3903"/>
    <w:rsid w:val="00EE3FDF"/>
    <w:rsid w:val="00EE40B1"/>
    <w:rsid w:val="00EE41D3"/>
    <w:rsid w:val="00EE46E8"/>
    <w:rsid w:val="00EE4898"/>
    <w:rsid w:val="00EE4A47"/>
    <w:rsid w:val="00EE4CA3"/>
    <w:rsid w:val="00EE4F22"/>
    <w:rsid w:val="00EE50B0"/>
    <w:rsid w:val="00EE5568"/>
    <w:rsid w:val="00EE5D4C"/>
    <w:rsid w:val="00EE5E13"/>
    <w:rsid w:val="00EE6B4F"/>
    <w:rsid w:val="00EE6B83"/>
    <w:rsid w:val="00EE6D6C"/>
    <w:rsid w:val="00EE70AD"/>
    <w:rsid w:val="00EE7482"/>
    <w:rsid w:val="00EE78F6"/>
    <w:rsid w:val="00EE790D"/>
    <w:rsid w:val="00EF0169"/>
    <w:rsid w:val="00EF0230"/>
    <w:rsid w:val="00EF028F"/>
    <w:rsid w:val="00EF04DF"/>
    <w:rsid w:val="00EF05AA"/>
    <w:rsid w:val="00EF063B"/>
    <w:rsid w:val="00EF0C14"/>
    <w:rsid w:val="00EF171F"/>
    <w:rsid w:val="00EF18C7"/>
    <w:rsid w:val="00EF1E5E"/>
    <w:rsid w:val="00EF2305"/>
    <w:rsid w:val="00EF23DE"/>
    <w:rsid w:val="00EF24DA"/>
    <w:rsid w:val="00EF24F6"/>
    <w:rsid w:val="00EF2754"/>
    <w:rsid w:val="00EF2E31"/>
    <w:rsid w:val="00EF2E5B"/>
    <w:rsid w:val="00EF2E7A"/>
    <w:rsid w:val="00EF2E99"/>
    <w:rsid w:val="00EF324B"/>
    <w:rsid w:val="00EF3271"/>
    <w:rsid w:val="00EF342C"/>
    <w:rsid w:val="00EF3594"/>
    <w:rsid w:val="00EF3781"/>
    <w:rsid w:val="00EF3930"/>
    <w:rsid w:val="00EF3B50"/>
    <w:rsid w:val="00EF3CBB"/>
    <w:rsid w:val="00EF3F2E"/>
    <w:rsid w:val="00EF4403"/>
    <w:rsid w:val="00EF4954"/>
    <w:rsid w:val="00EF4A3C"/>
    <w:rsid w:val="00EF4D26"/>
    <w:rsid w:val="00EF502C"/>
    <w:rsid w:val="00EF50E3"/>
    <w:rsid w:val="00EF5281"/>
    <w:rsid w:val="00EF543C"/>
    <w:rsid w:val="00EF5777"/>
    <w:rsid w:val="00EF587F"/>
    <w:rsid w:val="00EF5C2D"/>
    <w:rsid w:val="00EF5DB9"/>
    <w:rsid w:val="00EF5E18"/>
    <w:rsid w:val="00EF6776"/>
    <w:rsid w:val="00EF69F3"/>
    <w:rsid w:val="00EF7199"/>
    <w:rsid w:val="00EF71A8"/>
    <w:rsid w:val="00EF7271"/>
    <w:rsid w:val="00EF7297"/>
    <w:rsid w:val="00EF7476"/>
    <w:rsid w:val="00EF74A0"/>
    <w:rsid w:val="00EF7D9A"/>
    <w:rsid w:val="00F001B3"/>
    <w:rsid w:val="00F0033B"/>
    <w:rsid w:val="00F00352"/>
    <w:rsid w:val="00F0051B"/>
    <w:rsid w:val="00F00B5F"/>
    <w:rsid w:val="00F00EC9"/>
    <w:rsid w:val="00F010E5"/>
    <w:rsid w:val="00F0151E"/>
    <w:rsid w:val="00F015D4"/>
    <w:rsid w:val="00F01785"/>
    <w:rsid w:val="00F019F6"/>
    <w:rsid w:val="00F01C02"/>
    <w:rsid w:val="00F01EB3"/>
    <w:rsid w:val="00F024FA"/>
    <w:rsid w:val="00F0273D"/>
    <w:rsid w:val="00F027CE"/>
    <w:rsid w:val="00F02AAE"/>
    <w:rsid w:val="00F03302"/>
    <w:rsid w:val="00F035C1"/>
    <w:rsid w:val="00F0418B"/>
    <w:rsid w:val="00F048EA"/>
    <w:rsid w:val="00F04A94"/>
    <w:rsid w:val="00F04E2C"/>
    <w:rsid w:val="00F05102"/>
    <w:rsid w:val="00F05249"/>
    <w:rsid w:val="00F05513"/>
    <w:rsid w:val="00F057FF"/>
    <w:rsid w:val="00F062EA"/>
    <w:rsid w:val="00F06B6D"/>
    <w:rsid w:val="00F06C1D"/>
    <w:rsid w:val="00F06CC5"/>
    <w:rsid w:val="00F07AED"/>
    <w:rsid w:val="00F07F2E"/>
    <w:rsid w:val="00F10343"/>
    <w:rsid w:val="00F1090B"/>
    <w:rsid w:val="00F10B9D"/>
    <w:rsid w:val="00F10D84"/>
    <w:rsid w:val="00F10D93"/>
    <w:rsid w:val="00F1153B"/>
    <w:rsid w:val="00F12246"/>
    <w:rsid w:val="00F12748"/>
    <w:rsid w:val="00F12983"/>
    <w:rsid w:val="00F12C0D"/>
    <w:rsid w:val="00F12C9E"/>
    <w:rsid w:val="00F12EB5"/>
    <w:rsid w:val="00F13623"/>
    <w:rsid w:val="00F13748"/>
    <w:rsid w:val="00F13E2E"/>
    <w:rsid w:val="00F144AB"/>
    <w:rsid w:val="00F145D3"/>
    <w:rsid w:val="00F1475F"/>
    <w:rsid w:val="00F148A7"/>
    <w:rsid w:val="00F148E0"/>
    <w:rsid w:val="00F14EDD"/>
    <w:rsid w:val="00F14F42"/>
    <w:rsid w:val="00F15C45"/>
    <w:rsid w:val="00F15D39"/>
    <w:rsid w:val="00F1628E"/>
    <w:rsid w:val="00F163BA"/>
    <w:rsid w:val="00F1650C"/>
    <w:rsid w:val="00F16BE9"/>
    <w:rsid w:val="00F16DC4"/>
    <w:rsid w:val="00F16FF2"/>
    <w:rsid w:val="00F172AD"/>
    <w:rsid w:val="00F17513"/>
    <w:rsid w:val="00F175B0"/>
    <w:rsid w:val="00F176CF"/>
    <w:rsid w:val="00F17A2C"/>
    <w:rsid w:val="00F17A43"/>
    <w:rsid w:val="00F17C13"/>
    <w:rsid w:val="00F17E9B"/>
    <w:rsid w:val="00F20670"/>
    <w:rsid w:val="00F20987"/>
    <w:rsid w:val="00F213EE"/>
    <w:rsid w:val="00F2172F"/>
    <w:rsid w:val="00F21F5F"/>
    <w:rsid w:val="00F22030"/>
    <w:rsid w:val="00F226BA"/>
    <w:rsid w:val="00F226E1"/>
    <w:rsid w:val="00F22BD8"/>
    <w:rsid w:val="00F22F08"/>
    <w:rsid w:val="00F236C0"/>
    <w:rsid w:val="00F2388F"/>
    <w:rsid w:val="00F238BC"/>
    <w:rsid w:val="00F23B73"/>
    <w:rsid w:val="00F23BD4"/>
    <w:rsid w:val="00F23D5D"/>
    <w:rsid w:val="00F23D65"/>
    <w:rsid w:val="00F23E48"/>
    <w:rsid w:val="00F23FC7"/>
    <w:rsid w:val="00F243BE"/>
    <w:rsid w:val="00F24A91"/>
    <w:rsid w:val="00F2501F"/>
    <w:rsid w:val="00F251BB"/>
    <w:rsid w:val="00F25285"/>
    <w:rsid w:val="00F2562E"/>
    <w:rsid w:val="00F256FE"/>
    <w:rsid w:val="00F25714"/>
    <w:rsid w:val="00F2574D"/>
    <w:rsid w:val="00F25C21"/>
    <w:rsid w:val="00F25D05"/>
    <w:rsid w:val="00F25DAE"/>
    <w:rsid w:val="00F2670D"/>
    <w:rsid w:val="00F267A8"/>
    <w:rsid w:val="00F267F0"/>
    <w:rsid w:val="00F26854"/>
    <w:rsid w:val="00F26980"/>
    <w:rsid w:val="00F26A3A"/>
    <w:rsid w:val="00F26C43"/>
    <w:rsid w:val="00F26EB5"/>
    <w:rsid w:val="00F26F71"/>
    <w:rsid w:val="00F271D5"/>
    <w:rsid w:val="00F27585"/>
    <w:rsid w:val="00F2796B"/>
    <w:rsid w:val="00F303E2"/>
    <w:rsid w:val="00F30429"/>
    <w:rsid w:val="00F30B4C"/>
    <w:rsid w:val="00F30B78"/>
    <w:rsid w:val="00F30B9E"/>
    <w:rsid w:val="00F30CFD"/>
    <w:rsid w:val="00F30F13"/>
    <w:rsid w:val="00F3114B"/>
    <w:rsid w:val="00F3170F"/>
    <w:rsid w:val="00F31C96"/>
    <w:rsid w:val="00F31E54"/>
    <w:rsid w:val="00F31EF4"/>
    <w:rsid w:val="00F3230A"/>
    <w:rsid w:val="00F32460"/>
    <w:rsid w:val="00F32547"/>
    <w:rsid w:val="00F326FB"/>
    <w:rsid w:val="00F32925"/>
    <w:rsid w:val="00F3313B"/>
    <w:rsid w:val="00F33F5D"/>
    <w:rsid w:val="00F34354"/>
    <w:rsid w:val="00F34618"/>
    <w:rsid w:val="00F3478D"/>
    <w:rsid w:val="00F348A3"/>
    <w:rsid w:val="00F34DA1"/>
    <w:rsid w:val="00F35B87"/>
    <w:rsid w:val="00F35C80"/>
    <w:rsid w:val="00F36304"/>
    <w:rsid w:val="00F3633C"/>
    <w:rsid w:val="00F36781"/>
    <w:rsid w:val="00F36E70"/>
    <w:rsid w:val="00F36F46"/>
    <w:rsid w:val="00F3763B"/>
    <w:rsid w:val="00F3791A"/>
    <w:rsid w:val="00F37DF6"/>
    <w:rsid w:val="00F40D04"/>
    <w:rsid w:val="00F40D3A"/>
    <w:rsid w:val="00F41047"/>
    <w:rsid w:val="00F410C8"/>
    <w:rsid w:val="00F41A89"/>
    <w:rsid w:val="00F41BF2"/>
    <w:rsid w:val="00F41C1B"/>
    <w:rsid w:val="00F420C7"/>
    <w:rsid w:val="00F420EE"/>
    <w:rsid w:val="00F4286B"/>
    <w:rsid w:val="00F42E84"/>
    <w:rsid w:val="00F43042"/>
    <w:rsid w:val="00F431AF"/>
    <w:rsid w:val="00F431C4"/>
    <w:rsid w:val="00F43F19"/>
    <w:rsid w:val="00F440C3"/>
    <w:rsid w:val="00F44256"/>
    <w:rsid w:val="00F44571"/>
    <w:rsid w:val="00F44665"/>
    <w:rsid w:val="00F446C6"/>
    <w:rsid w:val="00F44989"/>
    <w:rsid w:val="00F44D0D"/>
    <w:rsid w:val="00F45666"/>
    <w:rsid w:val="00F458A9"/>
    <w:rsid w:val="00F45C49"/>
    <w:rsid w:val="00F46381"/>
    <w:rsid w:val="00F46413"/>
    <w:rsid w:val="00F464E2"/>
    <w:rsid w:val="00F46AA0"/>
    <w:rsid w:val="00F46CCD"/>
    <w:rsid w:val="00F47021"/>
    <w:rsid w:val="00F470CF"/>
    <w:rsid w:val="00F471AC"/>
    <w:rsid w:val="00F479CC"/>
    <w:rsid w:val="00F50269"/>
    <w:rsid w:val="00F50994"/>
    <w:rsid w:val="00F50A7C"/>
    <w:rsid w:val="00F51186"/>
    <w:rsid w:val="00F5152F"/>
    <w:rsid w:val="00F51609"/>
    <w:rsid w:val="00F51BA5"/>
    <w:rsid w:val="00F51D34"/>
    <w:rsid w:val="00F51DEE"/>
    <w:rsid w:val="00F521F1"/>
    <w:rsid w:val="00F52351"/>
    <w:rsid w:val="00F52E59"/>
    <w:rsid w:val="00F531D4"/>
    <w:rsid w:val="00F53DF3"/>
    <w:rsid w:val="00F5410D"/>
    <w:rsid w:val="00F54A74"/>
    <w:rsid w:val="00F54D0C"/>
    <w:rsid w:val="00F54E04"/>
    <w:rsid w:val="00F54F39"/>
    <w:rsid w:val="00F55D3C"/>
    <w:rsid w:val="00F562EC"/>
    <w:rsid w:val="00F564DA"/>
    <w:rsid w:val="00F56A4E"/>
    <w:rsid w:val="00F56A68"/>
    <w:rsid w:val="00F56A9A"/>
    <w:rsid w:val="00F5759D"/>
    <w:rsid w:val="00F57C5F"/>
    <w:rsid w:val="00F60082"/>
    <w:rsid w:val="00F6009D"/>
    <w:rsid w:val="00F6087C"/>
    <w:rsid w:val="00F608C7"/>
    <w:rsid w:val="00F60946"/>
    <w:rsid w:val="00F610A3"/>
    <w:rsid w:val="00F61426"/>
    <w:rsid w:val="00F614E8"/>
    <w:rsid w:val="00F61527"/>
    <w:rsid w:val="00F61637"/>
    <w:rsid w:val="00F61C12"/>
    <w:rsid w:val="00F61FA6"/>
    <w:rsid w:val="00F62180"/>
    <w:rsid w:val="00F622F1"/>
    <w:rsid w:val="00F62415"/>
    <w:rsid w:val="00F62577"/>
    <w:rsid w:val="00F627D6"/>
    <w:rsid w:val="00F62B13"/>
    <w:rsid w:val="00F62BA3"/>
    <w:rsid w:val="00F62D90"/>
    <w:rsid w:val="00F62F55"/>
    <w:rsid w:val="00F63281"/>
    <w:rsid w:val="00F633AA"/>
    <w:rsid w:val="00F634A6"/>
    <w:rsid w:val="00F635A1"/>
    <w:rsid w:val="00F63643"/>
    <w:rsid w:val="00F637F3"/>
    <w:rsid w:val="00F63801"/>
    <w:rsid w:val="00F63ADD"/>
    <w:rsid w:val="00F63BCC"/>
    <w:rsid w:val="00F63D0B"/>
    <w:rsid w:val="00F64152"/>
    <w:rsid w:val="00F64230"/>
    <w:rsid w:val="00F6445D"/>
    <w:rsid w:val="00F646CC"/>
    <w:rsid w:val="00F646F5"/>
    <w:rsid w:val="00F649B2"/>
    <w:rsid w:val="00F64A05"/>
    <w:rsid w:val="00F64C7D"/>
    <w:rsid w:val="00F652F7"/>
    <w:rsid w:val="00F65686"/>
    <w:rsid w:val="00F656DA"/>
    <w:rsid w:val="00F65819"/>
    <w:rsid w:val="00F658E8"/>
    <w:rsid w:val="00F65B0F"/>
    <w:rsid w:val="00F6609B"/>
    <w:rsid w:val="00F660E0"/>
    <w:rsid w:val="00F66437"/>
    <w:rsid w:val="00F664DF"/>
    <w:rsid w:val="00F6655E"/>
    <w:rsid w:val="00F6689A"/>
    <w:rsid w:val="00F668F8"/>
    <w:rsid w:val="00F66C97"/>
    <w:rsid w:val="00F66FB3"/>
    <w:rsid w:val="00F673F5"/>
    <w:rsid w:val="00F674F5"/>
    <w:rsid w:val="00F67B15"/>
    <w:rsid w:val="00F67B50"/>
    <w:rsid w:val="00F67B72"/>
    <w:rsid w:val="00F67BAB"/>
    <w:rsid w:val="00F67CC2"/>
    <w:rsid w:val="00F703CC"/>
    <w:rsid w:val="00F7064A"/>
    <w:rsid w:val="00F71438"/>
    <w:rsid w:val="00F71E56"/>
    <w:rsid w:val="00F72239"/>
    <w:rsid w:val="00F72965"/>
    <w:rsid w:val="00F72C43"/>
    <w:rsid w:val="00F72C47"/>
    <w:rsid w:val="00F72E48"/>
    <w:rsid w:val="00F72ED6"/>
    <w:rsid w:val="00F730BC"/>
    <w:rsid w:val="00F73478"/>
    <w:rsid w:val="00F734B4"/>
    <w:rsid w:val="00F737DE"/>
    <w:rsid w:val="00F73FDC"/>
    <w:rsid w:val="00F74593"/>
    <w:rsid w:val="00F74760"/>
    <w:rsid w:val="00F7523A"/>
    <w:rsid w:val="00F75466"/>
    <w:rsid w:val="00F757D6"/>
    <w:rsid w:val="00F75BDA"/>
    <w:rsid w:val="00F75E11"/>
    <w:rsid w:val="00F76496"/>
    <w:rsid w:val="00F76617"/>
    <w:rsid w:val="00F76625"/>
    <w:rsid w:val="00F766B6"/>
    <w:rsid w:val="00F769CF"/>
    <w:rsid w:val="00F76A12"/>
    <w:rsid w:val="00F76CC7"/>
    <w:rsid w:val="00F76D13"/>
    <w:rsid w:val="00F76EF9"/>
    <w:rsid w:val="00F77ACF"/>
    <w:rsid w:val="00F77C4C"/>
    <w:rsid w:val="00F801C6"/>
    <w:rsid w:val="00F80BD9"/>
    <w:rsid w:val="00F80C2F"/>
    <w:rsid w:val="00F812FD"/>
    <w:rsid w:val="00F81BBC"/>
    <w:rsid w:val="00F81C37"/>
    <w:rsid w:val="00F81E1D"/>
    <w:rsid w:val="00F81E49"/>
    <w:rsid w:val="00F81E98"/>
    <w:rsid w:val="00F826F3"/>
    <w:rsid w:val="00F82AFF"/>
    <w:rsid w:val="00F83147"/>
    <w:rsid w:val="00F834CB"/>
    <w:rsid w:val="00F8384E"/>
    <w:rsid w:val="00F83D57"/>
    <w:rsid w:val="00F8402D"/>
    <w:rsid w:val="00F84216"/>
    <w:rsid w:val="00F843FF"/>
    <w:rsid w:val="00F84753"/>
    <w:rsid w:val="00F84838"/>
    <w:rsid w:val="00F849F8"/>
    <w:rsid w:val="00F84DD1"/>
    <w:rsid w:val="00F859E0"/>
    <w:rsid w:val="00F85A15"/>
    <w:rsid w:val="00F872EE"/>
    <w:rsid w:val="00F87851"/>
    <w:rsid w:val="00F878A5"/>
    <w:rsid w:val="00F879C2"/>
    <w:rsid w:val="00F87AA2"/>
    <w:rsid w:val="00F87E04"/>
    <w:rsid w:val="00F87F93"/>
    <w:rsid w:val="00F900EF"/>
    <w:rsid w:val="00F90479"/>
    <w:rsid w:val="00F904B9"/>
    <w:rsid w:val="00F905B8"/>
    <w:rsid w:val="00F90669"/>
    <w:rsid w:val="00F910F1"/>
    <w:rsid w:val="00F915FC"/>
    <w:rsid w:val="00F91714"/>
    <w:rsid w:val="00F91C8E"/>
    <w:rsid w:val="00F91E25"/>
    <w:rsid w:val="00F91EF5"/>
    <w:rsid w:val="00F9203C"/>
    <w:rsid w:val="00F9209C"/>
    <w:rsid w:val="00F92749"/>
    <w:rsid w:val="00F928D5"/>
    <w:rsid w:val="00F92F7F"/>
    <w:rsid w:val="00F93195"/>
    <w:rsid w:val="00F93939"/>
    <w:rsid w:val="00F94074"/>
    <w:rsid w:val="00F942DD"/>
    <w:rsid w:val="00F943CC"/>
    <w:rsid w:val="00F94505"/>
    <w:rsid w:val="00F94B13"/>
    <w:rsid w:val="00F94D33"/>
    <w:rsid w:val="00F94F26"/>
    <w:rsid w:val="00F94FBE"/>
    <w:rsid w:val="00F95109"/>
    <w:rsid w:val="00F954B9"/>
    <w:rsid w:val="00F954F0"/>
    <w:rsid w:val="00F957D9"/>
    <w:rsid w:val="00F96079"/>
    <w:rsid w:val="00F967C1"/>
    <w:rsid w:val="00F9683E"/>
    <w:rsid w:val="00F96AB2"/>
    <w:rsid w:val="00F96B7C"/>
    <w:rsid w:val="00F96DC7"/>
    <w:rsid w:val="00F97F4A"/>
    <w:rsid w:val="00F97FCF"/>
    <w:rsid w:val="00F97FD8"/>
    <w:rsid w:val="00FA00B4"/>
    <w:rsid w:val="00FA0158"/>
    <w:rsid w:val="00FA0933"/>
    <w:rsid w:val="00FA0D3C"/>
    <w:rsid w:val="00FA0EBB"/>
    <w:rsid w:val="00FA0FB4"/>
    <w:rsid w:val="00FA10A5"/>
    <w:rsid w:val="00FA1119"/>
    <w:rsid w:val="00FA1A4F"/>
    <w:rsid w:val="00FA1C01"/>
    <w:rsid w:val="00FA1D0B"/>
    <w:rsid w:val="00FA1E45"/>
    <w:rsid w:val="00FA1EF0"/>
    <w:rsid w:val="00FA2456"/>
    <w:rsid w:val="00FA289A"/>
    <w:rsid w:val="00FA42F3"/>
    <w:rsid w:val="00FA4463"/>
    <w:rsid w:val="00FA457E"/>
    <w:rsid w:val="00FA51B0"/>
    <w:rsid w:val="00FA5288"/>
    <w:rsid w:val="00FA556D"/>
    <w:rsid w:val="00FA5B5B"/>
    <w:rsid w:val="00FA5DCD"/>
    <w:rsid w:val="00FA60FA"/>
    <w:rsid w:val="00FA64E5"/>
    <w:rsid w:val="00FA6997"/>
    <w:rsid w:val="00FA6A78"/>
    <w:rsid w:val="00FA72BC"/>
    <w:rsid w:val="00FA7A93"/>
    <w:rsid w:val="00FA7BC7"/>
    <w:rsid w:val="00FB00B7"/>
    <w:rsid w:val="00FB0248"/>
    <w:rsid w:val="00FB0711"/>
    <w:rsid w:val="00FB081D"/>
    <w:rsid w:val="00FB1619"/>
    <w:rsid w:val="00FB18A8"/>
    <w:rsid w:val="00FB1D21"/>
    <w:rsid w:val="00FB212F"/>
    <w:rsid w:val="00FB26E1"/>
    <w:rsid w:val="00FB2F69"/>
    <w:rsid w:val="00FB30B9"/>
    <w:rsid w:val="00FB32BF"/>
    <w:rsid w:val="00FB32C9"/>
    <w:rsid w:val="00FB33F7"/>
    <w:rsid w:val="00FB397D"/>
    <w:rsid w:val="00FB3FA1"/>
    <w:rsid w:val="00FB4144"/>
    <w:rsid w:val="00FB483B"/>
    <w:rsid w:val="00FB4D08"/>
    <w:rsid w:val="00FB4E56"/>
    <w:rsid w:val="00FB4FD3"/>
    <w:rsid w:val="00FB5195"/>
    <w:rsid w:val="00FB56E6"/>
    <w:rsid w:val="00FB5993"/>
    <w:rsid w:val="00FB5B0A"/>
    <w:rsid w:val="00FB5CCC"/>
    <w:rsid w:val="00FB61CB"/>
    <w:rsid w:val="00FB6485"/>
    <w:rsid w:val="00FB6924"/>
    <w:rsid w:val="00FB707D"/>
    <w:rsid w:val="00FB74EE"/>
    <w:rsid w:val="00FB7667"/>
    <w:rsid w:val="00FB76C5"/>
    <w:rsid w:val="00FB7F6E"/>
    <w:rsid w:val="00FC069B"/>
    <w:rsid w:val="00FC0DD9"/>
    <w:rsid w:val="00FC0FCB"/>
    <w:rsid w:val="00FC1171"/>
    <w:rsid w:val="00FC12A8"/>
    <w:rsid w:val="00FC13A9"/>
    <w:rsid w:val="00FC14EC"/>
    <w:rsid w:val="00FC19AA"/>
    <w:rsid w:val="00FC1E72"/>
    <w:rsid w:val="00FC1F5E"/>
    <w:rsid w:val="00FC204F"/>
    <w:rsid w:val="00FC22B0"/>
    <w:rsid w:val="00FC22DE"/>
    <w:rsid w:val="00FC2420"/>
    <w:rsid w:val="00FC254D"/>
    <w:rsid w:val="00FC26F0"/>
    <w:rsid w:val="00FC2715"/>
    <w:rsid w:val="00FC28E4"/>
    <w:rsid w:val="00FC2987"/>
    <w:rsid w:val="00FC2EB3"/>
    <w:rsid w:val="00FC2F3A"/>
    <w:rsid w:val="00FC31F4"/>
    <w:rsid w:val="00FC3572"/>
    <w:rsid w:val="00FC36AA"/>
    <w:rsid w:val="00FC3CD6"/>
    <w:rsid w:val="00FC3E4E"/>
    <w:rsid w:val="00FC3F71"/>
    <w:rsid w:val="00FC4290"/>
    <w:rsid w:val="00FC47E8"/>
    <w:rsid w:val="00FC4B38"/>
    <w:rsid w:val="00FC4B63"/>
    <w:rsid w:val="00FC4D84"/>
    <w:rsid w:val="00FC5390"/>
    <w:rsid w:val="00FC53AC"/>
    <w:rsid w:val="00FC59B3"/>
    <w:rsid w:val="00FC5AF2"/>
    <w:rsid w:val="00FC5B5E"/>
    <w:rsid w:val="00FC5E4A"/>
    <w:rsid w:val="00FC6230"/>
    <w:rsid w:val="00FC632E"/>
    <w:rsid w:val="00FC6383"/>
    <w:rsid w:val="00FC63C9"/>
    <w:rsid w:val="00FC698D"/>
    <w:rsid w:val="00FC730F"/>
    <w:rsid w:val="00FC762F"/>
    <w:rsid w:val="00FC770E"/>
    <w:rsid w:val="00FD03AC"/>
    <w:rsid w:val="00FD084C"/>
    <w:rsid w:val="00FD0880"/>
    <w:rsid w:val="00FD0E6C"/>
    <w:rsid w:val="00FD0FA3"/>
    <w:rsid w:val="00FD1182"/>
    <w:rsid w:val="00FD1332"/>
    <w:rsid w:val="00FD135B"/>
    <w:rsid w:val="00FD156B"/>
    <w:rsid w:val="00FD16A6"/>
    <w:rsid w:val="00FD2195"/>
    <w:rsid w:val="00FD262B"/>
    <w:rsid w:val="00FD2F96"/>
    <w:rsid w:val="00FD3263"/>
    <w:rsid w:val="00FD3659"/>
    <w:rsid w:val="00FD38EE"/>
    <w:rsid w:val="00FD3D7C"/>
    <w:rsid w:val="00FD3DA7"/>
    <w:rsid w:val="00FD4223"/>
    <w:rsid w:val="00FD429F"/>
    <w:rsid w:val="00FD436B"/>
    <w:rsid w:val="00FD479A"/>
    <w:rsid w:val="00FD48CD"/>
    <w:rsid w:val="00FD4CA1"/>
    <w:rsid w:val="00FD4E95"/>
    <w:rsid w:val="00FD4F24"/>
    <w:rsid w:val="00FD4F49"/>
    <w:rsid w:val="00FD564F"/>
    <w:rsid w:val="00FD598A"/>
    <w:rsid w:val="00FD5B9A"/>
    <w:rsid w:val="00FD5BBD"/>
    <w:rsid w:val="00FD6633"/>
    <w:rsid w:val="00FD675E"/>
    <w:rsid w:val="00FD6856"/>
    <w:rsid w:val="00FD6957"/>
    <w:rsid w:val="00FD6A48"/>
    <w:rsid w:val="00FD6FF8"/>
    <w:rsid w:val="00FD7080"/>
    <w:rsid w:val="00FD74ED"/>
    <w:rsid w:val="00FD7B38"/>
    <w:rsid w:val="00FE0337"/>
    <w:rsid w:val="00FE0829"/>
    <w:rsid w:val="00FE0BDB"/>
    <w:rsid w:val="00FE0E6E"/>
    <w:rsid w:val="00FE10B9"/>
    <w:rsid w:val="00FE11EF"/>
    <w:rsid w:val="00FE15A7"/>
    <w:rsid w:val="00FE163B"/>
    <w:rsid w:val="00FE1F22"/>
    <w:rsid w:val="00FE226A"/>
    <w:rsid w:val="00FE226B"/>
    <w:rsid w:val="00FE26CB"/>
    <w:rsid w:val="00FE276F"/>
    <w:rsid w:val="00FE2808"/>
    <w:rsid w:val="00FE2B07"/>
    <w:rsid w:val="00FE2D09"/>
    <w:rsid w:val="00FE2DCB"/>
    <w:rsid w:val="00FE3164"/>
    <w:rsid w:val="00FE3219"/>
    <w:rsid w:val="00FE33A7"/>
    <w:rsid w:val="00FE372E"/>
    <w:rsid w:val="00FE38DF"/>
    <w:rsid w:val="00FE3E09"/>
    <w:rsid w:val="00FE56E2"/>
    <w:rsid w:val="00FE5B0F"/>
    <w:rsid w:val="00FE5D42"/>
    <w:rsid w:val="00FE6064"/>
    <w:rsid w:val="00FE60C1"/>
    <w:rsid w:val="00FE7510"/>
    <w:rsid w:val="00FE79AD"/>
    <w:rsid w:val="00FE7AE5"/>
    <w:rsid w:val="00FE7BB7"/>
    <w:rsid w:val="00FE7BE1"/>
    <w:rsid w:val="00FE7E3A"/>
    <w:rsid w:val="00FF0340"/>
    <w:rsid w:val="00FF036E"/>
    <w:rsid w:val="00FF0457"/>
    <w:rsid w:val="00FF04AB"/>
    <w:rsid w:val="00FF0580"/>
    <w:rsid w:val="00FF0883"/>
    <w:rsid w:val="00FF0BA9"/>
    <w:rsid w:val="00FF11C7"/>
    <w:rsid w:val="00FF18B6"/>
    <w:rsid w:val="00FF1B71"/>
    <w:rsid w:val="00FF1E49"/>
    <w:rsid w:val="00FF1F1C"/>
    <w:rsid w:val="00FF1FD3"/>
    <w:rsid w:val="00FF2381"/>
    <w:rsid w:val="00FF285D"/>
    <w:rsid w:val="00FF31D8"/>
    <w:rsid w:val="00FF357E"/>
    <w:rsid w:val="00FF3B7E"/>
    <w:rsid w:val="00FF3F6F"/>
    <w:rsid w:val="00FF3F73"/>
    <w:rsid w:val="00FF3FFA"/>
    <w:rsid w:val="00FF4498"/>
    <w:rsid w:val="00FF4545"/>
    <w:rsid w:val="00FF4C3B"/>
    <w:rsid w:val="00FF5101"/>
    <w:rsid w:val="00FF5178"/>
    <w:rsid w:val="00FF533E"/>
    <w:rsid w:val="00FF555B"/>
    <w:rsid w:val="00FF58ED"/>
    <w:rsid w:val="00FF600C"/>
    <w:rsid w:val="00FF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CEF"/>
    <w:pPr>
      <w:widowControl w:val="0"/>
      <w:autoSpaceDE w:val="0"/>
      <w:autoSpaceDN w:val="0"/>
      <w:adjustRightInd w:val="0"/>
      <w:spacing w:before="80"/>
      <w:jc w:val="both"/>
    </w:pPr>
    <w:rPr>
      <w:rFonts w:ascii="Arial" w:eastAsia="Times New Roman" w:hAnsi="Arial" w:cs="Arial"/>
      <w:noProof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01CEF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rsid w:val="00101CEF"/>
    <w:pPr>
      <w:widowControl/>
      <w:tabs>
        <w:tab w:val="center" w:pos="4536"/>
        <w:tab w:val="right" w:pos="9072"/>
      </w:tabs>
      <w:autoSpaceDE/>
      <w:autoSpaceDN/>
      <w:adjustRightInd/>
      <w:spacing w:before="0"/>
      <w:jc w:val="left"/>
    </w:pPr>
    <w:rPr>
      <w:rFonts w:ascii="Calibri" w:eastAsia="Calibri" w:hAnsi="Calibri" w:cs="Calibri"/>
      <w:noProof w:val="0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1CEF"/>
  </w:style>
  <w:style w:type="paragraph" w:styleId="NormalWeb">
    <w:name w:val="Normal (Web)"/>
    <w:basedOn w:val="Normal"/>
    <w:uiPriority w:val="99"/>
    <w:semiHidden/>
    <w:rsid w:val="00FB74EE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FB74E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B74EE"/>
    <w:pPr>
      <w:ind w:left="720"/>
    </w:pPr>
  </w:style>
  <w:style w:type="paragraph" w:styleId="Header">
    <w:name w:val="header"/>
    <w:basedOn w:val="Normal"/>
    <w:link w:val="HeaderChar"/>
    <w:uiPriority w:val="99"/>
    <w:rsid w:val="00FB74EE"/>
    <w:pPr>
      <w:widowControl/>
      <w:tabs>
        <w:tab w:val="center" w:pos="4536"/>
        <w:tab w:val="right" w:pos="9072"/>
      </w:tabs>
      <w:autoSpaceDE/>
      <w:autoSpaceDN/>
      <w:adjustRightInd/>
      <w:spacing w:before="0"/>
      <w:jc w:val="left"/>
    </w:pPr>
    <w:rPr>
      <w:rFonts w:ascii="Calibri" w:eastAsia="Calibri" w:hAnsi="Calibri" w:cs="Calibri"/>
      <w:noProof w:val="0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74EE"/>
    <w:rPr>
      <w:rFonts w:cs="Times New Roman"/>
    </w:rPr>
  </w:style>
  <w:style w:type="table" w:styleId="TableGrid">
    <w:name w:val="Table Grid"/>
    <w:basedOn w:val="TableNormal"/>
    <w:uiPriority w:val="99"/>
    <w:rsid w:val="00586C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86C27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6C27"/>
    <w:rPr>
      <w:rFonts w:ascii="Tahoma" w:hAnsi="Tahoma" w:cs="Tahoma"/>
      <w:noProof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ideodershane.com/fizik_vektorler_soru_cozumleri.htm" TargetMode="External"/><Relationship Id="rId18" Type="http://schemas.openxmlformats.org/officeDocument/2006/relationships/hyperlink" Target="http://www.saglik.im" TargetMode="External"/><Relationship Id="rId26" Type="http://schemas.openxmlformats.org/officeDocument/2006/relationships/footer" Target="footer5.xm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34" Type="http://schemas.openxmlformats.org/officeDocument/2006/relationships/footer" Target="footer9.xml"/><Relationship Id="rId7" Type="http://schemas.openxmlformats.org/officeDocument/2006/relationships/hyperlink" Target="http://www.sorubak.com/" TargetMode="External"/><Relationship Id="rId12" Type="http://schemas.openxmlformats.org/officeDocument/2006/relationships/hyperlink" Target="http://www.edebiyatfakultesi.com/sozcuk-turleri-slayt.htm" TargetMode="External"/><Relationship Id="rId17" Type="http://schemas.openxmlformats.org/officeDocument/2006/relationships/hyperlink" Target="http://www.videodershane.com/matematik_konu_anlatimi_cidemli_problemler.htm" TargetMode="External"/><Relationship Id="rId25" Type="http://schemas.openxmlformats.org/officeDocument/2006/relationships/header" Target="header4.xml"/><Relationship Id="rId33" Type="http://schemas.openxmlformats.org/officeDocument/2006/relationships/header" Target="header8.xml"/><Relationship Id="rId38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hyperlink" Target="http://www.edebiyatfakultesi.com/oyku-hikaye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ebiyatfakultesi.com/kelime-gruplari.htm" TargetMode="External"/><Relationship Id="rId24" Type="http://schemas.openxmlformats.org/officeDocument/2006/relationships/footer" Target="footer4.xml"/><Relationship Id="rId32" Type="http://schemas.openxmlformats.org/officeDocument/2006/relationships/footer" Target="footer8.xml"/><Relationship Id="rId37" Type="http://schemas.openxmlformats.org/officeDocument/2006/relationships/header" Target="header10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edebiyatfakultesi.com/oyku-hikaye" TargetMode="External"/><Relationship Id="rId23" Type="http://schemas.openxmlformats.org/officeDocument/2006/relationships/header" Target="header3.xml"/><Relationship Id="rId28" Type="http://schemas.openxmlformats.org/officeDocument/2006/relationships/footer" Target="footer6.xml"/><Relationship Id="rId36" Type="http://schemas.openxmlformats.org/officeDocument/2006/relationships/footer" Target="footer10.xml"/><Relationship Id="rId10" Type="http://schemas.openxmlformats.org/officeDocument/2006/relationships/hyperlink" Target="http://www.edebiyatfakultesi.com/duzyazi-turleri/ani" TargetMode="External"/><Relationship Id="rId19" Type="http://schemas.openxmlformats.org/officeDocument/2006/relationships/header" Target="header1.xml"/><Relationship Id="rId31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yperlink" Target="http://www.edebiyatfakultesi.com/duzyazi-turleri/ani" TargetMode="External"/><Relationship Id="rId14" Type="http://schemas.openxmlformats.org/officeDocument/2006/relationships/hyperlink" Target="http://www.edebiyatfakultesi.co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openxmlformats.org/officeDocument/2006/relationships/footer" Target="footer7.xml"/><Relationship Id="rId35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20</Pages>
  <Words>3231</Words>
  <Characters>18423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Exper</dc:creator>
  <cp:keywords>www.sorubak.com</cp:keywords>
  <dc:description>www.sorubak.com</dc:description>
  <cp:lastModifiedBy>edanur</cp:lastModifiedBy>
  <cp:revision>4</cp:revision>
  <dcterms:created xsi:type="dcterms:W3CDTF">2013-09-02T07:55:00Z</dcterms:created>
  <dcterms:modified xsi:type="dcterms:W3CDTF">2013-09-30T20:27:00Z</dcterms:modified>
  <cp:category>www.sorubak.com</cp:category>
</cp:coreProperties>
</file>