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4"/>
        <w:gridCol w:w="1127"/>
        <w:gridCol w:w="160"/>
        <w:gridCol w:w="1541"/>
        <w:gridCol w:w="1988"/>
        <w:gridCol w:w="4676"/>
      </w:tblGrid>
      <w:tr w:rsidR="00403308" w:rsidRPr="00677C32">
        <w:trPr>
          <w:trHeight w:val="12496"/>
        </w:trPr>
        <w:tc>
          <w:tcPr>
            <w:tcW w:w="5780" w:type="dxa"/>
            <w:gridSpan w:val="5"/>
          </w:tcPr>
          <w:p w:rsidR="00403308" w:rsidRPr="00677C32" w:rsidRDefault="00403308" w:rsidP="00B33191">
            <w:r w:rsidRPr="00677C32">
              <w:t>1)Aşağıdaki sözcüklerin eş anlamlarını yazınız?</w:t>
            </w:r>
          </w:p>
          <w:p w:rsidR="00403308" w:rsidRPr="00677C32" w:rsidRDefault="00403308" w:rsidP="00B33191">
            <w:r w:rsidRPr="00677C32">
              <w:t>Yaşlı:......................Kıyafet:.....................sözcük.............</w:t>
            </w:r>
          </w:p>
          <w:p w:rsidR="00403308" w:rsidRPr="00677C32" w:rsidRDefault="00403308" w:rsidP="00B33191">
            <w:r w:rsidRPr="00677C32">
              <w:t>Doktor:...........................Konuk:...................................</w:t>
            </w:r>
          </w:p>
          <w:p w:rsidR="00403308" w:rsidRPr="00677C32" w:rsidRDefault="00403308" w:rsidP="00B33191">
            <w:r w:rsidRPr="00677C32">
              <w:t>2)Aşağıdaki kelimelerin karşıt anlamını yazınız?</w:t>
            </w:r>
          </w:p>
          <w:p w:rsidR="00403308" w:rsidRPr="00677C32" w:rsidRDefault="00403308" w:rsidP="00B33191">
            <w:r w:rsidRPr="00677C32">
              <w:t xml:space="preserve"> İçeri:....................Kış:......................Büyük:........................</w:t>
            </w:r>
          </w:p>
          <w:p w:rsidR="00403308" w:rsidRPr="00677C32" w:rsidRDefault="00403308" w:rsidP="00B33191">
            <w:r w:rsidRPr="00677C32">
              <w:t>3)Aşağıdaki sözcükleri sözlükte bulunmasına göre sıralayınız?</w:t>
            </w:r>
          </w:p>
          <w:p w:rsidR="00403308" w:rsidRPr="00677C32" w:rsidRDefault="00403308" w:rsidP="00B33191">
            <w:r w:rsidRPr="00677C32">
              <w:t xml:space="preserve"> Hakan       Televizyon.       Masal       Levrek</w:t>
            </w:r>
          </w:p>
          <w:p w:rsidR="00403308" w:rsidRPr="00677C32" w:rsidRDefault="00403308" w:rsidP="00B33191">
            <w:r w:rsidRPr="00677C32">
              <w:t>4)Aşağıdaki kelimelerin ünlü ve ünsüz harflerini bulunuz?</w:t>
            </w:r>
          </w:p>
          <w:p w:rsidR="00403308" w:rsidRPr="00677C32" w:rsidRDefault="00403308" w:rsidP="00B33191">
            <w:r w:rsidRPr="00677C32">
              <w:t>Annem bugün bana kalem aldı.</w:t>
            </w:r>
          </w:p>
          <w:p w:rsidR="00403308" w:rsidRPr="00677C32" w:rsidRDefault="00403308" w:rsidP="00B33191">
            <w:r w:rsidRPr="00677C32">
              <w:t>Ünlü harfleri:................................</w:t>
            </w:r>
          </w:p>
          <w:p w:rsidR="00403308" w:rsidRPr="00677C32" w:rsidRDefault="00403308" w:rsidP="00B33191">
            <w:r w:rsidRPr="00677C32">
              <w:t>Ünsüz harfleri:..........................................</w:t>
            </w:r>
          </w:p>
          <w:p w:rsidR="00403308" w:rsidRPr="00677C32" w:rsidRDefault="00403308" w:rsidP="00B33191">
            <w:r w:rsidRPr="00677C32">
              <w:t>5) Aşağıdaki kelimeleri hecelere ayırınız?</w:t>
            </w:r>
          </w:p>
          <w:p w:rsidR="00403308" w:rsidRPr="00677C32" w:rsidRDefault="00403308" w:rsidP="00B33191">
            <w:r w:rsidRPr="00677C32">
              <w:t>Bilgisayar..................................            erik.......................</w:t>
            </w:r>
          </w:p>
          <w:p w:rsidR="00403308" w:rsidRPr="00677C32" w:rsidRDefault="00403308" w:rsidP="00B33191">
            <w:r w:rsidRPr="00677C32">
              <w:t>oyuncak.........................................eldiven.......................</w:t>
            </w:r>
          </w:p>
          <w:p w:rsidR="00403308" w:rsidRPr="00677C32" w:rsidRDefault="00403308" w:rsidP="00B33191">
            <w:r w:rsidRPr="00677C32">
              <w:t>6)Varlığın özelliğini bildiren kelimelerin altını çiziniz?</w:t>
            </w:r>
          </w:p>
          <w:p w:rsidR="00403308" w:rsidRPr="00677C32" w:rsidRDefault="00403308" w:rsidP="00B33191">
            <w:r w:rsidRPr="00677C32">
              <w:t>Annem pazardan yeşil elma,marul,ıspanak,dört tane kivi,</w:t>
            </w:r>
          </w:p>
          <w:p w:rsidR="00403308" w:rsidRPr="00677C32" w:rsidRDefault="00403308" w:rsidP="00B33191">
            <w:r w:rsidRPr="00677C32">
              <w:t>tatlı biber,erik,sulu limon aldı.</w:t>
            </w:r>
          </w:p>
          <w:p w:rsidR="00403308" w:rsidRPr="00677C32" w:rsidRDefault="00403308" w:rsidP="00B33191">
            <w:r w:rsidRPr="00677C32">
              <w:t>7) Aşağıdaki cümledeki kelime sayısını bulunuz,en çok ve en az heceli kelimeyi yazınız.</w:t>
            </w:r>
          </w:p>
          <w:p w:rsidR="00403308" w:rsidRPr="00677C32" w:rsidRDefault="00403308" w:rsidP="00B33191">
            <w:r w:rsidRPr="00677C32">
              <w:t>Annem bana güzel bir pantolon aldı.</w:t>
            </w:r>
          </w:p>
          <w:p w:rsidR="00403308" w:rsidRPr="00677C32" w:rsidRDefault="00403308" w:rsidP="00B33191">
            <w:r w:rsidRPr="00677C32">
              <w:t>Kaç kelimeden oluşmuştur......   En az heceli kelime..............</w:t>
            </w:r>
          </w:p>
          <w:p w:rsidR="00403308" w:rsidRPr="00677C32" w:rsidRDefault="00403308" w:rsidP="00B33191">
            <w:r w:rsidRPr="00677C32">
              <w:t xml:space="preserve">En çok heceli kelime..................................... </w:t>
            </w:r>
          </w:p>
          <w:p w:rsidR="00403308" w:rsidRPr="00677C32" w:rsidRDefault="00403308" w:rsidP="00B33191">
            <w:r w:rsidRPr="00677C32">
              <w:t>8-Cümle sonuna sığmayan kelimelerden doğru</w:t>
            </w:r>
          </w:p>
          <w:p w:rsidR="00403308" w:rsidRDefault="00403308" w:rsidP="00621ECB">
            <w:r w:rsidRPr="00677C32">
              <w:t xml:space="preserve"> bölünenlere D,   yanlış bölünenlere Y yazınız?</w:t>
            </w:r>
            <w:r>
              <w:t xml:space="preserve"> </w:t>
            </w:r>
            <w:hyperlink r:id="rId4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403308" w:rsidRPr="00677C32" w:rsidRDefault="00403308" w:rsidP="00B33191"/>
        </w:tc>
        <w:tc>
          <w:tcPr>
            <w:tcW w:w="4676" w:type="dxa"/>
            <w:vMerge w:val="restart"/>
          </w:tcPr>
          <w:p w:rsidR="00403308" w:rsidRPr="00677C32" w:rsidRDefault="00403308">
            <w:r w:rsidRPr="00677C32">
              <w:t>9) Aşağıdaki özel adlara   Ö   tür adlara T  yazınız.</w:t>
            </w:r>
          </w:p>
          <w:p w:rsidR="00403308" w:rsidRPr="00677C32" w:rsidRDefault="00403308">
            <w:r w:rsidRPr="00677C32">
              <w:t>Nur Dağı.............. Masal..................Kaşık..........</w:t>
            </w:r>
          </w:p>
          <w:p w:rsidR="00403308" w:rsidRPr="00677C32" w:rsidRDefault="00403308">
            <w:r w:rsidRPr="00677C32">
              <w:t>Vatan Gazetesi...............Ördek..........İlkokul.........</w:t>
            </w:r>
          </w:p>
          <w:p w:rsidR="00403308" w:rsidRPr="00677C32" w:rsidRDefault="00403308">
            <w:r w:rsidRPr="00677C32">
              <w:t>Osmaniye..................Toros Dağı............</w:t>
            </w:r>
          </w:p>
          <w:p w:rsidR="00403308" w:rsidRPr="00677C32" w:rsidRDefault="00403308">
            <w:r w:rsidRPr="00677C32">
              <w:t>İngilizce.................Keloğlan ile Dev.............</w:t>
            </w:r>
          </w:p>
          <w:p w:rsidR="00403308" w:rsidRPr="00677C32" w:rsidRDefault="00403308">
            <w:r w:rsidRPr="00677C32">
              <w:t>Gül Cad................... Papatya................İncir......</w:t>
            </w:r>
          </w:p>
          <w:p w:rsidR="00403308" w:rsidRPr="00677C32" w:rsidRDefault="00403308">
            <w:r w:rsidRPr="00677C32">
              <w:t>Belinay. Sitesi...............gazete...........</w:t>
            </w:r>
          </w:p>
          <w:p w:rsidR="00403308" w:rsidRPr="00677C32" w:rsidRDefault="00403308" w:rsidP="00C46343">
            <w:r w:rsidRPr="00677C32">
              <w:t>İbni Sina Hastanesi..........................</w:t>
            </w:r>
          </w:p>
          <w:p w:rsidR="00403308" w:rsidRPr="00677C32" w:rsidRDefault="00403308" w:rsidP="00C46343">
            <w:r w:rsidRPr="00677C32">
              <w:t>10)Hem hece hem kelime olan sözcükleri yuvarlak içine alınız.</w:t>
            </w:r>
          </w:p>
          <w:p w:rsidR="00403308" w:rsidRPr="00677C32" w:rsidRDefault="00403308" w:rsidP="00C46343">
            <w:r w:rsidRPr="00677C32">
              <w:t xml:space="preserve"> Çok      hala    ve  Adana      masa     sıra  ile  </w:t>
            </w:r>
          </w:p>
          <w:p w:rsidR="00403308" w:rsidRPr="00677C32" w:rsidRDefault="00403308" w:rsidP="00C46343">
            <w:r w:rsidRPr="00677C32">
              <w:t>Ece   bir   aya        spor      Telefon    tren</w:t>
            </w:r>
          </w:p>
          <w:p w:rsidR="00403308" w:rsidRPr="00677C32" w:rsidRDefault="00403308" w:rsidP="00C46343">
            <w:r w:rsidRPr="00677C32">
              <w:t>Kibrit     Trafik    üç   dil   deri    Ata     ela</w:t>
            </w:r>
          </w:p>
          <w:p w:rsidR="00403308" w:rsidRPr="00677C32" w:rsidRDefault="00403308" w:rsidP="00533CE2">
            <w:r w:rsidRPr="00677C32">
              <w:t>11) Tek başına anlamı olmayan kelimeleri yuvarlak içine alınız.</w:t>
            </w:r>
          </w:p>
          <w:p w:rsidR="00403308" w:rsidRPr="00677C32" w:rsidRDefault="00403308" w:rsidP="00533CE2">
            <w:r w:rsidRPr="00677C32">
              <w:t>Sıra -  ile -  silgi  -   sarı   -      çok  - ile  -     ama       merak--Fakat -- ancak--    sakız    -- tabak--    göre   çünkü--Kağıt -- kitap --  gibi  --üzeri --   ancak</w:t>
            </w:r>
          </w:p>
          <w:p w:rsidR="00403308" w:rsidRPr="00677C32" w:rsidRDefault="00403308" w:rsidP="00533CE2">
            <w:r w:rsidRPr="00677C32">
              <w:t>12) Aşağıda yanlış yazılan cümleyi doğru şekilde yazınız.</w:t>
            </w:r>
          </w:p>
          <w:p w:rsidR="00403308" w:rsidRPr="00677C32" w:rsidRDefault="00403308" w:rsidP="00533CE2">
            <w:r w:rsidRPr="00677C32">
              <w:t xml:space="preserve"> arkadaşım  mehmetin  minnoş adında şirin bir kedisi var.</w:t>
            </w:r>
          </w:p>
          <w:p w:rsidR="00403308" w:rsidRPr="00677C32" w:rsidRDefault="00403308" w:rsidP="00533CE2">
            <w:r w:rsidRPr="00677C32">
              <w:t xml:space="preserve">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403308" w:rsidRPr="00677C32" w:rsidRDefault="00403308" w:rsidP="00C57B75">
            <w:r w:rsidRPr="00677C32">
              <w:t>12-Aşağıdaki sözcükleri sözlükte bulunma sırasına göre sıraya koyunuz.</w:t>
            </w:r>
          </w:p>
          <w:p w:rsidR="00403308" w:rsidRPr="00677C32" w:rsidRDefault="00403308" w:rsidP="00C57B75">
            <w:r w:rsidRPr="00677C32">
              <w:t xml:space="preserve">  Mercan----------Halı-------------Deniz</w:t>
            </w:r>
          </w:p>
          <w:p w:rsidR="00403308" w:rsidRPr="00677C32" w:rsidRDefault="00403308" w:rsidP="00C57B75">
            <w:r w:rsidRPr="00677C32">
              <w:t>Soğan--------- Üzüm-------------Tavuk</w:t>
            </w:r>
          </w:p>
          <w:p w:rsidR="00403308" w:rsidRPr="00677C32" w:rsidRDefault="00403308" w:rsidP="00C57B75">
            <w:r w:rsidRPr="00677C32">
              <w:t>Odun------Yazı---------Zarf</w:t>
            </w:r>
          </w:p>
        </w:tc>
      </w:tr>
      <w:tr w:rsidR="00403308" w:rsidRPr="00677C32">
        <w:trPr>
          <w:trHeight w:val="1465"/>
        </w:trPr>
        <w:tc>
          <w:tcPr>
            <w:tcW w:w="964" w:type="dxa"/>
          </w:tcPr>
          <w:p w:rsidR="00403308" w:rsidRPr="00677C32" w:rsidRDefault="00403308" w:rsidP="00B33191">
            <w:r w:rsidRPr="00677C32">
              <w:t xml:space="preserve">    Oy----</w:t>
            </w:r>
          </w:p>
          <w:p w:rsidR="00403308" w:rsidRPr="00677C32" w:rsidRDefault="00403308" w:rsidP="00B33191">
            <w:r w:rsidRPr="00677C32">
              <w:t>uncak</w:t>
            </w:r>
          </w:p>
        </w:tc>
        <w:tc>
          <w:tcPr>
            <w:tcW w:w="1127" w:type="dxa"/>
          </w:tcPr>
          <w:p w:rsidR="00403308" w:rsidRPr="00677C32" w:rsidRDefault="00403308" w:rsidP="009C5DA0">
            <w:pPr>
              <w:ind w:left="506"/>
              <w:rPr>
                <w:sz w:val="20"/>
                <w:szCs w:val="20"/>
              </w:rPr>
            </w:pPr>
            <w:r w:rsidRPr="00677C32">
              <w:rPr>
                <w:sz w:val="20"/>
                <w:szCs w:val="20"/>
              </w:rPr>
              <w:t>Fot---</w:t>
            </w:r>
          </w:p>
          <w:p w:rsidR="00403308" w:rsidRPr="00677C32" w:rsidRDefault="00403308" w:rsidP="009C5DA0">
            <w:pPr>
              <w:ind w:left="506"/>
            </w:pPr>
            <w:r w:rsidRPr="00677C32">
              <w:rPr>
                <w:sz w:val="20"/>
                <w:szCs w:val="20"/>
              </w:rPr>
              <w:t>okobi</w:t>
            </w:r>
          </w:p>
        </w:tc>
        <w:tc>
          <w:tcPr>
            <w:tcW w:w="160" w:type="dxa"/>
          </w:tcPr>
          <w:p w:rsidR="00403308" w:rsidRPr="00677C32" w:rsidRDefault="00403308" w:rsidP="00914DD7">
            <w:pPr>
              <w:ind w:left="1213"/>
            </w:pPr>
          </w:p>
          <w:p w:rsidR="00403308" w:rsidRPr="00677C32" w:rsidRDefault="00403308" w:rsidP="00914DD7"/>
        </w:tc>
        <w:tc>
          <w:tcPr>
            <w:tcW w:w="1541" w:type="dxa"/>
          </w:tcPr>
          <w:p w:rsidR="00403308" w:rsidRPr="00677C32" w:rsidRDefault="00403308" w:rsidP="00844448">
            <w:pPr>
              <w:ind w:left="224"/>
            </w:pPr>
            <w:r w:rsidRPr="00677C32">
              <w:t xml:space="preserve">         Ede---biyat</w:t>
            </w:r>
          </w:p>
        </w:tc>
        <w:tc>
          <w:tcPr>
            <w:tcW w:w="1988" w:type="dxa"/>
          </w:tcPr>
          <w:p w:rsidR="00403308" w:rsidRPr="00677C32" w:rsidRDefault="00403308" w:rsidP="00914DD7">
            <w:r w:rsidRPr="00677C32">
              <w:t xml:space="preserve">                      Etrafın--da</w:t>
            </w:r>
          </w:p>
        </w:tc>
        <w:tc>
          <w:tcPr>
            <w:tcW w:w="4676" w:type="dxa"/>
            <w:vMerge/>
          </w:tcPr>
          <w:p w:rsidR="00403308" w:rsidRPr="00677C32" w:rsidRDefault="00403308"/>
        </w:tc>
      </w:tr>
    </w:tbl>
    <w:p w:rsidR="00403308" w:rsidRDefault="00403308"/>
    <w:sectPr w:rsidR="00403308" w:rsidSect="002C3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191"/>
    <w:rsid w:val="00115062"/>
    <w:rsid w:val="001D209E"/>
    <w:rsid w:val="001D66F9"/>
    <w:rsid w:val="0024644F"/>
    <w:rsid w:val="00276046"/>
    <w:rsid w:val="0028046D"/>
    <w:rsid w:val="002C3DE9"/>
    <w:rsid w:val="00403308"/>
    <w:rsid w:val="00416653"/>
    <w:rsid w:val="00462F63"/>
    <w:rsid w:val="00501902"/>
    <w:rsid w:val="00533CE2"/>
    <w:rsid w:val="00621ECB"/>
    <w:rsid w:val="00677C32"/>
    <w:rsid w:val="007004FF"/>
    <w:rsid w:val="00844448"/>
    <w:rsid w:val="00864B43"/>
    <w:rsid w:val="00914DD7"/>
    <w:rsid w:val="009B1F8D"/>
    <w:rsid w:val="009C5DA0"/>
    <w:rsid w:val="00AB38E9"/>
    <w:rsid w:val="00AC09F2"/>
    <w:rsid w:val="00AC7B89"/>
    <w:rsid w:val="00AF3CB8"/>
    <w:rsid w:val="00B33191"/>
    <w:rsid w:val="00B52A8E"/>
    <w:rsid w:val="00C46343"/>
    <w:rsid w:val="00C569EB"/>
    <w:rsid w:val="00C57B75"/>
    <w:rsid w:val="00D57F8E"/>
    <w:rsid w:val="00D931B5"/>
    <w:rsid w:val="00D94B91"/>
    <w:rsid w:val="00DF4357"/>
    <w:rsid w:val="00E950F4"/>
    <w:rsid w:val="00EC0697"/>
    <w:rsid w:val="00F72C98"/>
    <w:rsid w:val="00F76A1D"/>
    <w:rsid w:val="00FB1DC3"/>
    <w:rsid w:val="00FB36A1"/>
    <w:rsid w:val="00FE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19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21E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1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434</Words>
  <Characters>2477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edanur</cp:lastModifiedBy>
  <cp:revision>6</cp:revision>
  <cp:lastPrinted>2012-08-24T07:25:00Z</cp:lastPrinted>
  <dcterms:created xsi:type="dcterms:W3CDTF">2012-09-25T19:52:00Z</dcterms:created>
  <dcterms:modified xsi:type="dcterms:W3CDTF">2013-08-21T09:52:00Z</dcterms:modified>
  <cp:category>www.sorubak.com</cp:category>
</cp:coreProperties>
</file>