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01" w:rsidRDefault="00865C01" w:rsidP="00545855">
      <w:pPr>
        <w:tabs>
          <w:tab w:val="left" w:pos="6060"/>
        </w:tabs>
      </w:pPr>
      <w:r>
        <w:t xml:space="preserve"> Aşağıdaki soruları çözünüz.</w:t>
      </w:r>
    </w:p>
    <w:p w:rsidR="00865C01" w:rsidRDefault="00865C01" w:rsidP="00545855">
      <w:pPr>
        <w:tabs>
          <w:tab w:val="left" w:pos="6060"/>
        </w:tabs>
      </w:pPr>
      <w:r>
        <w:t>1) 1 düzine topun 3 tanesi satıldı. Geriye kaç top satıldı?</w:t>
      </w:r>
    </w:p>
    <w:p w:rsidR="00865C01" w:rsidRDefault="00865C01" w:rsidP="00545855">
      <w:pPr>
        <w:tabs>
          <w:tab w:val="left" w:pos="6060"/>
        </w:tabs>
      </w:pPr>
      <w:r>
        <w:t>A) 9          B) 8           C) 7</w:t>
      </w:r>
    </w:p>
    <w:p w:rsidR="00865C01" w:rsidRDefault="00865C01" w:rsidP="00545855">
      <w:pPr>
        <w:tabs>
          <w:tab w:val="left" w:pos="6060"/>
        </w:tabs>
      </w:pPr>
    </w:p>
    <w:p w:rsidR="00865C01" w:rsidRDefault="00865C01" w:rsidP="00545855">
      <w:pPr>
        <w:tabs>
          <w:tab w:val="left" w:pos="6060"/>
        </w:tabs>
      </w:pPr>
      <w:r>
        <w:t>2) 1 destenin 3 fazlası kadar tokam var. Tokalarım kaç tanedir?</w:t>
      </w:r>
    </w:p>
    <w:p w:rsidR="00865C01" w:rsidRDefault="00865C01" w:rsidP="00F3453B">
      <w:pPr>
        <w:tabs>
          <w:tab w:val="left" w:pos="6060"/>
        </w:tabs>
      </w:pPr>
      <w:r>
        <w:t>A) 15         B) 14           C) 13</w:t>
      </w:r>
    </w:p>
    <w:p w:rsidR="00865C01" w:rsidRDefault="00865C01" w:rsidP="00F3453B">
      <w:pPr>
        <w:tabs>
          <w:tab w:val="left" w:pos="6060"/>
        </w:tabs>
      </w:pPr>
    </w:p>
    <w:p w:rsidR="00865C01" w:rsidRDefault="00865C01" w:rsidP="00F3453B">
      <w:pPr>
        <w:tabs>
          <w:tab w:val="left" w:pos="6060"/>
        </w:tabs>
      </w:pPr>
      <w:r>
        <w:t>3) 1 deste gülün 4 tanesi kurudu. Kurumayan güller kaç tanedir?</w:t>
      </w:r>
    </w:p>
    <w:p w:rsidR="00865C01" w:rsidRDefault="00865C01" w:rsidP="00F3453B">
      <w:pPr>
        <w:tabs>
          <w:tab w:val="left" w:pos="6060"/>
        </w:tabs>
      </w:pPr>
      <w:r>
        <w:t>A) 5         B) 6           C) 8</w:t>
      </w:r>
    </w:p>
    <w:p w:rsidR="00865C01" w:rsidRDefault="00865C01" w:rsidP="00F3453B">
      <w:pPr>
        <w:tabs>
          <w:tab w:val="left" w:pos="6060"/>
        </w:tabs>
      </w:pPr>
    </w:p>
    <w:p w:rsidR="00865C01" w:rsidRDefault="00865C01" w:rsidP="00F3453B">
      <w:pPr>
        <w:tabs>
          <w:tab w:val="left" w:pos="6060"/>
        </w:tabs>
      </w:pPr>
      <w:r>
        <w:t>4. 1 düzine bilyem var. Arkadaşım da 5 tane daha verdi. Toplam kaç bilyem oldu?</w:t>
      </w:r>
    </w:p>
    <w:p w:rsidR="00865C01" w:rsidRDefault="00865C01" w:rsidP="00F3453B">
      <w:pPr>
        <w:tabs>
          <w:tab w:val="left" w:pos="6060"/>
        </w:tabs>
      </w:pPr>
      <w:r>
        <w:t>A) 14        B) 15           C) 17</w:t>
      </w:r>
    </w:p>
    <w:p w:rsidR="00865C01" w:rsidRDefault="00865C01" w:rsidP="00F3453B">
      <w:pPr>
        <w:tabs>
          <w:tab w:val="left" w:pos="6060"/>
        </w:tabs>
      </w:pPr>
    </w:p>
    <w:p w:rsidR="00865C01" w:rsidRDefault="00865C01" w:rsidP="00F3453B">
      <w:pPr>
        <w:tabs>
          <w:tab w:val="left" w:pos="6060"/>
        </w:tabs>
      </w:pPr>
      <w:r>
        <w:t>5. 3 düzine silgi, 2 deste silgiden kaç fazladır?</w:t>
      </w:r>
    </w:p>
    <w:p w:rsidR="00865C01" w:rsidRDefault="00865C01" w:rsidP="009B100A">
      <w:pPr>
        <w:tabs>
          <w:tab w:val="left" w:pos="6060"/>
        </w:tabs>
      </w:pPr>
      <w:r>
        <w:t>A) 10       B) 16          C) 18</w:t>
      </w:r>
    </w:p>
    <w:p w:rsidR="00865C01" w:rsidRDefault="00865C01" w:rsidP="009B100A">
      <w:pPr>
        <w:tabs>
          <w:tab w:val="left" w:pos="6060"/>
        </w:tabs>
      </w:pPr>
    </w:p>
    <w:p w:rsidR="00865C01" w:rsidRDefault="00865C01" w:rsidP="009B100A">
      <w:pPr>
        <w:tabs>
          <w:tab w:val="left" w:pos="6060"/>
        </w:tabs>
      </w:pPr>
      <w:r>
        <w:t>C) Verilen nesnelerin sayısını örnekteki gibi değişik şekillerde yazınız.</w:t>
      </w:r>
    </w:p>
    <w:p w:rsidR="00865C01" w:rsidRDefault="00865C01" w:rsidP="009B100A">
      <w:pPr>
        <w:tabs>
          <w:tab w:val="left" w:pos="6060"/>
        </w:tabs>
      </w:pPr>
      <w:r w:rsidRPr="004A5E5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26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27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28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29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0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1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2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3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4" type="#_x0000_t75" style="width:39pt;height:51.75pt;visibility:visible">
            <v:imagedata r:id="rId5" o:title=""/>
          </v:shape>
        </w:pict>
      </w:r>
    </w:p>
    <w:p w:rsidR="00865C01" w:rsidRDefault="00865C01" w:rsidP="009B100A">
      <w:pPr>
        <w:tabs>
          <w:tab w:val="left" w:pos="6060"/>
        </w:tabs>
      </w:pPr>
      <w:r w:rsidRPr="004A5E5D">
        <w:rPr>
          <w:noProof/>
          <w:lang w:eastAsia="tr-TR"/>
        </w:rPr>
        <w:pict>
          <v:shape id="_x0000_i1035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6" type="#_x0000_t75" style="width:39pt;height:51.75pt;visibility:visible">
            <v:imagedata r:id="rId5" o:title=""/>
          </v:shape>
        </w:pict>
      </w:r>
      <w:r w:rsidRPr="004A5E5D">
        <w:rPr>
          <w:noProof/>
          <w:lang w:eastAsia="tr-TR"/>
        </w:rPr>
        <w:pict>
          <v:shape id="_x0000_i1037" type="#_x0000_t75" style="width:39pt;height:51.75pt;visibility:visible">
            <v:imagedata r:id="rId5" o:title=""/>
          </v:shape>
        </w:pict>
      </w:r>
    </w:p>
    <w:p w:rsidR="00865C01" w:rsidRDefault="00865C01" w:rsidP="009B100A">
      <w:pPr>
        <w:tabs>
          <w:tab w:val="left" w:pos="6060"/>
        </w:tabs>
      </w:pPr>
      <w:r>
        <w:t xml:space="preserve">1 desteden 3 fazla kalem </w:t>
      </w:r>
      <w:hyperlink r:id="rId6" w:history="1">
        <w:r w:rsidRPr="00E6324B">
          <w:rPr>
            <w:rStyle w:val="Hyperlink"/>
          </w:rPr>
          <w:t>www.sorubak.com</w:t>
        </w:r>
      </w:hyperlink>
      <w:r>
        <w:t xml:space="preserve"> </w:t>
      </w:r>
    </w:p>
    <w:p w:rsidR="00865C01" w:rsidRDefault="00865C01" w:rsidP="009B100A">
      <w:pPr>
        <w:tabs>
          <w:tab w:val="left" w:pos="6060"/>
        </w:tabs>
      </w:pPr>
      <w:r>
        <w:t>1 düzineden 1 fazla kalem</w:t>
      </w:r>
    </w:p>
    <w:p w:rsidR="00865C01" w:rsidRDefault="00865C01" w:rsidP="009B100A">
      <w:pPr>
        <w:tabs>
          <w:tab w:val="left" w:pos="6060"/>
        </w:tabs>
      </w:pPr>
      <w:r>
        <w:rPr>
          <w:noProof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6" type="#_x0000_t55" style="position:absolute;margin-left:336.15pt;margin-top:14.15pt;width:31.5pt;height:7.15pt;z-index:251668480"/>
        </w:pict>
      </w:r>
      <w:r>
        <w:rPr>
          <w:noProof/>
          <w:lang w:eastAsia="tr-TR"/>
        </w:rPr>
        <w:pict>
          <v:shape id="_x0000_s1027" type="#_x0000_t75" style="position:absolute;margin-left:300.15pt;margin-top:-.1pt;width:29.25pt;height:27.75pt;z-index:25165004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8" type="#_x0000_t75" style="position:absolute;margin-left:261.9pt;margin-top:-.1pt;width:29.25pt;height:27.75pt;z-index:25165107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29" type="#_x0000_t75" style="position:absolute;margin-left:223.65pt;margin-top:-.1pt;width:29.25pt;height:27.75pt;z-index:25165209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0" type="#_x0000_t75" style="position:absolute;margin-left:186.9pt;margin-top:-.1pt;width:29.25pt;height:27.75pt;z-index:25165312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1" type="#_x0000_t75" style="position:absolute;margin-left:143.4pt;margin-top:-.1pt;width:29.25pt;height:27.75pt;z-index:25164697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2" type="#_x0000_t75" style="position:absolute;margin-left:104.4pt;margin-top:-.1pt;width:29.25pt;height:27.75pt;z-index:25164800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75" style="position:absolute;margin-left:69.9pt;margin-top:-.1pt;width:29.25pt;height:27.75pt;z-index:25164595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4" type="#_x0000_t75" style="position:absolute;margin-left:35.4pt;margin-top:-.1pt;width:29.25pt;height:27.75pt;z-index:251649024;visibility:visible">
            <v:imagedata r:id="rId7" o:title=""/>
          </v:shape>
        </w:pict>
      </w:r>
      <w:r>
        <w:rPr>
          <w:noProof/>
          <w:lang w:eastAsia="tr-TR"/>
        </w:rPr>
        <w:pict>
          <v:shape id="Resim 2" o:spid="_x0000_s1035" type="#_x0000_t75" style="position:absolute;margin-left:-2.85pt;margin-top:-.1pt;width:29.25pt;height:27.75pt;z-index:251644928;visibility:visible">
            <v:imagedata r:id="rId7" o:title=""/>
          </v:shape>
        </w:pict>
      </w:r>
    </w:p>
    <w:p w:rsidR="00865C01" w:rsidRDefault="00865C01" w:rsidP="009B100A">
      <w:pPr>
        <w:tabs>
          <w:tab w:val="left" w:pos="6060"/>
        </w:tabs>
      </w:pPr>
    </w:p>
    <w:p w:rsidR="00865C01" w:rsidRDefault="00865C01" w:rsidP="00F3453B">
      <w:pPr>
        <w:tabs>
          <w:tab w:val="left" w:pos="6060"/>
        </w:tabs>
      </w:pPr>
      <w:r>
        <w:rPr>
          <w:noProof/>
          <w:lang w:eastAsia="tr-TR"/>
        </w:rPr>
        <w:pict>
          <v:shape id="_x0000_s1036" type="#_x0000_t75" style="position:absolute;margin-left:348.9pt;margin-top:30pt;width:36.75pt;height:30pt;z-index:25166540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37" type="#_x0000_t75" style="position:absolute;margin-left:312.15pt;margin-top:30pt;width:36.75pt;height:30pt;z-index:25166438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38" type="#_x0000_t75" style="position:absolute;margin-left:271.65pt;margin-top:26.25pt;width:36.75pt;height:30pt;z-index:251666432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39" type="#_x0000_t75" style="position:absolute;margin-left:230.4pt;margin-top:26.25pt;width:36.75pt;height:30pt;z-index:251661312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0" type="#_x0000_t75" style="position:absolute;margin-left:189.9pt;margin-top:26.25pt;width:36.75pt;height:30pt;z-index:251662336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1" type="#_x0000_t75" style="position:absolute;margin-left:152.4pt;margin-top:26.25pt;width:36.75pt;height:30pt;z-index:251658240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2" type="#_x0000_t75" style="position:absolute;margin-left:113.15pt;margin-top:26.25pt;width:36.75pt;height:30pt;z-index:251657216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3" type="#_x0000_t75" style="position:absolute;margin-left:74.4pt;margin-top:26.25pt;width:36.75pt;height:30pt;z-index:251656192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4" type="#_x0000_t75" style="position:absolute;margin-left:37.4pt;margin-top:26.25pt;width:36.75pt;height:30pt;z-index:251655168;visibility:visible">
            <v:imagedata r:id="rId8" o:title=""/>
          </v:shape>
        </w:pict>
      </w:r>
      <w:r>
        <w:rPr>
          <w:noProof/>
          <w:lang w:eastAsia="tr-TR"/>
        </w:rPr>
        <w:pict>
          <v:shape id="Resim 5" o:spid="_x0000_s1045" type="#_x0000_t75" style="position:absolute;margin-left:-1.35pt;margin-top:26.25pt;width:36.75pt;height:30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6" type="#_x0000_t55" style="position:absolute;margin-left:263.4pt;margin-top:9pt;width:31.5pt;height:7.15pt;z-index:251669504"/>
        </w:pict>
      </w:r>
      <w:r w:rsidRPr="004A5E5D">
        <w:rPr>
          <w:noProof/>
          <w:lang w:eastAsia="tr-TR"/>
        </w:rPr>
        <w:pict>
          <v:shape id="Resim 4" o:spid="_x0000_i1038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39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40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41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42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43" type="#_x0000_t75" style="width:36pt;height:22.5pt;visibility:visible">
            <v:imagedata r:id="rId9" o:title=""/>
          </v:shape>
        </w:pict>
      </w:r>
      <w:r w:rsidRPr="004A5E5D">
        <w:rPr>
          <w:noProof/>
          <w:lang w:eastAsia="tr-TR"/>
        </w:rPr>
        <w:pict>
          <v:shape id="_x0000_i1044" type="#_x0000_t75" style="width:36pt;height:22.5pt;visibility:visible">
            <v:imagedata r:id="rId9" o:title=""/>
          </v:shape>
        </w:pict>
      </w:r>
    </w:p>
    <w:p w:rsidR="00865C01" w:rsidRDefault="00865C01" w:rsidP="00F3453B">
      <w:pPr>
        <w:tabs>
          <w:tab w:val="left" w:pos="6060"/>
        </w:tabs>
      </w:pPr>
      <w:r>
        <w:rPr>
          <w:noProof/>
          <w:lang w:eastAsia="tr-TR"/>
        </w:rPr>
        <w:pict>
          <v:shape id="_x0000_s1047" type="#_x0000_t55" style="position:absolute;margin-left:387.15pt;margin-top:19.5pt;width:31.5pt;height:7.15pt;z-index:251670528"/>
        </w:pict>
      </w:r>
    </w:p>
    <w:p w:rsidR="00865C01" w:rsidRPr="00545855" w:rsidRDefault="00865C01" w:rsidP="00545855">
      <w:pPr>
        <w:tabs>
          <w:tab w:val="left" w:pos="6060"/>
        </w:tabs>
      </w:pPr>
      <w:r>
        <w:rPr>
          <w:noProof/>
          <w:lang w:eastAsia="tr-TR"/>
        </w:rPr>
        <w:pict>
          <v:shape id="_x0000_s1048" type="#_x0000_t75" style="position:absolute;margin-left:113.4pt;margin-top:4.55pt;width:36.75pt;height:30pt;z-index:251663360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49" type="#_x0000_t75" style="position:absolute;margin-left:70.65pt;margin-top:4.55pt;width:36.75pt;height:30pt;z-index:25165926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50" type="#_x0000_t75" style="position:absolute;margin-left:33.9pt;margin-top:7.55pt;width:36.75pt;height:30pt;z-index:251660288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51" type="#_x0000_t75" style="position:absolute;margin-left:-2.85pt;margin-top:7.55pt;width:36.75pt;height:30pt;z-index:251667456;visibility:visible">
            <v:imagedata r:id="rId8" o:title=""/>
          </v:shape>
        </w:pict>
      </w:r>
    </w:p>
    <w:sectPr w:rsidR="00865C01" w:rsidRPr="00545855" w:rsidSect="00052BFF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B5782"/>
    <w:multiLevelType w:val="hybridMultilevel"/>
    <w:tmpl w:val="D4184C2C"/>
    <w:lvl w:ilvl="0" w:tplc="6772DA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BFF"/>
    <w:rsid w:val="00052BFF"/>
    <w:rsid w:val="00075D92"/>
    <w:rsid w:val="000B6364"/>
    <w:rsid w:val="000E55A5"/>
    <w:rsid w:val="0013296E"/>
    <w:rsid w:val="001777F8"/>
    <w:rsid w:val="0019408B"/>
    <w:rsid w:val="001D0211"/>
    <w:rsid w:val="00233477"/>
    <w:rsid w:val="002A62CF"/>
    <w:rsid w:val="00315039"/>
    <w:rsid w:val="0031580E"/>
    <w:rsid w:val="00405BB9"/>
    <w:rsid w:val="004A5E5D"/>
    <w:rsid w:val="00545855"/>
    <w:rsid w:val="00732B37"/>
    <w:rsid w:val="00865C01"/>
    <w:rsid w:val="008B7B1F"/>
    <w:rsid w:val="009559EC"/>
    <w:rsid w:val="009B100A"/>
    <w:rsid w:val="009E0CB9"/>
    <w:rsid w:val="009E39C6"/>
    <w:rsid w:val="009E72B7"/>
    <w:rsid w:val="00A5442A"/>
    <w:rsid w:val="00BA646B"/>
    <w:rsid w:val="00BF77C9"/>
    <w:rsid w:val="00C11248"/>
    <w:rsid w:val="00C631F2"/>
    <w:rsid w:val="00CF7BB7"/>
    <w:rsid w:val="00E315A2"/>
    <w:rsid w:val="00E6324B"/>
    <w:rsid w:val="00F15E5C"/>
    <w:rsid w:val="00F3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B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52BF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52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2B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15E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1</Pages>
  <Words>113</Words>
  <Characters>645</Characters>
  <Application>Microsoft Office Outlook</Application>
  <DocSecurity>0</DocSecurity>
  <Lines>0</Lines>
  <Paragraphs>0</Paragraphs>
  <ScaleCrop>false</ScaleCrop>
  <Company>WINDOWSXP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USERS</dc:creator>
  <cp:keywords>www.sorubak.com</cp:keywords>
  <dc:description>www.sorubak.com</dc:description>
  <cp:lastModifiedBy>edanur</cp:lastModifiedBy>
  <cp:revision>22</cp:revision>
  <dcterms:created xsi:type="dcterms:W3CDTF">2013-09-19T16:44:00Z</dcterms:created>
  <dcterms:modified xsi:type="dcterms:W3CDTF">2013-09-19T20:50:00Z</dcterms:modified>
  <cp:category>www.sorubak.com</cp:category>
</cp:coreProperties>
</file>