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80"/>
        <w:gridCol w:w="1580"/>
        <w:gridCol w:w="1580"/>
        <w:gridCol w:w="800"/>
        <w:gridCol w:w="1580"/>
        <w:gridCol w:w="1580"/>
        <w:gridCol w:w="1580"/>
      </w:tblGrid>
      <w:tr w:rsidR="00424A0B" w:rsidRPr="002E3EEF">
        <w:trPr>
          <w:trHeight w:val="675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24A0B" w:rsidRPr="001C53D3" w:rsidRDefault="00424A0B" w:rsidP="001C53D3">
            <w:pPr>
              <w:spacing w:after="0" w:line="240" w:lineRule="auto"/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highlight w:val="yellow"/>
                <w:lang w:eastAsia="tr-TR"/>
              </w:rPr>
              <w:t>Aşağıdaki örnekleri inceleyiniz ve boş bırakılan yerleri siz doldurunuz.</w:t>
            </w: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24A0B" w:rsidRPr="001C53D3" w:rsidRDefault="00424A0B" w:rsidP="001C53D3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015"/>
            </w:tblGrid>
            <w:tr w:rsidR="00424A0B" w:rsidRPr="002E3EEF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24A0B" w:rsidRPr="001C53D3" w:rsidRDefault="00424A0B" w:rsidP="001C53D3">
                  <w:pPr>
                    <w:spacing w:after="0" w:line="240" w:lineRule="auto"/>
                    <w:jc w:val="center"/>
                    <w:rPr>
                      <w:rFonts w:ascii="Century Gothic" w:hAnsi="Century Gothic" w:cs="Century Gothic"/>
                      <w:color w:val="FF0000"/>
                      <w:sz w:val="56"/>
                      <w:szCs w:val="56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Line 2" o:spid="_x0000_s1026" type="#_x0000_t75" style="position:absolute;left:0;text-align:left;margin-left:90.15pt;margin-top:29.9pt;width:11.5pt;height:13.45pt;z-index:251658240;visibility:visible;mso-wrap-distance-top:.48pt;mso-wrap-distance-right:14.76pt;mso-wrap-distance-bottom:6.48pt">
                        <v:imagedata r:id="rId4" o:title="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Line 1" o:spid="_x0000_s1027" type="#_x0000_t75" style="position:absolute;left:0;text-align:left;margin-left:50.35pt;margin-top:29.1pt;width:16.3pt;height:12.95pt;z-index:251659264;visibility:visible;mso-wrap-distance-left:14.28pt;mso-wrap-distance-top:.48pt;mso-wrap-distance-bottom:6.36pt">
                        <v:imagedata r:id="rId5" o:title=""/>
                        <o:lock v:ext="edit" aspectratio="f"/>
                      </v:shape>
                    </w:pict>
                  </w:r>
                  <w:r w:rsidRPr="001C53D3">
                    <w:rPr>
                      <w:rFonts w:ascii="Century Gothic" w:hAnsi="Century Gothic" w:cs="Century Gothic"/>
                      <w:color w:val="FF0000"/>
                      <w:sz w:val="56"/>
                      <w:szCs w:val="56"/>
                      <w:lang w:eastAsia="tr-TR"/>
                    </w:rPr>
                    <w:t>14</w:t>
                  </w:r>
                </w:p>
              </w:tc>
            </w:tr>
          </w:tbl>
          <w:p w:rsidR="00424A0B" w:rsidRPr="001C53D3" w:rsidRDefault="00424A0B" w:rsidP="001C53D3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24A0B" w:rsidRPr="001C53D3" w:rsidRDefault="00424A0B" w:rsidP="001C53D3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015"/>
            </w:tblGrid>
            <w:tr w:rsidR="00424A0B" w:rsidRPr="002E3EEF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24A0B" w:rsidRPr="001C53D3" w:rsidRDefault="00424A0B" w:rsidP="001C53D3">
                  <w:pPr>
                    <w:spacing w:after="0" w:line="240" w:lineRule="auto"/>
                    <w:jc w:val="center"/>
                    <w:rPr>
                      <w:rFonts w:ascii="Century Gothic" w:hAnsi="Century Gothic" w:cs="Century Gothic"/>
                      <w:color w:val="FF0000"/>
                      <w:sz w:val="52"/>
                      <w:szCs w:val="52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Line 4" o:spid="_x0000_s1028" type="#_x0000_t75" style="position:absolute;left:0;text-align:left;margin-left:90.4pt;margin-top:33.3pt;width:12.95pt;height:12.5pt;z-index:251660288;visibility:visible;mso-wrap-distance-top:.48pt;mso-wrap-distance-right:14.82pt;mso-wrap-distance-bottom:6.84pt">
                        <v:imagedata r:id="rId6" o:title="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Line 3" o:spid="_x0000_s1029" type="#_x0000_t75" style="position:absolute;left:0;text-align:left;margin-left:49pt;margin-top:30.5pt;width:20.65pt;height:13.9pt;z-index:251661312;visibility:visible;mso-wrap-distance-left:14.76pt;mso-wrap-distance-top:.48pt;mso-wrap-distance-bottom:7.2pt">
                        <v:imagedata r:id="rId7" o:title=""/>
                        <o:lock v:ext="edit" aspectratio="f"/>
                      </v:shape>
                    </w:pict>
                  </w:r>
                  <w:r w:rsidRPr="001C53D3">
                    <w:rPr>
                      <w:rFonts w:ascii="Century Gothic" w:hAnsi="Century Gothic" w:cs="Century Gothic"/>
                      <w:color w:val="FF0000"/>
                      <w:sz w:val="52"/>
                      <w:szCs w:val="52"/>
                      <w:lang w:eastAsia="tr-TR"/>
                    </w:rPr>
                    <w:t>36</w:t>
                  </w:r>
                </w:p>
              </w:tc>
            </w:tr>
          </w:tbl>
          <w:p w:rsidR="00424A0B" w:rsidRPr="001C53D3" w:rsidRDefault="00424A0B" w:rsidP="001C53D3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Birler Basamağı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Birler Basamağı</w:t>
            </w: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687947">
              <w:rPr>
                <w:rFonts w:ascii="Century Gothic" w:hAnsi="Century Gothic" w:cs="Century Gothic"/>
                <w:b/>
                <w:bCs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jc w:val="center"/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jc w:val="center"/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687947">
              <w:rPr>
                <w:rFonts w:ascii="Century Gothic" w:hAnsi="Century Gothic" w:cs="Century Gothic"/>
                <w:b/>
                <w:bCs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jc w:val="center"/>
              <w:rPr>
                <w:rFonts w:ascii="Century Gothic" w:hAnsi="Century Gothic" w:cs="Century Gothic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sz w:val="52"/>
                <w:szCs w:val="52"/>
                <w:lang w:eastAsia="tr-T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jc w:val="center"/>
              <w:rPr>
                <w:rFonts w:ascii="Century Gothic" w:hAnsi="Century Gothic" w:cs="Century Gothic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sz w:val="52"/>
                <w:szCs w:val="52"/>
                <w:lang w:eastAsia="tr-TR"/>
              </w:rPr>
              <w:t> </w:t>
            </w:r>
          </w:p>
        </w:tc>
      </w:tr>
      <w:tr w:rsidR="00424A0B" w:rsidRPr="002E3EEF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1C53D3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</w:tr>
      <w:tr w:rsidR="00424A0B" w:rsidRPr="002E3EEF">
        <w:trPr>
          <w:trHeight w:val="675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highlight w:val="yellow"/>
                <w:lang w:eastAsia="tr-TR"/>
              </w:rPr>
              <w:t>Aşağıdaki örnekleri inceleyiniz ve boş bırakılan yerleri siz doldurunuz.</w:t>
            </w: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015"/>
            </w:tblGrid>
            <w:tr w:rsidR="00424A0B" w:rsidRPr="002E3EEF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24A0B" w:rsidRPr="001C53D3" w:rsidRDefault="00424A0B" w:rsidP="00E919DE">
                  <w:pPr>
                    <w:spacing w:after="0" w:line="240" w:lineRule="auto"/>
                    <w:jc w:val="center"/>
                    <w:rPr>
                      <w:rFonts w:ascii="Century Gothic" w:hAnsi="Century Gothic" w:cs="Century Gothic"/>
                      <w:color w:val="FF0000"/>
                      <w:sz w:val="56"/>
                      <w:szCs w:val="56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30" type="#_x0000_t75" style="position:absolute;left:0;text-align:left;margin-left:90.15pt;margin-top:29.9pt;width:11.5pt;height:13.45pt;z-index:251662336;visibility:visible;mso-wrap-distance-top:.48pt;mso-wrap-distance-right:14.76pt;mso-wrap-distance-bottom:6.48pt">
                        <v:imagedata r:id="rId4" o:title="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1" type="#_x0000_t75" style="position:absolute;left:0;text-align:left;margin-left:50.35pt;margin-top:29.1pt;width:16.3pt;height:12.95pt;z-index:251663360;visibility:visible;mso-wrap-distance-left:14.28pt;mso-wrap-distance-top:.48pt;mso-wrap-distance-bottom:6.36pt">
                        <v:imagedata r:id="rId5" o:title=""/>
                        <o:lock v:ext="edit" aspectratio="f"/>
                      </v:shape>
                    </w:pict>
                  </w:r>
                  <w:r w:rsidRPr="001C53D3">
                    <w:rPr>
                      <w:rFonts w:ascii="Century Gothic" w:hAnsi="Century Gothic" w:cs="Century Gothic"/>
                      <w:color w:val="FF0000"/>
                      <w:sz w:val="56"/>
                      <w:szCs w:val="56"/>
                      <w:lang w:eastAsia="tr-TR"/>
                    </w:rPr>
                    <w:t>14</w:t>
                  </w:r>
                </w:p>
              </w:tc>
            </w:tr>
          </w:tbl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015"/>
            </w:tblGrid>
            <w:tr w:rsidR="00424A0B" w:rsidRPr="002E3EEF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24A0B" w:rsidRPr="001C53D3" w:rsidRDefault="00424A0B" w:rsidP="00E919DE">
                  <w:pPr>
                    <w:spacing w:after="0" w:line="240" w:lineRule="auto"/>
                    <w:jc w:val="center"/>
                    <w:rPr>
                      <w:rFonts w:ascii="Century Gothic" w:hAnsi="Century Gothic" w:cs="Century Gothic"/>
                      <w:color w:val="FF0000"/>
                      <w:sz w:val="52"/>
                      <w:szCs w:val="52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32" type="#_x0000_t75" style="position:absolute;left:0;text-align:left;margin-left:90.4pt;margin-top:33.3pt;width:12.95pt;height:12.5pt;z-index:251664384;visibility:visible;mso-wrap-distance-top:.48pt;mso-wrap-distance-right:14.82pt;mso-wrap-distance-bottom:6.84pt">
                        <v:imagedata r:id="rId6" o:title="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3" type="#_x0000_t75" style="position:absolute;left:0;text-align:left;margin-left:49pt;margin-top:30.5pt;width:20.65pt;height:13.9pt;z-index:251665408;visibility:visible;mso-wrap-distance-left:14.76pt;mso-wrap-distance-top:.48pt;mso-wrap-distance-bottom:7.2pt">
                        <v:imagedata r:id="rId7" o:title=""/>
                        <o:lock v:ext="edit" aspectratio="f"/>
                      </v:shape>
                    </w:pict>
                  </w:r>
                  <w:r w:rsidRPr="001C53D3">
                    <w:rPr>
                      <w:rFonts w:ascii="Century Gothic" w:hAnsi="Century Gothic" w:cs="Century Gothic"/>
                      <w:color w:val="FF0000"/>
                      <w:sz w:val="52"/>
                      <w:szCs w:val="52"/>
                      <w:lang w:eastAsia="tr-TR"/>
                    </w:rPr>
                    <w:t>36</w:t>
                  </w:r>
                </w:p>
              </w:tc>
            </w:tr>
          </w:tbl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Birler Basamağı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Birler Basamağı</w:t>
            </w: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687947">
              <w:rPr>
                <w:rFonts w:ascii="Century Gothic" w:hAnsi="Century Gothic" w:cs="Century Gothic"/>
                <w:b/>
                <w:bCs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687947">
              <w:rPr>
                <w:rFonts w:ascii="Century Gothic" w:hAnsi="Century Gothic" w:cs="Century Gothic"/>
                <w:b/>
                <w:bCs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sz w:val="52"/>
                <w:szCs w:val="52"/>
                <w:lang w:eastAsia="tr-T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sz w:val="52"/>
                <w:szCs w:val="52"/>
                <w:lang w:eastAsia="tr-TR"/>
              </w:rPr>
              <w:t> </w:t>
            </w:r>
          </w:p>
        </w:tc>
      </w:tr>
      <w:tr w:rsidR="00424A0B" w:rsidRPr="002E3EEF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</w:tr>
      <w:tr w:rsidR="00424A0B" w:rsidRPr="002E3EEF">
        <w:trPr>
          <w:trHeight w:val="675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highlight w:val="yellow"/>
                <w:lang w:eastAsia="tr-TR"/>
              </w:rPr>
              <w:t>Aşağıdaki örnekleri inceleyiniz ve boş bırakılan yerleri siz doldurunuz.</w:t>
            </w: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015"/>
            </w:tblGrid>
            <w:tr w:rsidR="00424A0B" w:rsidRPr="002E3EEF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24A0B" w:rsidRPr="001C53D3" w:rsidRDefault="00424A0B" w:rsidP="00E919DE">
                  <w:pPr>
                    <w:spacing w:after="0" w:line="240" w:lineRule="auto"/>
                    <w:jc w:val="center"/>
                    <w:rPr>
                      <w:rFonts w:ascii="Century Gothic" w:hAnsi="Century Gothic" w:cs="Century Gothic"/>
                      <w:color w:val="FF0000"/>
                      <w:sz w:val="56"/>
                      <w:szCs w:val="56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34" type="#_x0000_t75" style="position:absolute;left:0;text-align:left;margin-left:90.15pt;margin-top:29.9pt;width:11.5pt;height:13.45pt;z-index:251666432;visibility:visible;mso-wrap-distance-top:.48pt;mso-wrap-distance-right:14.76pt;mso-wrap-distance-bottom:6.48pt">
                        <v:imagedata r:id="rId4" o:title="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5" type="#_x0000_t75" style="position:absolute;left:0;text-align:left;margin-left:50.35pt;margin-top:29.1pt;width:16.3pt;height:12.95pt;z-index:251667456;visibility:visible;mso-wrap-distance-left:14.28pt;mso-wrap-distance-top:.48pt;mso-wrap-distance-bottom:6.36pt">
                        <v:imagedata r:id="rId5" o:title=""/>
                        <o:lock v:ext="edit" aspectratio="f"/>
                      </v:shape>
                    </w:pict>
                  </w:r>
                  <w:r w:rsidRPr="001C53D3">
                    <w:rPr>
                      <w:rFonts w:ascii="Century Gothic" w:hAnsi="Century Gothic" w:cs="Century Gothic"/>
                      <w:color w:val="FF0000"/>
                      <w:sz w:val="56"/>
                      <w:szCs w:val="56"/>
                      <w:lang w:eastAsia="tr-TR"/>
                    </w:rPr>
                    <w:t>14</w:t>
                  </w:r>
                </w:p>
              </w:tc>
            </w:tr>
          </w:tbl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015"/>
            </w:tblGrid>
            <w:tr w:rsidR="00424A0B" w:rsidRPr="002E3EEF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24A0B" w:rsidRPr="001C53D3" w:rsidRDefault="00424A0B" w:rsidP="00E919DE">
                  <w:pPr>
                    <w:spacing w:after="0" w:line="240" w:lineRule="auto"/>
                    <w:jc w:val="center"/>
                    <w:rPr>
                      <w:rFonts w:ascii="Century Gothic" w:hAnsi="Century Gothic" w:cs="Century Gothic"/>
                      <w:color w:val="FF0000"/>
                      <w:sz w:val="52"/>
                      <w:szCs w:val="52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36" type="#_x0000_t75" style="position:absolute;left:0;text-align:left;margin-left:90.4pt;margin-top:33.3pt;width:12.95pt;height:12.5pt;z-index:251668480;visibility:visible;mso-wrap-distance-top:.48pt;mso-wrap-distance-right:14.82pt;mso-wrap-distance-bottom:6.84pt">
                        <v:imagedata r:id="rId6" o:title="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7" type="#_x0000_t75" style="position:absolute;left:0;text-align:left;margin-left:49pt;margin-top:30.5pt;width:20.65pt;height:13.9pt;z-index:251669504;visibility:visible;mso-wrap-distance-left:14.76pt;mso-wrap-distance-top:.48pt;mso-wrap-distance-bottom:7.2pt">
                        <v:imagedata r:id="rId7" o:title=""/>
                        <o:lock v:ext="edit" aspectratio="f"/>
                      </v:shape>
                    </w:pict>
                  </w:r>
                  <w:r w:rsidRPr="001C53D3">
                    <w:rPr>
                      <w:rFonts w:ascii="Century Gothic" w:hAnsi="Century Gothic" w:cs="Century Gothic"/>
                      <w:color w:val="FF0000"/>
                      <w:sz w:val="52"/>
                      <w:szCs w:val="52"/>
                      <w:lang w:eastAsia="tr-TR"/>
                    </w:rPr>
                    <w:t>36</w:t>
                  </w:r>
                </w:p>
              </w:tc>
            </w:tr>
          </w:tbl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Birler Basamağı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Birler Basamağı</w:t>
            </w: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687947">
              <w:rPr>
                <w:rFonts w:ascii="Century Gothic" w:hAnsi="Century Gothic" w:cs="Century Gothic"/>
                <w:b/>
                <w:bCs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687947">
              <w:rPr>
                <w:rFonts w:ascii="Century Gothic" w:hAnsi="Century Gothic" w:cs="Century Gothic"/>
                <w:b/>
                <w:bCs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sz w:val="52"/>
                <w:szCs w:val="52"/>
                <w:lang w:eastAsia="tr-T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sz w:val="52"/>
                <w:szCs w:val="52"/>
                <w:lang w:eastAsia="tr-TR"/>
              </w:rPr>
              <w:t> </w:t>
            </w:r>
          </w:p>
        </w:tc>
      </w:tr>
      <w:tr w:rsidR="00424A0B" w:rsidRPr="002E3EEF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</w:tr>
      <w:tr w:rsidR="00424A0B" w:rsidRPr="002E3EEF">
        <w:trPr>
          <w:trHeight w:val="675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highlight w:val="yellow"/>
                <w:lang w:eastAsia="tr-TR"/>
              </w:rPr>
              <w:t>Aşağıdaki örnekleri inceleyiniz ve boş bırakılan yerleri siz doldurunuz.</w:t>
            </w: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FF0000"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015"/>
            </w:tblGrid>
            <w:tr w:rsidR="00424A0B" w:rsidRPr="002E3EEF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24A0B" w:rsidRPr="001C53D3" w:rsidRDefault="00424A0B" w:rsidP="00E919DE">
                  <w:pPr>
                    <w:spacing w:after="0" w:line="240" w:lineRule="auto"/>
                    <w:jc w:val="center"/>
                    <w:rPr>
                      <w:rFonts w:ascii="Century Gothic" w:hAnsi="Century Gothic" w:cs="Century Gothic"/>
                      <w:color w:val="FF0000"/>
                      <w:sz w:val="56"/>
                      <w:szCs w:val="56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38" type="#_x0000_t75" style="position:absolute;left:0;text-align:left;margin-left:90.15pt;margin-top:29.9pt;width:11.5pt;height:13.45pt;z-index:251670528;visibility:visible;mso-wrap-distance-top:.48pt;mso-wrap-distance-right:14.76pt;mso-wrap-distance-bottom:6.48pt">
                        <v:imagedata r:id="rId4" o:title="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9" type="#_x0000_t75" style="position:absolute;left:0;text-align:left;margin-left:50.35pt;margin-top:29.1pt;width:16.3pt;height:12.95pt;z-index:251671552;visibility:visible;mso-wrap-distance-left:14.28pt;mso-wrap-distance-top:.48pt;mso-wrap-distance-bottom:6.36pt">
                        <v:imagedata r:id="rId5" o:title=""/>
                        <o:lock v:ext="edit" aspectratio="f"/>
                      </v:shape>
                    </w:pict>
                  </w:r>
                  <w:r w:rsidRPr="001C53D3">
                    <w:rPr>
                      <w:rFonts w:ascii="Century Gothic" w:hAnsi="Century Gothic" w:cs="Century Gothic"/>
                      <w:color w:val="FF0000"/>
                      <w:sz w:val="56"/>
                      <w:szCs w:val="56"/>
                      <w:lang w:eastAsia="tr-TR"/>
                    </w:rPr>
                    <w:t>14</w:t>
                  </w:r>
                </w:p>
              </w:tc>
            </w:tr>
          </w:tbl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015"/>
            </w:tblGrid>
            <w:tr w:rsidR="00424A0B" w:rsidRPr="002E3EEF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24A0B" w:rsidRPr="001C53D3" w:rsidRDefault="00424A0B" w:rsidP="00E919DE">
                  <w:pPr>
                    <w:spacing w:after="0" w:line="240" w:lineRule="auto"/>
                    <w:jc w:val="center"/>
                    <w:rPr>
                      <w:rFonts w:ascii="Century Gothic" w:hAnsi="Century Gothic" w:cs="Century Gothic"/>
                      <w:color w:val="FF0000"/>
                      <w:sz w:val="52"/>
                      <w:szCs w:val="52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40" type="#_x0000_t75" style="position:absolute;left:0;text-align:left;margin-left:90.4pt;margin-top:33.3pt;width:12.95pt;height:12.5pt;z-index:251672576;visibility:visible;mso-wrap-distance-top:.48pt;mso-wrap-distance-right:14.82pt;mso-wrap-distance-bottom:6.84pt">
                        <v:imagedata r:id="rId6" o:title="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41" type="#_x0000_t75" style="position:absolute;left:0;text-align:left;margin-left:49pt;margin-top:30.5pt;width:20.65pt;height:13.9pt;z-index:251673600;visibility:visible;mso-wrap-distance-left:14.76pt;mso-wrap-distance-top:.48pt;mso-wrap-distance-bottom:7.2pt">
                        <v:imagedata r:id="rId7" o:title=""/>
                        <o:lock v:ext="edit" aspectratio="f"/>
                      </v:shape>
                    </w:pict>
                  </w:r>
                  <w:r w:rsidRPr="001C53D3">
                    <w:rPr>
                      <w:rFonts w:ascii="Century Gothic" w:hAnsi="Century Gothic" w:cs="Century Gothic"/>
                      <w:color w:val="FF0000"/>
                      <w:sz w:val="52"/>
                      <w:szCs w:val="52"/>
                      <w:lang w:eastAsia="tr-TR"/>
                    </w:rPr>
                    <w:t>36</w:t>
                  </w:r>
                </w:p>
              </w:tc>
            </w:tr>
          </w:tbl>
          <w:p w:rsidR="00424A0B" w:rsidRPr="001C53D3" w:rsidRDefault="00424A0B" w:rsidP="00E919DE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Birler Basamağı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</w:pPr>
            <w:r w:rsidRPr="001C53D3">
              <w:rPr>
                <w:rFonts w:ascii="Century Gothic" w:hAnsi="Century Gothic" w:cs="Century Gothic"/>
                <w:b/>
                <w:bCs/>
                <w:color w:val="E36C0A"/>
                <w:sz w:val="28"/>
                <w:szCs w:val="28"/>
                <w:lang w:eastAsia="tr-TR"/>
              </w:rPr>
              <w:t>Birler Basamağı</w:t>
            </w:r>
          </w:p>
        </w:tc>
      </w:tr>
      <w:tr w:rsidR="00424A0B" w:rsidRPr="002E3EEF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687947">
              <w:rPr>
                <w:rFonts w:ascii="Century Gothic" w:hAnsi="Century Gothic" w:cs="Century Gothic"/>
                <w:b/>
                <w:bCs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color w:val="FF0000"/>
                <w:sz w:val="52"/>
                <w:szCs w:val="52"/>
                <w:lang w:eastAsia="tr-TR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687947">
              <w:rPr>
                <w:rFonts w:ascii="Century Gothic" w:hAnsi="Century Gothic" w:cs="Century Gothic"/>
                <w:b/>
                <w:bCs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sz w:val="52"/>
                <w:szCs w:val="52"/>
                <w:lang w:eastAsia="tr-T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jc w:val="center"/>
              <w:rPr>
                <w:rFonts w:ascii="Century Gothic" w:hAnsi="Century Gothic" w:cs="Century Gothic"/>
                <w:sz w:val="52"/>
                <w:szCs w:val="52"/>
                <w:lang w:eastAsia="tr-TR"/>
              </w:rPr>
            </w:pPr>
            <w:r w:rsidRPr="001C53D3">
              <w:rPr>
                <w:rFonts w:ascii="Century Gothic" w:hAnsi="Century Gothic" w:cs="Century Gothic"/>
                <w:sz w:val="52"/>
                <w:szCs w:val="52"/>
                <w:lang w:eastAsia="tr-TR"/>
              </w:rPr>
              <w:t> </w:t>
            </w:r>
          </w:p>
        </w:tc>
      </w:tr>
      <w:tr w:rsidR="00424A0B" w:rsidRPr="002E3EEF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4A0B" w:rsidRPr="001C53D3" w:rsidRDefault="00424A0B" w:rsidP="00E919DE">
            <w:pPr>
              <w:spacing w:after="0" w:line="240" w:lineRule="auto"/>
              <w:rPr>
                <w:rFonts w:ascii="Century Gothic" w:hAnsi="Century Gothic" w:cs="Century Gothic"/>
                <w:sz w:val="28"/>
                <w:szCs w:val="28"/>
                <w:lang w:eastAsia="tr-TR"/>
              </w:rPr>
            </w:pPr>
          </w:p>
        </w:tc>
      </w:tr>
    </w:tbl>
    <w:p w:rsidR="00424A0B" w:rsidRDefault="00424A0B" w:rsidP="00D66814">
      <w:pPr>
        <w:pStyle w:val="ListParagraph"/>
        <w:spacing w:before="240"/>
      </w:pPr>
      <w:hyperlink r:id="rId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424A0B" w:rsidRDefault="00424A0B" w:rsidP="001C53D3"/>
    <w:p w:rsidR="00424A0B" w:rsidRDefault="00424A0B" w:rsidP="001C53D3"/>
    <w:p w:rsidR="00424A0B" w:rsidRDefault="00424A0B" w:rsidP="001C53D3"/>
    <w:sectPr w:rsidR="00424A0B" w:rsidSect="001C53D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3D3"/>
    <w:rsid w:val="00087708"/>
    <w:rsid w:val="001C53D3"/>
    <w:rsid w:val="002E3EEF"/>
    <w:rsid w:val="00424A0B"/>
    <w:rsid w:val="00456475"/>
    <w:rsid w:val="005E7F0C"/>
    <w:rsid w:val="00687947"/>
    <w:rsid w:val="00915198"/>
    <w:rsid w:val="00D66814"/>
    <w:rsid w:val="00E9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70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66814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6681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17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146</Words>
  <Characters>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CASPERCAN</dc:creator>
  <cp:keywords>www.sorubak.com</cp:keywords>
  <dc:description>www.sorubak.com</dc:description>
  <cp:lastModifiedBy>edanur</cp:lastModifiedBy>
  <cp:revision>5</cp:revision>
  <cp:lastPrinted>2012-10-03T20:52:00Z</cp:lastPrinted>
  <dcterms:created xsi:type="dcterms:W3CDTF">2012-10-03T20:51:00Z</dcterms:created>
  <dcterms:modified xsi:type="dcterms:W3CDTF">2013-09-14T21:50:00Z</dcterms:modified>
  <cp:category>www.sorubak.com</cp:category>
</cp:coreProperties>
</file>