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1E6" w:rsidRPr="00596C9B" w:rsidRDefault="003741E6" w:rsidP="00E36D2D">
      <w:pPr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Aşağıdaki doğal sayılardaki rakamların basamak değerlerini gibi yazınız.</w:t>
      </w:r>
    </w:p>
    <w:p w:rsidR="003741E6" w:rsidRDefault="003741E6" w:rsidP="00E36D2D"/>
    <w:p w:rsidR="003741E6" w:rsidRPr="00325FBA" w:rsidRDefault="003741E6" w:rsidP="00460B9E">
      <w:pPr>
        <w:rPr>
          <w:sz w:val="36"/>
          <w:szCs w:val="36"/>
        </w:rPr>
      </w:pPr>
      <w:r>
        <w:rPr>
          <w:noProof/>
        </w:rPr>
        <w:pict>
          <v:line id="Düz Bağlayıcı 21" o:spid="_x0000_s1026" style="position:absolute;z-index:251625472;visibility:visible" from="326.25pt,31.95pt" to="344.25pt,31.95pt">
            <v:stroke endarrow="block"/>
          </v:line>
        </w:pict>
      </w:r>
      <w:r>
        <w:rPr>
          <w:noProof/>
        </w:rPr>
        <w:pict>
          <v:line id="Düz Bağlayıcı 70" o:spid="_x0000_s1027" style="position:absolute;z-index:251631616;visibility:visible" from="326.3pt,17.5pt" to="326.3pt,33.25pt"/>
        </w:pict>
      </w:r>
      <w:r>
        <w:rPr>
          <w:noProof/>
        </w:rPr>
        <w:pict>
          <v:line id="Düz Bağlayıcı 69" o:spid="_x0000_s1028" style="position:absolute;z-index:251630592;visibility:visible" from="312.8pt,19.75pt" to="312.8pt,47.5pt"/>
        </w:pict>
      </w:r>
      <w:r>
        <w:rPr>
          <w:noProof/>
        </w:rPr>
        <w:pict>
          <v:line id="Düz Bağlayıcı 25" o:spid="_x0000_s1029" style="position:absolute;z-index:251622400;visibility:visible" from="18.05pt,17.5pt" to="18.05pt,55pt"/>
        </w:pict>
      </w:r>
      <w:r>
        <w:rPr>
          <w:noProof/>
        </w:rPr>
        <w:pict>
          <v:line id="Düz Bağlayıcı 65" o:spid="_x0000_s1030" style="position:absolute;z-index:251626496;visibility:visible" from="18.05pt,17.5pt" to="18.05pt,52.35pt"/>
        </w:pict>
      </w:r>
      <w:r>
        <w:rPr>
          <w:noProof/>
        </w:rPr>
        <w:pict>
          <v:line id="Düz Bağlayıcı 67" o:spid="_x0000_s1031" style="position:absolute;z-index:251629568;visibility:visible" from="36pt,38.75pt" to="54pt,38.75pt">
            <v:stroke endarrow="block"/>
          </v:line>
        </w:pict>
      </w:r>
      <w:r>
        <w:rPr>
          <w:noProof/>
        </w:rPr>
        <w:pict>
          <v:line id="Düz Bağlayıcı 26" o:spid="_x0000_s1032" style="position:absolute;z-index:251624448;visibility:visible" from="36.05pt,17.5pt" to="36.05pt,38.5pt"/>
        </w:pict>
      </w:r>
      <w:r>
        <w:rPr>
          <w:noProof/>
        </w:rPr>
        <w:pict>
          <v:line id="Düz Bağlayıcı 66" o:spid="_x0000_s1033" style="position:absolute;z-index:251628544;visibility:visible" from="36.05pt,17.5pt" to="36.05pt,33.25pt"/>
        </w:pict>
      </w:r>
      <w:r w:rsidRPr="006739BB">
        <w:rPr>
          <w:sz w:val="36"/>
          <w:szCs w:val="36"/>
        </w:rPr>
        <w:t>4</w:t>
      </w:r>
      <w:r w:rsidRPr="00325FBA">
        <w:rPr>
          <w:sz w:val="36"/>
          <w:szCs w:val="36"/>
        </w:rPr>
        <w:t>6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>8  7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41E6" w:rsidRPr="00325FBA" w:rsidRDefault="003741E6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</w:rPr>
        <w:pict>
          <v:line id="Düz Bağlayıcı 17" o:spid="_x0000_s1034" style="position:absolute;z-index:251623424;visibility:visible" from="312.8pt,6.1pt" to="352.55pt,6.1pt">
            <v:stroke endarrow="block"/>
          </v:line>
        </w:pict>
      </w:r>
      <w:r>
        <w:rPr>
          <w:noProof/>
        </w:rPr>
        <w:pict>
          <v:line id="Düz Bağlayıcı 68" o:spid="_x0000_s1035" style="position:absolute;z-index:251627520;visibility:visible" from="18pt,13.3pt" to="54pt,13.3pt">
            <v:stroke endarrow="block"/>
          </v:line>
        </w:pict>
      </w:r>
      <w:r w:rsidRPr="00325FBA">
        <w:rPr>
          <w:sz w:val="36"/>
          <w:szCs w:val="36"/>
        </w:rPr>
        <w:tab/>
      </w:r>
    </w:p>
    <w:p w:rsidR="003741E6" w:rsidRPr="00325FBA" w:rsidRDefault="003741E6" w:rsidP="00460B9E">
      <w:pPr>
        <w:rPr>
          <w:sz w:val="36"/>
          <w:szCs w:val="36"/>
        </w:rPr>
      </w:pPr>
    </w:p>
    <w:p w:rsidR="003741E6" w:rsidRPr="00F95DD4" w:rsidRDefault="003741E6" w:rsidP="0066419D">
      <w:r w:rsidRPr="00325FBA">
        <w:rPr>
          <w:sz w:val="36"/>
          <w:szCs w:val="36"/>
        </w:rPr>
        <w:tab/>
      </w:r>
      <w:hyperlink r:id="rId6" w:history="1">
        <w:r w:rsidRPr="009D63B3">
          <w:rPr>
            <w:rStyle w:val="Hyperlink"/>
          </w:rPr>
          <w:t>www.sorubak.com</w:t>
        </w:r>
      </w:hyperlink>
      <w:r>
        <w:t xml:space="preserve"> </w:t>
      </w:r>
    </w:p>
    <w:p w:rsidR="003741E6" w:rsidRPr="00325FBA" w:rsidRDefault="003741E6" w:rsidP="00460B9E">
      <w:pPr>
        <w:tabs>
          <w:tab w:val="left" w:pos="1089"/>
        </w:tabs>
        <w:rPr>
          <w:sz w:val="36"/>
          <w:szCs w:val="36"/>
        </w:rPr>
      </w:pPr>
    </w:p>
    <w:p w:rsidR="003741E6" w:rsidRPr="00325FBA" w:rsidRDefault="003741E6" w:rsidP="00460B9E">
      <w:pPr>
        <w:rPr>
          <w:sz w:val="36"/>
          <w:szCs w:val="36"/>
        </w:rPr>
      </w:pPr>
      <w:r>
        <w:rPr>
          <w:noProof/>
        </w:rPr>
        <w:pict>
          <v:line id="Düz Bağlayıcı 76" o:spid="_x0000_s1036" style="position:absolute;z-index:251639808;visibility:visible" from="36pt,38.75pt" to="54pt,38.75pt">
            <v:stroke endarrow="block"/>
          </v:line>
        </w:pict>
      </w:r>
      <w:r>
        <w:rPr>
          <w:noProof/>
        </w:rPr>
        <w:pict>
          <v:line id="Düz Bağlayıcı 77" o:spid="_x0000_s1037" style="position:absolute;z-index:251634688;visibility:visible" from="36.05pt,19pt" to="36.05pt,40pt"/>
        </w:pict>
      </w:r>
      <w:r>
        <w:rPr>
          <w:noProof/>
        </w:rPr>
        <w:pict>
          <v:line id="Düz Bağlayıcı 71" o:spid="_x0000_s1038" style="position:absolute;z-index:251635712;visibility:visible" from="326.25pt,31.95pt" to="344.25pt,31.95pt">
            <v:stroke endarrow="block"/>
          </v:line>
        </w:pict>
      </w:r>
      <w:r>
        <w:rPr>
          <w:noProof/>
        </w:rPr>
        <w:pict>
          <v:line id="Düz Bağlayıcı 72" o:spid="_x0000_s1039" style="position:absolute;z-index:251641856;visibility:visible" from="326.3pt,17.5pt" to="326.3pt,33.25pt"/>
        </w:pict>
      </w:r>
      <w:r>
        <w:rPr>
          <w:noProof/>
        </w:rPr>
        <w:pict>
          <v:line id="Düz Bağlayıcı 73" o:spid="_x0000_s1040" style="position:absolute;z-index:251640832;visibility:visible" from="312.8pt,19.75pt" to="312.8pt,47.5pt"/>
        </w:pict>
      </w:r>
      <w:r>
        <w:rPr>
          <w:noProof/>
        </w:rPr>
        <w:pict>
          <v:line id="Düz Bağlayıcı 74" o:spid="_x0000_s1041" style="position:absolute;z-index:251632640;visibility:visible" from="18.05pt,17.5pt" to="18.05pt,55pt"/>
        </w:pict>
      </w:r>
      <w:r>
        <w:rPr>
          <w:noProof/>
        </w:rPr>
        <w:pict>
          <v:line id="Düz Bağlayıcı 75" o:spid="_x0000_s1042" style="position:absolute;z-index:251636736;visibility:visible" from="18.05pt,17.5pt" to="18.05pt,52.35pt"/>
        </w:pict>
      </w:r>
      <w:r>
        <w:rPr>
          <w:noProof/>
        </w:rPr>
        <w:pict>
          <v:line id="Düz Bağlayıcı 78" o:spid="_x0000_s1043" style="position:absolute;z-index:251638784;visibility:visible" from="36.05pt,17.5pt" to="36.05pt,33.25pt"/>
        </w:pict>
      </w:r>
      <w:r>
        <w:rPr>
          <w:sz w:val="36"/>
          <w:szCs w:val="36"/>
        </w:rPr>
        <w:t>5 0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>4  9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41E6" w:rsidRPr="00325FBA" w:rsidRDefault="003741E6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</w:rPr>
        <w:pict>
          <v:line id="Düz Bağlayıcı 79" o:spid="_x0000_s1044" style="position:absolute;z-index:251633664;visibility:visible" from="312.8pt,6.1pt" to="352.55pt,6.1pt">
            <v:stroke endarrow="block"/>
          </v:line>
        </w:pict>
      </w:r>
      <w:r>
        <w:rPr>
          <w:noProof/>
        </w:rPr>
        <w:pict>
          <v:line id="Düz Bağlayıcı 80" o:spid="_x0000_s1045" style="position:absolute;z-index:251637760;visibility:visible" from="18pt,13.3pt" to="54pt,13.3pt">
            <v:stroke endarrow="block"/>
          </v:line>
        </w:pict>
      </w:r>
      <w:r w:rsidRPr="00325FBA">
        <w:rPr>
          <w:sz w:val="36"/>
          <w:szCs w:val="36"/>
        </w:rPr>
        <w:tab/>
      </w:r>
    </w:p>
    <w:p w:rsidR="003741E6" w:rsidRPr="00325FBA" w:rsidRDefault="003741E6" w:rsidP="00E36D2D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41E6" w:rsidRPr="00325FBA" w:rsidRDefault="003741E6" w:rsidP="00E36D2D">
      <w:pPr>
        <w:tabs>
          <w:tab w:val="left" w:pos="1106"/>
        </w:tabs>
        <w:rPr>
          <w:sz w:val="36"/>
          <w:szCs w:val="36"/>
        </w:rPr>
      </w:pPr>
      <w:r w:rsidRPr="00325FBA">
        <w:rPr>
          <w:sz w:val="36"/>
          <w:szCs w:val="36"/>
        </w:rPr>
        <w:tab/>
      </w:r>
    </w:p>
    <w:p w:rsidR="003741E6" w:rsidRPr="00325FBA" w:rsidRDefault="003741E6" w:rsidP="00460B9E">
      <w:pPr>
        <w:rPr>
          <w:sz w:val="36"/>
          <w:szCs w:val="36"/>
        </w:rPr>
      </w:pPr>
      <w:r>
        <w:rPr>
          <w:noProof/>
        </w:rPr>
        <w:pict>
          <v:line id="Düz Bağlayıcı 81" o:spid="_x0000_s1046" style="position:absolute;z-index:251645952;visibility:visible" from="326.25pt,31.95pt" to="344.25pt,31.95pt">
            <v:stroke endarrow="block"/>
          </v:line>
        </w:pict>
      </w:r>
      <w:r>
        <w:rPr>
          <w:noProof/>
        </w:rPr>
        <w:pict>
          <v:line id="Düz Bağlayıcı 82" o:spid="_x0000_s1047" style="position:absolute;z-index:251652096;visibility:visible" from="326.3pt,17.5pt" to="326.3pt,33.25pt"/>
        </w:pict>
      </w:r>
      <w:r>
        <w:rPr>
          <w:noProof/>
        </w:rPr>
        <w:pict>
          <v:line id="Düz Bağlayıcı 83" o:spid="_x0000_s1048" style="position:absolute;z-index:251651072;visibility:visible" from="312.8pt,19.75pt" to="312.8pt,47.5pt"/>
        </w:pict>
      </w:r>
      <w:r>
        <w:rPr>
          <w:noProof/>
        </w:rPr>
        <w:pict>
          <v:line id="Düz Bağlayıcı 84" o:spid="_x0000_s1049" style="position:absolute;z-index:251642880;visibility:visible" from="18.05pt,17.5pt" to="18.05pt,55pt"/>
        </w:pict>
      </w:r>
      <w:r>
        <w:rPr>
          <w:noProof/>
        </w:rPr>
        <w:pict>
          <v:line id="Düz Bağlayıcı 85" o:spid="_x0000_s1050" style="position:absolute;z-index:251646976;visibility:visible" from="18.05pt,17.5pt" to="18.05pt,52.35pt"/>
        </w:pict>
      </w:r>
      <w:r>
        <w:rPr>
          <w:noProof/>
        </w:rPr>
        <w:pict>
          <v:line id="Düz Bağlayıcı 86" o:spid="_x0000_s1051" style="position:absolute;z-index:251650048;visibility:visible" from="36pt,38.75pt" to="54pt,38.75pt">
            <v:stroke endarrow="block"/>
          </v:line>
        </w:pict>
      </w:r>
      <w:r>
        <w:rPr>
          <w:noProof/>
        </w:rPr>
        <w:pict>
          <v:line id="Düz Bağlayıcı 87" o:spid="_x0000_s1052" style="position:absolute;z-index:251644928;visibility:visible" from="36.05pt,17.5pt" to="36.05pt,38.5pt"/>
        </w:pict>
      </w:r>
      <w:r>
        <w:rPr>
          <w:noProof/>
        </w:rPr>
        <w:pict>
          <v:line id="Düz Bağlayıcı 88" o:spid="_x0000_s1053" style="position:absolute;z-index:251649024;visibility:visible" from="36.05pt,17.5pt" to="36.05pt,33.25pt"/>
        </w:pict>
      </w:r>
      <w:r>
        <w:rPr>
          <w:sz w:val="36"/>
          <w:szCs w:val="36"/>
        </w:rPr>
        <w:t>3   4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>2 1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41E6" w:rsidRPr="00325FBA" w:rsidRDefault="003741E6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</w:rPr>
        <w:pict>
          <v:line id="Düz Bağlayıcı 89" o:spid="_x0000_s1054" style="position:absolute;z-index:251643904;visibility:visible" from="312.8pt,6.1pt" to="352.55pt,6.1pt">
            <v:stroke endarrow="block"/>
          </v:line>
        </w:pict>
      </w:r>
      <w:r>
        <w:rPr>
          <w:noProof/>
        </w:rPr>
        <w:pict>
          <v:line id="Düz Bağlayıcı 90" o:spid="_x0000_s1055" style="position:absolute;z-index:251648000;visibility:visible" from="18pt,13.3pt" to="54pt,13.3pt">
            <v:stroke endarrow="block"/>
          </v:line>
        </w:pict>
      </w:r>
      <w:r w:rsidRPr="00325FBA">
        <w:rPr>
          <w:sz w:val="36"/>
          <w:szCs w:val="36"/>
        </w:rPr>
        <w:tab/>
      </w:r>
    </w:p>
    <w:p w:rsidR="003741E6" w:rsidRPr="00325FBA" w:rsidRDefault="003741E6" w:rsidP="00E36D2D">
      <w:pPr>
        <w:rPr>
          <w:sz w:val="36"/>
          <w:szCs w:val="36"/>
        </w:rPr>
      </w:pPr>
    </w:p>
    <w:p w:rsidR="003741E6" w:rsidRPr="00325FBA" w:rsidRDefault="003741E6" w:rsidP="00E36D2D">
      <w:pPr>
        <w:tabs>
          <w:tab w:val="left" w:pos="1089"/>
        </w:tabs>
        <w:rPr>
          <w:sz w:val="36"/>
          <w:szCs w:val="36"/>
        </w:rPr>
      </w:pPr>
      <w:r w:rsidRPr="00325FBA">
        <w:rPr>
          <w:sz w:val="36"/>
          <w:szCs w:val="36"/>
        </w:rPr>
        <w:tab/>
      </w:r>
    </w:p>
    <w:p w:rsidR="003741E6" w:rsidRPr="00325FBA" w:rsidRDefault="003741E6" w:rsidP="00460B9E">
      <w:pPr>
        <w:rPr>
          <w:sz w:val="36"/>
          <w:szCs w:val="36"/>
        </w:rPr>
      </w:pPr>
      <w:r>
        <w:rPr>
          <w:noProof/>
        </w:rPr>
        <w:pict>
          <v:line id="Düz Bağlayıcı 91" o:spid="_x0000_s1056" style="position:absolute;z-index:251656192;visibility:visible" from="326.25pt,31.95pt" to="344.25pt,31.95pt">
            <v:stroke endarrow="block"/>
          </v:line>
        </w:pict>
      </w:r>
      <w:r>
        <w:rPr>
          <w:noProof/>
        </w:rPr>
        <w:pict>
          <v:line id="Düz Bağlayıcı 92" o:spid="_x0000_s1057" style="position:absolute;z-index:251662336;visibility:visible" from="326.3pt,17.5pt" to="326.3pt,33.25pt"/>
        </w:pict>
      </w:r>
      <w:r>
        <w:rPr>
          <w:noProof/>
        </w:rPr>
        <w:pict>
          <v:line id="Düz Bağlayıcı 93" o:spid="_x0000_s1058" style="position:absolute;z-index:251661312;visibility:visible" from="312.8pt,19.75pt" to="312.8pt,47.5pt"/>
        </w:pict>
      </w:r>
      <w:r>
        <w:rPr>
          <w:noProof/>
        </w:rPr>
        <w:pict>
          <v:line id="Düz Bağlayıcı 94" o:spid="_x0000_s1059" style="position:absolute;z-index:251653120;visibility:visible" from="18.05pt,17.5pt" to="18.05pt,55pt"/>
        </w:pict>
      </w:r>
      <w:r>
        <w:rPr>
          <w:noProof/>
        </w:rPr>
        <w:pict>
          <v:line id="Düz Bağlayıcı 95" o:spid="_x0000_s1060" style="position:absolute;z-index:251657216;visibility:visible" from="18.05pt,17.5pt" to="18.05pt,52.35pt"/>
        </w:pict>
      </w:r>
      <w:r>
        <w:rPr>
          <w:noProof/>
        </w:rPr>
        <w:pict>
          <v:line id="Düz Bağlayıcı 96" o:spid="_x0000_s1061" style="position:absolute;z-index:251660288;visibility:visible" from="36pt,38.75pt" to="54pt,38.75pt">
            <v:stroke endarrow="block"/>
          </v:line>
        </w:pict>
      </w:r>
      <w:r>
        <w:rPr>
          <w:noProof/>
        </w:rPr>
        <w:pict>
          <v:line id="Düz Bağlayıcı 97" o:spid="_x0000_s1062" style="position:absolute;z-index:251655168;visibility:visible" from="36.05pt,17.5pt" to="36.05pt,38.5pt"/>
        </w:pict>
      </w:r>
      <w:r>
        <w:rPr>
          <w:noProof/>
        </w:rPr>
        <w:pict>
          <v:line id="Düz Bağlayıcı 98" o:spid="_x0000_s1063" style="position:absolute;z-index:251659264;visibility:visible" from="36.05pt,17.5pt" to="36.05pt,33.25pt"/>
        </w:pict>
      </w:r>
      <w:r>
        <w:rPr>
          <w:sz w:val="36"/>
          <w:szCs w:val="36"/>
        </w:rPr>
        <w:t>1  6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>3 8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41E6" w:rsidRPr="00325FBA" w:rsidRDefault="003741E6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</w:rPr>
        <w:pict>
          <v:line id="Düz Bağlayıcı 99" o:spid="_x0000_s1064" style="position:absolute;z-index:251654144;visibility:visible" from="312.8pt,6.1pt" to="352.55pt,6.1pt">
            <v:stroke endarrow="block"/>
          </v:line>
        </w:pict>
      </w:r>
      <w:r>
        <w:rPr>
          <w:noProof/>
        </w:rPr>
        <w:pict>
          <v:line id="Düz Bağlayıcı 100" o:spid="_x0000_s1065" style="position:absolute;z-index:251658240;visibility:visible" from="18pt,13.3pt" to="54pt,13.3pt">
            <v:stroke endarrow="block"/>
          </v:line>
        </w:pict>
      </w:r>
      <w:r w:rsidRPr="00325FBA">
        <w:rPr>
          <w:sz w:val="36"/>
          <w:szCs w:val="36"/>
        </w:rPr>
        <w:tab/>
      </w: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Pr="00325FBA" w:rsidRDefault="003741E6" w:rsidP="00460B9E">
      <w:pPr>
        <w:rPr>
          <w:sz w:val="36"/>
          <w:szCs w:val="36"/>
        </w:rPr>
      </w:pPr>
      <w:r>
        <w:rPr>
          <w:noProof/>
        </w:rPr>
        <w:pict>
          <v:line id="Düz Bağlayıcı 101" o:spid="_x0000_s1066" style="position:absolute;z-index:251666432;visibility:visible" from="326.25pt,31.95pt" to="344.25pt,31.95pt">
            <v:stroke endarrow="block"/>
          </v:line>
        </w:pict>
      </w:r>
      <w:r>
        <w:rPr>
          <w:noProof/>
        </w:rPr>
        <w:pict>
          <v:line id="Düz Bağlayıcı 102" o:spid="_x0000_s1067" style="position:absolute;z-index:251672576;visibility:visible" from="326.3pt,17.5pt" to="326.3pt,33.25pt"/>
        </w:pict>
      </w:r>
      <w:r>
        <w:rPr>
          <w:noProof/>
        </w:rPr>
        <w:pict>
          <v:line id="Düz Bağlayıcı 103" o:spid="_x0000_s1068" style="position:absolute;z-index:251671552;visibility:visible" from="312.8pt,19.75pt" to="312.8pt,47.5pt"/>
        </w:pict>
      </w:r>
      <w:r>
        <w:rPr>
          <w:noProof/>
        </w:rPr>
        <w:pict>
          <v:line id="Düz Bağlayıcı 104" o:spid="_x0000_s1069" style="position:absolute;z-index:251663360;visibility:visible" from="18.05pt,17.5pt" to="18.05pt,55pt"/>
        </w:pict>
      </w:r>
      <w:r>
        <w:rPr>
          <w:noProof/>
        </w:rPr>
        <w:pict>
          <v:line id="Düz Bağlayıcı 105" o:spid="_x0000_s1070" style="position:absolute;z-index:251667456;visibility:visible" from="18.05pt,17.5pt" to="18.05pt,52.35pt"/>
        </w:pict>
      </w:r>
      <w:r>
        <w:rPr>
          <w:noProof/>
        </w:rPr>
        <w:pict>
          <v:line id="Düz Bağlayıcı 106" o:spid="_x0000_s1071" style="position:absolute;z-index:251670528;visibility:visible" from="36pt,38.75pt" to="54pt,38.75pt">
            <v:stroke endarrow="block"/>
          </v:line>
        </w:pict>
      </w:r>
      <w:r>
        <w:rPr>
          <w:noProof/>
        </w:rPr>
        <w:pict>
          <v:line id="Düz Bağlayıcı 107" o:spid="_x0000_s1072" style="position:absolute;z-index:251665408;visibility:visible" from="36.05pt,17.5pt" to="36.05pt,38.5pt"/>
        </w:pict>
      </w:r>
      <w:r>
        <w:rPr>
          <w:noProof/>
        </w:rPr>
        <w:pict>
          <v:line id="Düz Bağlayıcı 108" o:spid="_x0000_s1073" style="position:absolute;z-index:251669504;visibility:visible" from="36.05pt,17.5pt" to="36.05pt,33.25pt"/>
        </w:pict>
      </w:r>
      <w:r w:rsidRPr="00091513">
        <w:rPr>
          <w:sz w:val="36"/>
          <w:szCs w:val="36"/>
        </w:rPr>
        <w:t>7</w:t>
      </w:r>
      <w:r>
        <w:rPr>
          <w:sz w:val="36"/>
          <w:szCs w:val="36"/>
        </w:rPr>
        <w:t xml:space="preserve">  0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 w:rsidRPr="00091513">
        <w:rPr>
          <w:sz w:val="36"/>
          <w:szCs w:val="36"/>
        </w:rPr>
        <w:t>5   9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41E6" w:rsidRPr="00325FBA" w:rsidRDefault="003741E6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</w:rPr>
        <w:pict>
          <v:line id="Düz Bağlayıcı 109" o:spid="_x0000_s1074" style="position:absolute;z-index:251664384;visibility:visible" from="312.8pt,6.1pt" to="352.55pt,6.1pt">
            <v:stroke endarrow="block"/>
          </v:line>
        </w:pict>
      </w:r>
      <w:r>
        <w:rPr>
          <w:noProof/>
        </w:rPr>
        <w:pict>
          <v:line id="Düz Bağlayıcı 110" o:spid="_x0000_s1075" style="position:absolute;z-index:251668480;visibility:visible" from="18pt,13.3pt" to="54pt,13.3pt">
            <v:stroke endarrow="block"/>
          </v:line>
        </w:pict>
      </w:r>
      <w:r w:rsidRPr="00325FBA">
        <w:rPr>
          <w:sz w:val="36"/>
          <w:szCs w:val="36"/>
        </w:rPr>
        <w:tab/>
      </w: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Pr="00325FBA" w:rsidRDefault="003741E6" w:rsidP="00460B9E">
      <w:pPr>
        <w:rPr>
          <w:sz w:val="36"/>
          <w:szCs w:val="36"/>
        </w:rPr>
      </w:pPr>
      <w:r>
        <w:rPr>
          <w:noProof/>
        </w:rPr>
        <w:pict>
          <v:line id="Düz Bağlayıcı 121" o:spid="_x0000_s1076" style="position:absolute;z-index:251676672;visibility:visible" from="326.25pt,31.95pt" to="344.25pt,31.95pt">
            <v:stroke endarrow="block"/>
          </v:line>
        </w:pict>
      </w:r>
      <w:r>
        <w:rPr>
          <w:noProof/>
        </w:rPr>
        <w:pict>
          <v:line id="Düz Bağlayıcı 122" o:spid="_x0000_s1077" style="position:absolute;z-index:251682816;visibility:visible" from="326.3pt,17.5pt" to="326.3pt,33.25pt"/>
        </w:pict>
      </w:r>
      <w:r>
        <w:rPr>
          <w:noProof/>
        </w:rPr>
        <w:pict>
          <v:line id="Düz Bağlayıcı 123" o:spid="_x0000_s1078" style="position:absolute;z-index:251681792;visibility:visible" from="312.8pt,19.75pt" to="312.8pt,47.5pt"/>
        </w:pict>
      </w:r>
      <w:r>
        <w:rPr>
          <w:noProof/>
        </w:rPr>
        <w:pict>
          <v:line id="Düz Bağlayıcı 124" o:spid="_x0000_s1079" style="position:absolute;z-index:251673600;visibility:visible" from="18.05pt,17.5pt" to="18.05pt,55pt"/>
        </w:pict>
      </w:r>
      <w:r>
        <w:rPr>
          <w:noProof/>
        </w:rPr>
        <w:pict>
          <v:line id="Düz Bağlayıcı 125" o:spid="_x0000_s1080" style="position:absolute;z-index:251677696;visibility:visible" from="18.05pt,17.5pt" to="18.05pt,52.35pt"/>
        </w:pict>
      </w:r>
      <w:r>
        <w:rPr>
          <w:noProof/>
        </w:rPr>
        <w:pict>
          <v:line id="Düz Bağlayıcı 126" o:spid="_x0000_s1081" style="position:absolute;z-index:251680768;visibility:visible" from="36pt,38.75pt" to="54pt,38.75pt">
            <v:stroke endarrow="block"/>
          </v:line>
        </w:pict>
      </w:r>
      <w:r>
        <w:rPr>
          <w:noProof/>
        </w:rPr>
        <w:pict>
          <v:line id="Düz Bağlayıcı 127" o:spid="_x0000_s1082" style="position:absolute;z-index:251675648;visibility:visible" from="36.05pt,17.5pt" to="36.05pt,38.5pt"/>
        </w:pict>
      </w:r>
      <w:r>
        <w:rPr>
          <w:noProof/>
        </w:rPr>
        <w:pict>
          <v:line id="Düz Bağlayıcı 128" o:spid="_x0000_s1083" style="position:absolute;z-index:251679744;visibility:visible" from="36.05pt,17.5pt" to="36.05pt,33.25pt"/>
        </w:pict>
      </w:r>
      <w:r>
        <w:rPr>
          <w:sz w:val="36"/>
          <w:szCs w:val="36"/>
        </w:rPr>
        <w:t>6  8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>1 4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41E6" w:rsidRPr="00325FBA" w:rsidRDefault="003741E6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</w:rPr>
        <w:pict>
          <v:line id="Düz Bağlayıcı 129" o:spid="_x0000_s1084" style="position:absolute;z-index:251674624;visibility:visible" from="312.8pt,6.1pt" to="352.55pt,6.1pt">
            <v:stroke endarrow="block"/>
          </v:line>
        </w:pict>
      </w:r>
      <w:r>
        <w:rPr>
          <w:noProof/>
        </w:rPr>
        <w:pict>
          <v:line id="Düz Bağlayıcı 130" o:spid="_x0000_s1085" style="position:absolute;z-index:251678720;visibility:visible" from="18pt,13.3pt" to="54pt,13.3pt">
            <v:stroke endarrow="block"/>
          </v:line>
        </w:pict>
      </w:r>
      <w:r w:rsidRPr="00325FBA">
        <w:rPr>
          <w:sz w:val="36"/>
          <w:szCs w:val="36"/>
        </w:rPr>
        <w:tab/>
      </w: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p w:rsidR="003741E6" w:rsidRPr="00325FBA" w:rsidRDefault="003741E6" w:rsidP="00460B9E">
      <w:pPr>
        <w:rPr>
          <w:sz w:val="36"/>
          <w:szCs w:val="36"/>
        </w:rPr>
      </w:pPr>
      <w:r>
        <w:rPr>
          <w:noProof/>
        </w:rPr>
        <w:pict>
          <v:line id="Düz Bağlayıcı 131" o:spid="_x0000_s1086" style="position:absolute;z-index:251686912;visibility:visible" from="326.25pt,31.95pt" to="344.25pt,31.95pt">
            <v:stroke endarrow="block"/>
          </v:line>
        </w:pict>
      </w:r>
      <w:r>
        <w:rPr>
          <w:noProof/>
        </w:rPr>
        <w:pict>
          <v:line id="Düz Bağlayıcı 132" o:spid="_x0000_s1087" style="position:absolute;z-index:251693056;visibility:visible" from="326.3pt,17.5pt" to="326.3pt,33.25pt"/>
        </w:pict>
      </w:r>
      <w:r>
        <w:rPr>
          <w:noProof/>
        </w:rPr>
        <w:pict>
          <v:line id="Düz Bağlayıcı 133" o:spid="_x0000_s1088" style="position:absolute;z-index:251692032;visibility:visible" from="312.8pt,19.75pt" to="312.8pt,47.5pt"/>
        </w:pict>
      </w:r>
      <w:r>
        <w:rPr>
          <w:noProof/>
        </w:rPr>
        <w:pict>
          <v:line id="Düz Bağlayıcı 134" o:spid="_x0000_s1089" style="position:absolute;z-index:251683840;visibility:visible" from="18.05pt,17.5pt" to="18.05pt,55pt"/>
        </w:pict>
      </w:r>
      <w:r>
        <w:rPr>
          <w:noProof/>
        </w:rPr>
        <w:pict>
          <v:line id="Düz Bağlayıcı 135" o:spid="_x0000_s1090" style="position:absolute;z-index:251687936;visibility:visible" from="18.05pt,17.5pt" to="18.05pt,52.35pt"/>
        </w:pict>
      </w:r>
      <w:r>
        <w:rPr>
          <w:noProof/>
        </w:rPr>
        <w:pict>
          <v:line id="Düz Bağlayıcı 136" o:spid="_x0000_s1091" style="position:absolute;z-index:251691008;visibility:visible" from="36pt,38.75pt" to="54pt,38.75pt">
            <v:stroke endarrow="block"/>
          </v:line>
        </w:pict>
      </w:r>
      <w:r>
        <w:rPr>
          <w:noProof/>
        </w:rPr>
        <w:pict>
          <v:line id="Düz Bağlayıcı 137" o:spid="_x0000_s1092" style="position:absolute;z-index:251685888;visibility:visible" from="36.05pt,17.5pt" to="36.05pt,38.5pt"/>
        </w:pict>
      </w:r>
      <w:r>
        <w:rPr>
          <w:noProof/>
        </w:rPr>
        <w:pict>
          <v:line id="Düz Bağlayıcı 138" o:spid="_x0000_s1093" style="position:absolute;z-index:251689984;visibility:visible" from="36.05pt,17.5pt" to="36.05pt,33.25pt"/>
        </w:pict>
      </w:r>
      <w:r>
        <w:rPr>
          <w:sz w:val="36"/>
          <w:szCs w:val="36"/>
        </w:rPr>
        <w:t>5  5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>2 0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basamak adıbasamak de</w:t>
      </w:r>
      <w:r w:rsidRPr="00E36D2D">
        <w:rPr>
          <w:rFonts w:ascii="MS Gothic" w:eastAsia="MS Gothic" w:hAnsi="MS Gothic" w:cs="MS Gothic" w:hint="eastAsia"/>
          <w:sz w:val="20"/>
          <w:szCs w:val="20"/>
          <w:u w:val="single"/>
        </w:rPr>
        <w:t>ğ</w:t>
      </w:r>
      <w:r w:rsidRPr="00E36D2D">
        <w:rPr>
          <w:rFonts w:ascii="Ecofont Vera Sans" w:hAnsi="Ecofont Vera Sans" w:cs="Ecofont Vera Sans"/>
          <w:sz w:val="20"/>
          <w:szCs w:val="20"/>
          <w:u w:val="single"/>
        </w:rPr>
        <w:t>eri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3741E6" w:rsidRPr="00325FBA" w:rsidRDefault="003741E6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</w:rPr>
        <w:pict>
          <v:line id="Düz Bağlayıcı 139" o:spid="_x0000_s1094" style="position:absolute;z-index:251684864;visibility:visible" from="312.8pt,6.1pt" to="352.55pt,6.1pt">
            <v:stroke endarrow="block"/>
          </v:line>
        </w:pict>
      </w:r>
      <w:r>
        <w:rPr>
          <w:noProof/>
        </w:rPr>
        <w:pict>
          <v:line id="Düz Bağlayıcı 140" o:spid="_x0000_s1095" style="position:absolute;z-index:251688960;visibility:visible" from="18pt,13.3pt" to="54pt,13.3pt">
            <v:stroke endarrow="block"/>
          </v:line>
        </w:pict>
      </w:r>
      <w:r w:rsidRPr="00325FBA">
        <w:rPr>
          <w:sz w:val="36"/>
          <w:szCs w:val="36"/>
        </w:rPr>
        <w:tab/>
      </w:r>
    </w:p>
    <w:p w:rsidR="003741E6" w:rsidRDefault="003741E6" w:rsidP="00E36D2D">
      <w:pPr>
        <w:tabs>
          <w:tab w:val="left" w:pos="1089"/>
        </w:tabs>
        <w:rPr>
          <w:sz w:val="16"/>
          <w:szCs w:val="16"/>
        </w:rPr>
      </w:pPr>
    </w:p>
    <w:sectPr w:rsidR="003741E6" w:rsidSect="00E36D2D">
      <w:footerReference w:type="default" r:id="rId7"/>
      <w:pgSz w:w="11907" w:h="16840" w:code="9"/>
      <w:pgMar w:top="567" w:right="284" w:bottom="284" w:left="284" w:header="709" w:footer="102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1E6" w:rsidRDefault="003741E6" w:rsidP="00460B9E">
      <w:r>
        <w:separator/>
      </w:r>
    </w:p>
  </w:endnote>
  <w:endnote w:type="continuationSeparator" w:id="1">
    <w:p w:rsidR="003741E6" w:rsidRDefault="003741E6" w:rsidP="0046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Ecofont Vera Sans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1E6" w:rsidRDefault="003741E6" w:rsidP="00367F0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741E6" w:rsidRDefault="003741E6" w:rsidP="00EF4C86">
    <w:pPr>
      <w:pStyle w:val="Footer"/>
      <w:ind w:right="360"/>
      <w:jc w:val="center"/>
    </w:pPr>
    <w:r>
      <w:t>Galip kudalak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1E6" w:rsidRDefault="003741E6" w:rsidP="00460B9E">
      <w:r>
        <w:separator/>
      </w:r>
    </w:p>
  </w:footnote>
  <w:footnote w:type="continuationSeparator" w:id="1">
    <w:p w:rsidR="003741E6" w:rsidRDefault="003741E6" w:rsidP="00460B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88B"/>
    <w:rsid w:val="00091513"/>
    <w:rsid w:val="00325FBA"/>
    <w:rsid w:val="00367F0B"/>
    <w:rsid w:val="003741E6"/>
    <w:rsid w:val="00460B9E"/>
    <w:rsid w:val="004F2025"/>
    <w:rsid w:val="00596C9B"/>
    <w:rsid w:val="005E1508"/>
    <w:rsid w:val="0066419D"/>
    <w:rsid w:val="006739BB"/>
    <w:rsid w:val="007D2360"/>
    <w:rsid w:val="009D63B3"/>
    <w:rsid w:val="00B6088B"/>
    <w:rsid w:val="00C90FA6"/>
    <w:rsid w:val="00E36D2D"/>
    <w:rsid w:val="00EF4C86"/>
    <w:rsid w:val="00F11BC4"/>
    <w:rsid w:val="00F95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B9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36D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36D2D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E36D2D"/>
  </w:style>
  <w:style w:type="paragraph" w:styleId="Header">
    <w:name w:val="header"/>
    <w:basedOn w:val="Normal"/>
    <w:link w:val="HeaderChar"/>
    <w:uiPriority w:val="99"/>
    <w:rsid w:val="00460B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60B9E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641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104</Words>
  <Characters>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GALİP</dc:creator>
  <cp:keywords>www.sorubak.com</cp:keywords>
  <dc:description>www.sorubak.com</dc:description>
  <cp:lastModifiedBy>edanur</cp:lastModifiedBy>
  <cp:revision>4</cp:revision>
  <dcterms:created xsi:type="dcterms:W3CDTF">2012-09-27T09:24:00Z</dcterms:created>
  <dcterms:modified xsi:type="dcterms:W3CDTF">2013-08-21T09:53:00Z</dcterms:modified>
  <cp:category>www.sorubak.com</cp:category>
</cp:coreProperties>
</file>