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55DDC" w:rsidRPr="00E90628" w:rsidRDefault="00155DDC" w:rsidP="001522A7">
      <w:pPr>
        <w:ind w:left="-709" w:right="-709" w:hanging="1"/>
        <w:rPr>
          <w:rFonts w:ascii="Comic Sans MS" w:hAnsi="Comic Sans MS" w:cs="Comic Sans MS"/>
        </w:rPr>
      </w:pPr>
      <w:r>
        <w:rPr>
          <w:noProof/>
          <w:lang w:eastAsia="tr-TR"/>
        </w:rPr>
        <w:pict>
          <v:shapetype id="_x0000_t62" coordsize="21600,21600" o:spt="62" adj="1350,25920" path="m3600,qx,3600l0@8@12@24,0@9,,18000qy3600,21600l@6,21600@15@27@7,21600,18000,21600qx21600,18000l21600@9@18@30,21600@8,21600,3600qy18000,l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 textboxrect="791,791,20809,20809"/>
            <v:handles>
              <v:h position="#0,#1"/>
            </v:handles>
          </v:shapetype>
          <v:shape id="Köşeleri Yuvarlanmış Dikdörtgen Belirtme Çizgisi 6" o:spid="_x0000_s1026" type="#_x0000_t62" style="position:absolute;left:0;text-align:left;margin-left:16.15pt;margin-top:-2.6pt;width:172.5pt;height:51pt;z-index:251621376;visibility:visible;v-text-anchor:middle" adj="-1964,12229" filled="f" strokecolor="#8064a2">
            <v:textbox>
              <w:txbxContent>
                <w:p w:rsidR="00155DDC" w:rsidRPr="00632832" w:rsidRDefault="00155DDC" w:rsidP="00E90628">
                  <w:pPr>
                    <w:jc w:val="center"/>
                    <w:rPr>
                      <w:sz w:val="24"/>
                      <w:szCs w:val="24"/>
                    </w:rPr>
                  </w:pPr>
                  <w:r w:rsidRPr="00632832">
                    <w:rPr>
                      <w:sz w:val="24"/>
                      <w:szCs w:val="24"/>
                    </w:rPr>
                    <w:t>3 düzine yumurtadan 17 tanesi kırıldı. Kaç yumurta kaldı?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Imagen 11" o:spid="_x0000_s1027" type="#_x0000_t75" style="position:absolute;left:0;text-align:left;margin-left:-26.6pt;margin-top:-2.6pt;width:42.7pt;height:51pt;z-index:251620352;visibility:visible">
            <v:imagedata r:id="rId6" o:title=""/>
          </v:shape>
        </w:pict>
      </w:r>
      <w:r>
        <w:rPr>
          <w:noProof/>
          <w:lang w:eastAsia="tr-TR"/>
        </w:rPr>
        <w:pict>
          <v:shapetype id="_x0000_t98" coordsize="21600,21600" o:spt="98" adj="2700" path="m0@5qy@2@1l@0@1@0@2qy@7,,21600@2l21600@9qy@7@10l@1@10@1@11qy@2,21600,0@11xem0@5nfqy@2@6@1@5@3@4@2@5l@2@6em@1@5nfl@1@10em21600@2nfqy@7@1l@0@1em@0@2nfqy@8@3@7@2l@7@1e">
            <v:formulas>
              <v:f eqn="sum width 0 #0"/>
              <v:f eqn="val #0"/>
              <v:f eqn="prod @1 1 2"/>
              <v:f eqn="prod @1 3 4"/>
              <v:f eqn="prod @1 5 4"/>
              <v:f eqn="prod @1 3 2"/>
              <v:f eqn="prod @1 2 1"/>
              <v:f eqn="sum width 0 @2"/>
              <v:f eqn="sum width 0 @3"/>
              <v:f eqn="sum height 0 @5"/>
              <v:f eqn="sum height 0 @1"/>
              <v:f eqn="sum height 0 @2"/>
              <v:f eqn="val width"/>
              <v:f eqn="prod width 1 2"/>
              <v:f eqn="prod height 1 2"/>
            </v:formulas>
            <v:path o:extrusionok="f" limo="10800,10800" o:connecttype="custom" o:connectlocs="@13,@1;0,@14;@13,@10;@12,@14" o:connectangles="270,180,90,0" textboxrect="@1,@1,@7,@10"/>
            <v:handles>
              <v:h position="#0,topLeft" xrange="0,5400"/>
            </v:handles>
            <o:complex v:ext="view"/>
          </v:shapetype>
          <v:shape id="Yatay Kaydırma 4" o:spid="_x0000_s1028" type="#_x0000_t98" style="position:absolute;left:0;text-align:left;margin-left:-45.35pt;margin-top:-51.3pt;width:543.75pt;height:48.75pt;z-index:251619328;visibility:visible;v-text-anchor:middle" filled="f" strokecolor="#40a7c2">
            <v:shadow on="t" color="black" opacity="24903f" origin=",.5" offset="0,.55556mm"/>
            <v:textbox>
              <w:txbxContent>
                <w:p w:rsidR="00155DDC" w:rsidRDefault="00155DDC" w:rsidP="00826612">
                  <w:r>
                    <w:t xml:space="preserve">                                                               2.SINIF – MATEMATİK DEĞERLENDİRME TESTİ – 1                                                                                                                             İsim :                                  Soyisim :     www.sorubak.com                                                              Konu : Deste – Düzine – Doğal Sayılar                </w:t>
                  </w:r>
                </w:p>
              </w:txbxContent>
            </v:textbox>
          </v:shape>
        </w:pict>
      </w:r>
      <w:r w:rsidRPr="00E90628">
        <w:rPr>
          <w:rFonts w:ascii="Comic Sans MS" w:hAnsi="Comic Sans MS" w:cs="Comic Sans MS"/>
          <w:b/>
          <w:bCs/>
        </w:rPr>
        <w:t>1.</w:t>
      </w:r>
      <w:r w:rsidRPr="00E90628">
        <w:rPr>
          <w:rFonts w:ascii="Comic Sans MS" w:hAnsi="Comic Sans MS" w:cs="Comic Sans MS"/>
        </w:rPr>
        <w:t>)</w:t>
      </w:r>
    </w:p>
    <w:p w:rsidR="00155DDC" w:rsidRDefault="00155DDC" w:rsidP="001522A7">
      <w:pPr>
        <w:ind w:left="-709" w:right="-709" w:hanging="1"/>
      </w:pPr>
    </w:p>
    <w:p w:rsidR="00155DDC" w:rsidRDefault="00155DDC" w:rsidP="00E90628">
      <w:pPr>
        <w:ind w:left="-709" w:right="-354" w:hanging="1"/>
        <w:rPr>
          <w:rFonts w:ascii="Comic Sans MS" w:hAnsi="Comic Sans MS" w:cs="Comic Sans MS"/>
        </w:rPr>
      </w:pPr>
      <w:r w:rsidRPr="00E90628">
        <w:rPr>
          <w:rFonts w:ascii="Comic Sans MS" w:hAnsi="Comic Sans MS" w:cs="Comic Sans MS"/>
        </w:rPr>
        <w:t>A. 13       B. 19             C. 14</w:t>
      </w:r>
    </w:p>
    <w:p w:rsidR="00155DDC" w:rsidRDefault="00155DDC" w:rsidP="00E90628">
      <w:pPr>
        <w:ind w:left="-709" w:right="-354" w:hanging="1"/>
        <w:rPr>
          <w:rFonts w:ascii="Comic Sans MS" w:hAnsi="Comic Sans MS" w:cs="Comic Sans MS"/>
        </w:rPr>
      </w:pPr>
      <w:r>
        <w:rPr>
          <w:noProof/>
          <w:lang w:eastAsia="tr-TR"/>
        </w:rPr>
        <w:pict>
          <v:line id="Düz Bağlayıcı 23" o:spid="_x0000_s1029" style="position:absolute;left:0;text-align:left;flip:x;z-index:251638784;visibility:visible" from="-45.35pt,7.45pt" to="227.65pt,7.45pt" strokecolor="windowText" strokeweight="1pt">
            <v:stroke dashstyle="dashDot"/>
            <v:shadow on="t" color="black" opacity="24903f" origin=",.5" offset="0,.55556mm"/>
          </v:line>
        </w:pict>
      </w:r>
    </w:p>
    <w:p w:rsidR="00155DDC" w:rsidRDefault="00155DDC" w:rsidP="00E90628">
      <w:pPr>
        <w:ind w:left="-709" w:right="-354" w:hanging="1"/>
        <w:rPr>
          <w:rFonts w:ascii="Comic Sans MS" w:hAnsi="Comic Sans MS" w:cs="Comic Sans MS"/>
        </w:rPr>
      </w:pPr>
      <w:r>
        <w:rPr>
          <w:noProof/>
          <w:lang w:eastAsia="tr-TR"/>
        </w:rPr>
        <w:pict>
          <v:shape id="Kép 5" o:spid="_x0000_s1030" type="#_x0000_t75" alt="images.jpg" style="position:absolute;left:0;text-align:left;margin-left:160.4pt;margin-top:4.45pt;width:28.3pt;height:42.25pt;z-index:251624448;visibility:visible;mso-wrap-distance-right:9.09pt;mso-wrap-distance-bottom:.99pt">
            <v:imagedata r:id="rId7" o:title=""/>
            <o:lock v:ext="edit" aspectratio="f"/>
          </v:shape>
        </w:pict>
      </w:r>
      <w:r>
        <w:rPr>
          <w:noProof/>
          <w:lang w:eastAsia="tr-TR"/>
        </w:rPr>
        <w:pict>
          <v:shape id="Kép 0" o:spid="_x0000_s1031" type="#_x0000_t75" alt="imagens_turma_da_monica_festa_junina_para_convites.png" style="position:absolute;left:0;text-align:left;margin-left:73.15pt;margin-top:.7pt;width:35.25pt;height:50.95pt;z-index:251623424;visibility:visible">
            <v:imagedata r:id="rId8" o:title=""/>
          </v:shape>
        </w:pict>
      </w:r>
      <w:r>
        <w:rPr>
          <w:noProof/>
          <w:lang w:eastAsia="tr-TR"/>
        </w:rPr>
        <w:pict>
          <v:shape id="Kép 8" o:spid="_x0000_s1032" type="#_x0000_t75" alt="Turma_da_Monica_Baby_(4)-727022.png" style="position:absolute;left:0;text-align:left;margin-left:-15.35pt;margin-top:8.3pt;width:35.25pt;height:38.85pt;z-index:251622400;visibility:visible">
            <v:imagedata r:id="rId9" o:title=""/>
          </v:shape>
        </w:pict>
      </w:r>
    </w:p>
    <w:p w:rsidR="00155DDC" w:rsidRPr="00AD0A51" w:rsidRDefault="00155DDC" w:rsidP="00E90628">
      <w:pPr>
        <w:ind w:left="-709" w:right="-354" w:hanging="1"/>
        <w:rPr>
          <w:rFonts w:ascii="Comic Sans MS" w:hAnsi="Comic Sans MS" w:cs="Comic Sans MS"/>
          <w:b/>
          <w:bCs/>
        </w:rPr>
      </w:pPr>
      <w:r>
        <w:rPr>
          <w:noProof/>
          <w:lang w:eastAsia="tr-TR"/>
        </w:rPr>
        <w:pict>
          <v:roundrect id="Yuvarlatılmış Dikdörtgen 11" o:spid="_x0000_s1033" style="position:absolute;left:0;text-align:left;margin-left:73.15pt;margin-top:19.55pt;width:39pt;height:24pt;z-index:251626496;visibility:visible;v-text-anchor:middle" arcsize="10923f" filled="f" strokecolor="#8064a2" strokeweight="1pt">
            <v:textbox>
              <w:txbxContent>
                <w:p w:rsidR="00155DDC" w:rsidRDefault="00155DDC" w:rsidP="00AD0A51">
                  <w:pPr>
                    <w:jc w:val="center"/>
                  </w:pPr>
                  <w:r>
                    <w:t>98</w:t>
                  </w:r>
                </w:p>
              </w:txbxContent>
            </v:textbox>
          </v:roundrect>
        </w:pict>
      </w:r>
      <w:r>
        <w:rPr>
          <w:noProof/>
          <w:lang w:eastAsia="tr-TR"/>
        </w:rPr>
        <w:pict>
          <v:roundrect id="Yuvarlatılmış Dikdörtgen 12" o:spid="_x0000_s1034" style="position:absolute;left:0;text-align:left;margin-left:154.9pt;margin-top:18.8pt;width:39pt;height:24pt;z-index:251627520;visibility:visible;v-text-anchor:middle" arcsize="10923f" filled="f" strokecolor="#8064a2" strokeweight="1pt">
            <v:textbox>
              <w:txbxContent>
                <w:p w:rsidR="00155DDC" w:rsidRDefault="00155DDC" w:rsidP="00AD0A51">
                  <w:pPr>
                    <w:jc w:val="center"/>
                  </w:pPr>
                  <w:r>
                    <w:t>90</w:t>
                  </w:r>
                </w:p>
              </w:txbxContent>
            </v:textbox>
          </v:roundrect>
        </w:pict>
      </w:r>
      <w:r>
        <w:rPr>
          <w:noProof/>
          <w:lang w:eastAsia="tr-TR"/>
        </w:rPr>
        <w:pict>
          <v:roundrect id="Yuvarlatılmış Dikdörtgen 10" o:spid="_x0000_s1035" style="position:absolute;left:0;text-align:left;margin-left:-15.35pt;margin-top:19.55pt;width:39pt;height:24pt;z-index:251625472;visibility:visible;v-text-anchor:middle" arcsize="10923f" filled="f" strokecolor="#8064a2" strokeweight="1pt">
            <v:textbox>
              <w:txbxContent>
                <w:p w:rsidR="00155DDC" w:rsidRDefault="00155DDC" w:rsidP="00AD0A51">
                  <w:pPr>
                    <w:jc w:val="center"/>
                  </w:pPr>
                  <w:r>
                    <w:t>99</w:t>
                  </w:r>
                </w:p>
              </w:txbxContent>
            </v:textbox>
          </v:roundrect>
        </w:pict>
      </w:r>
      <w:r w:rsidRPr="00AD0A51">
        <w:rPr>
          <w:rFonts w:ascii="Comic Sans MS" w:hAnsi="Comic Sans MS" w:cs="Comic Sans MS"/>
          <w:b/>
          <w:bCs/>
        </w:rPr>
        <w:t>2.)</w:t>
      </w:r>
    </w:p>
    <w:p w:rsidR="00155DDC" w:rsidRDefault="00155DDC" w:rsidP="001522A7">
      <w:pPr>
        <w:ind w:left="-709" w:right="-709" w:hanging="1"/>
      </w:pPr>
    </w:p>
    <w:p w:rsidR="00155DDC" w:rsidRDefault="00155DDC" w:rsidP="001522A7">
      <w:pPr>
        <w:ind w:left="-709" w:right="-709" w:hanging="1"/>
        <w:rPr>
          <w:rFonts w:ascii="Comic Sans MS" w:hAnsi="Comic Sans MS" w:cs="Comic Sans MS"/>
        </w:rPr>
      </w:pPr>
      <w:r>
        <w:rPr>
          <w:noProof/>
          <w:lang w:eastAsia="tr-TR"/>
        </w:rPr>
        <w:pict>
          <v:shape id="_x0000_s1036" type="#_x0000_t75" alt="images.jpg" style="position:absolute;left:0;text-align:left;margin-left:77.15pt;margin-top:43pt;width:28.3pt;height:42.25pt;z-index:251629568;visibility:visible;mso-wrap-distance-right:9.09pt;mso-wrap-distance-bottom:.99pt">
            <v:imagedata r:id="rId7" o:title=""/>
            <o:lock v:ext="edit" aspectratio="f"/>
          </v:shape>
        </w:pict>
      </w:r>
      <w:r>
        <w:rPr>
          <w:noProof/>
          <w:lang w:eastAsia="tr-TR"/>
        </w:rPr>
        <w:pict>
          <v:shape id="_x0000_s1037" type="#_x0000_t75" alt="imagens_turma_da_monica_festa_junina_para_convites.png" style="position:absolute;left:0;text-align:left;margin-left:-25.1pt;margin-top:39.25pt;width:35.25pt;height:50.95pt;z-index:251628544;visibility:visible">
            <v:imagedata r:id="rId8" o:title=""/>
          </v:shape>
        </w:pict>
      </w:r>
      <w:r>
        <w:rPr>
          <w:noProof/>
          <w:lang w:eastAsia="tr-TR"/>
        </w:rPr>
        <w:pict>
          <v:shape id="_x0000_s1038" type="#_x0000_t75" alt="Turma_da_Monica_Baby_(4)-727022.png" style="position:absolute;left:0;text-align:left;margin-left:176.65pt;margin-top:43.4pt;width:35.25pt;height:38.85pt;z-index:251630592;visibility:visible">
            <v:imagedata r:id="rId9" o:title=""/>
          </v:shape>
        </w:pict>
      </w:r>
      <w:r w:rsidRPr="00AD0A51">
        <w:rPr>
          <w:rFonts w:ascii="Comic Sans MS" w:hAnsi="Comic Sans MS" w:cs="Comic Sans MS"/>
        </w:rPr>
        <w:t>Yukarıdaki çocuklardan hangisi, iki basamaklı en bü-                       yük çift sayıyı yazmıştır?</w:t>
      </w:r>
    </w:p>
    <w:p w:rsidR="00155DDC" w:rsidRDefault="00155DDC" w:rsidP="001522A7">
      <w:pPr>
        <w:ind w:left="-709" w:right="-709" w:hanging="1"/>
        <w:rPr>
          <w:rFonts w:ascii="Comic Sans MS" w:hAnsi="Comic Sans MS" w:cs="Comic Sans MS"/>
        </w:rPr>
      </w:pPr>
      <w:r>
        <w:rPr>
          <w:rFonts w:ascii="Comic Sans MS" w:hAnsi="Comic Sans MS" w:cs="Comic Sans MS"/>
        </w:rPr>
        <w:t>A.                           B.                             C.</w:t>
      </w:r>
    </w:p>
    <w:p w:rsidR="00155DDC" w:rsidRDefault="00155DDC" w:rsidP="001522A7">
      <w:pPr>
        <w:ind w:left="-709" w:right="-709" w:hanging="1"/>
        <w:rPr>
          <w:rFonts w:ascii="Comic Sans MS" w:hAnsi="Comic Sans MS" w:cs="Comic Sans MS"/>
        </w:rPr>
      </w:pPr>
      <w:r>
        <w:rPr>
          <w:noProof/>
          <w:lang w:eastAsia="tr-TR"/>
        </w:rPr>
        <w:pict>
          <v:line id="Düz Bağlayıcı 24" o:spid="_x0000_s1039" style="position:absolute;left:0;text-align:left;flip:x;z-index:251639808;visibility:visible" from="-45.35pt,26.5pt" to="227.65pt,26.5pt" strokecolor="windowText" strokeweight="1pt">
            <v:stroke dashstyle="dashDot"/>
            <v:shadow on="t" color="black" opacity="24903f" origin=",.5" offset="0,.55556mm"/>
          </v:line>
        </w:pict>
      </w:r>
    </w:p>
    <w:p w:rsidR="00155DDC" w:rsidRDefault="00155DDC" w:rsidP="001522A7">
      <w:pPr>
        <w:ind w:left="-709" w:right="-709" w:hanging="1"/>
        <w:rPr>
          <w:rFonts w:ascii="Comic Sans MS" w:hAnsi="Comic Sans MS" w:cs="Comic Sans MS"/>
        </w:rPr>
      </w:pPr>
      <w:r>
        <w:rPr>
          <w:noProof/>
          <w:lang w:eastAsia="tr-TR"/>
        </w:rPr>
        <w:pict>
          <v:shapetype id="_x0000_t106" coordsize="21600,21600" o:spt="106" adj="1350,25920" path="ar,7165,4345,13110,1950,7185,1080,12690,475,11732,4835,17650,1080,12690,2910,17640,2387,9757,10107,20300,2910,17640,8235,19545,7660,12382,14412,21597,8235,19545,14280,18330,12910,11080,18695,18947,14280,18330,18690,15045,14822,5862,21597,15082,18690,15045,20895,7665,15772,2592,21105,9865,20895,7665,19140,2715,14330,,19187,6595,19140,2715,14910,1170,10992,,15357,5945,14910,1170,11250,1665,6692,650,12025,7917,11250,1665,7005,2580,1912,1972,8665,11162,7005,2580,1950,7185xear,7165,4345,13110,1080,12690,2340,13080nfear475,11732,4835,17650,2910,17640,3465,17445nfear7660,12382,14412,21597,7905,18675,8235,19545nfear7660,12382,14412,21597,14280,18330,14400,17370nfear12910,11080,18695,18947,18690,15045,17070,11475nfear15772,2592,21105,9865,20175,9015,20895,7665nfear14330,,19187,6595,19200,3345,19140,2715nfear14330,,19187,6595,14910,1170,14550,1980nfear10992,,15357,5945,11250,1665,11040,2340nfear1912,1972,8665,11162,7650,3270,7005,2580nfear1912,1972,8665,11162,1950,7185,2070,7890nfem@23@37qx@35@24@23@36@34@24@23@37xem@16@33qx@31@17@16@32@30@17@16@33xem@38@29qx@27@39@38@28@26@39@38@29xe">
            <v:formulas>
              <v:f eqn="sum #0 0 10800"/>
              <v:f eqn="sum #1 0 10800"/>
              <v:f eqn="cosatan2 10800 @0 @1"/>
              <v:f eqn="sinatan2 10800 @0 @1"/>
              <v:f eqn="sum @2 10800 0"/>
              <v:f eqn="sum @3 10800 0"/>
              <v:f eqn="sum @4 0 #0"/>
              <v:f eqn="sum @5 0 #1"/>
              <v:f eqn="mod @6 @7 0"/>
              <v:f eqn="prod 600 11 1"/>
              <v:f eqn="sum @8 0 @9"/>
              <v:f eqn="prod @10 1 3"/>
              <v:f eqn="prod 600 3 1"/>
              <v:f eqn="sum @11 @12 0"/>
              <v:f eqn="prod @13 @6 @8"/>
              <v:f eqn="prod @13 @7 @8"/>
              <v:f eqn="sum @14 #0 0"/>
              <v:f eqn="sum @15 #1 0"/>
              <v:f eqn="prod 600 8 1"/>
              <v:f eqn="prod @11 2 1"/>
              <v:f eqn="sum @18 @19 0"/>
              <v:f eqn="prod @20 @6 @8"/>
              <v:f eqn="prod @20 @7 @8"/>
              <v:f eqn="sum @21 #0 0"/>
              <v:f eqn="sum @22 #1 0"/>
              <v:f eqn="prod 600 2 1"/>
              <v:f eqn="sum #0 600 0"/>
              <v:f eqn="sum #0 0 600"/>
              <v:f eqn="sum #1 600 0"/>
              <v:f eqn="sum #1 0 600"/>
              <v:f eqn="sum @16 @25 0"/>
              <v:f eqn="sum @16 0 @25"/>
              <v:f eqn="sum @17 @25 0"/>
              <v:f eqn="sum @17 0 @25"/>
              <v:f eqn="sum @23 @12 0"/>
              <v:f eqn="sum @23 0 @12"/>
              <v:f eqn="sum @24 @12 0"/>
              <v:f eqn="sum @24 0 @12"/>
              <v:f eqn="val #0"/>
              <v:f eqn="val #1"/>
            </v:formulas>
            <v:path o:extrusionok="f" o:connecttype="custom" o:connectlocs="67,10800;10800,21577;21582,10800;10800,1235;@38,@39" textboxrect="2977,3262,17087,17337"/>
            <v:handles>
              <v:h position="#0,#1"/>
            </v:handles>
            <o:complex v:ext="view"/>
          </v:shapetype>
          <v:shape id="Bulut Belirtme Çizgisi 17" o:spid="_x0000_s1040" type="#_x0000_t106" style="position:absolute;left:0;text-align:left;margin-left:34.15pt;margin-top:16.75pt;width:167.25pt;height:64.5pt;z-index:251632640;visibility:visible;v-text-anchor:middle" adj="-2320,12106" filled="f" strokecolor="#4f81bd" strokeweight="1pt">
            <v:textbox>
              <w:txbxContent>
                <w:p w:rsidR="00155DDC" w:rsidRDefault="00155DDC" w:rsidP="00AD0A51">
                  <w:pPr>
                    <w:jc w:val="center"/>
                  </w:pPr>
                  <w:r>
                    <w:t>4 birlik + 3 onluk</w:t>
                  </w:r>
                </w:p>
              </w:txbxContent>
            </v:textbox>
          </v:shape>
        </w:pict>
      </w:r>
    </w:p>
    <w:p w:rsidR="00155DDC" w:rsidRDefault="00155DDC" w:rsidP="001522A7">
      <w:pPr>
        <w:ind w:left="-709" w:right="-709" w:hanging="1"/>
        <w:rPr>
          <w:rFonts w:ascii="Comic Sans MS" w:hAnsi="Comic Sans MS" w:cs="Comic Sans MS"/>
        </w:rPr>
      </w:pPr>
      <w:r>
        <w:rPr>
          <w:noProof/>
          <w:lang w:eastAsia="tr-TR"/>
        </w:rPr>
        <w:pict>
          <v:shape id="Resim 52" o:spid="_x0000_s1041" type="#_x0000_t75" alt="57E_bamm_lyingdown2" style="position:absolute;left:0;text-align:left;margin-left:-25.1pt;margin-top:23.2pt;width:48.9pt;height:35pt;z-index:251631616;visibility:visible">
            <v:imagedata r:id="rId10" o:title=""/>
          </v:shape>
        </w:pict>
      </w:r>
    </w:p>
    <w:p w:rsidR="00155DDC" w:rsidRPr="00AD0A51" w:rsidRDefault="00155DDC" w:rsidP="001522A7">
      <w:pPr>
        <w:ind w:left="-709" w:right="-709" w:hanging="1"/>
        <w:rPr>
          <w:rFonts w:ascii="Comic Sans MS" w:hAnsi="Comic Sans MS" w:cs="Comic Sans MS"/>
          <w:b/>
          <w:bCs/>
        </w:rPr>
      </w:pPr>
      <w:r w:rsidRPr="00AD0A51">
        <w:rPr>
          <w:rFonts w:ascii="Comic Sans MS" w:hAnsi="Comic Sans MS" w:cs="Comic Sans MS"/>
          <w:b/>
          <w:bCs/>
        </w:rPr>
        <w:t>3.)</w:t>
      </w:r>
    </w:p>
    <w:p w:rsidR="00155DDC" w:rsidRDefault="00155DDC" w:rsidP="00AD0A51">
      <w:pPr>
        <w:ind w:left="-567" w:right="-709"/>
        <w:rPr>
          <w:rFonts w:ascii="Comic Sans MS" w:hAnsi="Comic Sans MS" w:cs="Comic Sans MS"/>
        </w:rPr>
      </w:pPr>
      <w:r w:rsidRPr="00AD0A51">
        <w:rPr>
          <w:rFonts w:ascii="Comic Sans MS" w:hAnsi="Comic Sans MS" w:cs="Comic Sans MS"/>
        </w:rPr>
        <w:t>Bambam’ın düşündüğü sayı aşağıdakilerden hangisidir?</w:t>
      </w:r>
    </w:p>
    <w:p w:rsidR="00155DDC" w:rsidRDefault="00155DDC" w:rsidP="00633EF3">
      <w:pPr>
        <w:ind w:left="-567" w:right="-709"/>
        <w:rPr>
          <w:rFonts w:ascii="Comic Sans MS" w:hAnsi="Comic Sans MS" w:cs="Comic Sans MS"/>
        </w:rPr>
      </w:pPr>
      <w:r>
        <w:rPr>
          <w:noProof/>
          <w:lang w:eastAsia="tr-TR"/>
        </w:rPr>
        <w:pict>
          <v:line id="Düz Bağlayıcı 25" o:spid="_x0000_s1042" style="position:absolute;left:0;text-align:left;flip:x;z-index:251640832;visibility:visible" from="-45.35pt,24.45pt" to="227.65pt,24.45pt" strokecolor="windowText" strokeweight="1pt">
            <v:stroke dashstyle="dashDot"/>
            <v:shadow on="t" color="black" opacity="24903f" origin=",.5" offset="0,.55556mm"/>
          </v:line>
        </w:pict>
      </w:r>
      <w:r>
        <w:rPr>
          <w:rFonts w:ascii="Comic Sans MS" w:hAnsi="Comic Sans MS" w:cs="Comic Sans MS"/>
        </w:rPr>
        <w:t>A.43                         B. 44                         C.34</w:t>
      </w:r>
    </w:p>
    <w:p w:rsidR="00155DDC" w:rsidRDefault="00155DDC" w:rsidP="00AD0A51">
      <w:pPr>
        <w:ind w:left="-567" w:right="-709"/>
        <w:rPr>
          <w:rFonts w:ascii="Comic Sans MS" w:hAnsi="Comic Sans MS" w:cs="Comic Sans MS"/>
        </w:rPr>
      </w:pPr>
      <w:r>
        <w:rPr>
          <w:noProof/>
          <w:lang w:eastAsia="tr-TR"/>
        </w:rPr>
        <w:pict>
          <v:shape id="Kép 10" o:spid="_x0000_s1043" type="#_x0000_t75" alt="clip-art-bubblegum-kids-320330.jpg" style="position:absolute;left:0;text-align:left;margin-left:-10.1pt;margin-top:13.35pt;width:83.25pt;height:53.9pt;z-index:251633664;visibility:visible">
            <v:imagedata r:id="rId11" o:title=""/>
          </v:shape>
        </w:pict>
      </w:r>
      <w:r>
        <w:rPr>
          <w:noProof/>
          <w:lang w:eastAsia="tr-TR"/>
        </w:rPr>
        <w:pict>
          <v:roundrect id="Yuvarlatılmış Dikdörtgen 19" o:spid="_x0000_s1044" style="position:absolute;left:0;text-align:left;margin-left:77.65pt;margin-top:8.7pt;width:132.75pt;height:58.5pt;z-index:251634688;visibility:visible;v-text-anchor:middle" arcsize="10923f" filled="f" strokecolor="#4bacc6" strokeweight="1pt">
            <v:textbox>
              <w:txbxContent>
                <w:p w:rsidR="00155DDC" w:rsidRDefault="00155DDC" w:rsidP="00632832">
                  <w:pPr>
                    <w:jc w:val="center"/>
                  </w:pPr>
                  <w:r>
                    <w:t>Yandaki penguenlerin bir deste olabilmesi için kaç penguen daha olmalıdır?</w:t>
                  </w:r>
                </w:p>
              </w:txbxContent>
            </v:textbox>
          </v:roundrect>
        </w:pict>
      </w:r>
    </w:p>
    <w:p w:rsidR="00155DDC" w:rsidRPr="00632832" w:rsidRDefault="00155DDC" w:rsidP="00AD0A51">
      <w:pPr>
        <w:ind w:left="-567" w:right="-709"/>
        <w:rPr>
          <w:rFonts w:ascii="Comic Sans MS" w:hAnsi="Comic Sans MS" w:cs="Comic Sans MS"/>
          <w:b/>
          <w:bCs/>
        </w:rPr>
      </w:pPr>
      <w:r w:rsidRPr="00632832">
        <w:rPr>
          <w:rFonts w:ascii="Comic Sans MS" w:hAnsi="Comic Sans MS" w:cs="Comic Sans MS"/>
          <w:b/>
          <w:bCs/>
        </w:rPr>
        <w:t>4.)</w:t>
      </w:r>
    </w:p>
    <w:p w:rsidR="00155DDC" w:rsidRDefault="00155DDC" w:rsidP="001522A7">
      <w:pPr>
        <w:ind w:left="-709" w:right="-709" w:hanging="1"/>
      </w:pPr>
    </w:p>
    <w:p w:rsidR="00155DDC" w:rsidRDefault="00155DDC" w:rsidP="001522A7">
      <w:pPr>
        <w:ind w:left="-709" w:right="-709" w:hanging="1"/>
        <w:rPr>
          <w:rFonts w:ascii="Comic Sans MS" w:hAnsi="Comic Sans MS" w:cs="Comic Sans MS"/>
        </w:rPr>
      </w:pPr>
      <w:r w:rsidRPr="00633EF3">
        <w:rPr>
          <w:rFonts w:ascii="Comic Sans MS" w:hAnsi="Comic Sans MS" w:cs="Comic Sans MS"/>
        </w:rPr>
        <w:t>A. 4           B. 6          C.5</w:t>
      </w:r>
    </w:p>
    <w:p w:rsidR="00155DDC" w:rsidRDefault="00155DDC" w:rsidP="001522A7">
      <w:pPr>
        <w:ind w:left="-709" w:right="-709" w:hanging="1"/>
        <w:rPr>
          <w:rFonts w:ascii="Comic Sans MS" w:hAnsi="Comic Sans MS" w:cs="Comic Sans MS"/>
        </w:rPr>
      </w:pPr>
      <w:r>
        <w:rPr>
          <w:noProof/>
          <w:lang w:eastAsia="tr-TR"/>
        </w:rPr>
        <w:pict>
          <v:line id="Düz Bağlayıcı 26" o:spid="_x0000_s1045" style="position:absolute;left:0;text-align:left;flip:x;z-index:251641856;visibility:visible" from="-45.35pt,6.25pt" to="227.65pt,6.25pt" strokecolor="windowText" strokeweight="1pt">
            <v:stroke dashstyle="dashDot"/>
            <v:shadow on="t" color="black" opacity="24903f" origin=",.5" offset="0,.55556mm"/>
          </v:line>
        </w:pict>
      </w:r>
      <w:r>
        <w:rPr>
          <w:noProof/>
          <w:lang w:eastAsia="tr-TR"/>
        </w:rPr>
        <w:pict>
          <v:shape id="Köşeleri Yuvarlanmış Dikdörtgen Belirtme Çizgisi 21" o:spid="_x0000_s1046" type="#_x0000_t62" style="position:absolute;left:0;text-align:left;margin-left:25.15pt;margin-top:21.9pt;width:185.25pt;height:51.75pt;z-index:251636736;visibility:visible;v-text-anchor:middle" adj="-2182,10463" filled="f" strokecolor="#9bbb59" strokeweight="1pt">
            <v:textbox>
              <w:txbxContent>
                <w:p w:rsidR="00155DDC" w:rsidRDefault="00155DDC" w:rsidP="00633EF3">
                  <w:pPr>
                    <w:jc w:val="center"/>
                  </w:pPr>
                  <w:r>
                    <w:t>Bugünkü maçta yarım düzine gol attım çocuklar….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Resim 13" o:spid="_x0000_s1047" type="#_x0000_t75" alt="http://www.noos.org/anime/nostalgie/candy/images/candy4.jpg" style="position:absolute;left:0;text-align:left;margin-left:-25.1pt;margin-top:21.9pt;width:50.45pt;height:45pt;z-index:251635712;visibility:visible">
            <v:imagedata r:id="rId12" r:href="rId13" cropbottom="1620f"/>
          </v:shape>
        </w:pict>
      </w:r>
    </w:p>
    <w:p w:rsidR="00155DDC" w:rsidRPr="00633EF3" w:rsidRDefault="00155DDC" w:rsidP="001522A7">
      <w:pPr>
        <w:ind w:left="-709" w:right="-709" w:hanging="1"/>
        <w:rPr>
          <w:rFonts w:ascii="Comic Sans MS" w:hAnsi="Comic Sans MS" w:cs="Comic Sans MS"/>
          <w:b/>
          <w:bCs/>
        </w:rPr>
      </w:pPr>
      <w:r w:rsidRPr="00633EF3">
        <w:rPr>
          <w:rFonts w:ascii="Comic Sans MS" w:hAnsi="Comic Sans MS" w:cs="Comic Sans MS"/>
          <w:b/>
          <w:bCs/>
        </w:rPr>
        <w:t>5.)</w:t>
      </w:r>
    </w:p>
    <w:p w:rsidR="00155DDC" w:rsidRDefault="00155DDC" w:rsidP="001522A7">
      <w:pPr>
        <w:ind w:left="-709" w:right="-709" w:hanging="1"/>
      </w:pPr>
    </w:p>
    <w:p w:rsidR="00155DDC" w:rsidRPr="00633EF3" w:rsidRDefault="00155DDC" w:rsidP="001522A7">
      <w:pPr>
        <w:ind w:left="-709" w:right="-709" w:hanging="1"/>
        <w:rPr>
          <w:rFonts w:ascii="Comic Sans MS" w:hAnsi="Comic Sans MS" w:cs="Comic Sans MS"/>
        </w:rPr>
      </w:pPr>
      <w:r w:rsidRPr="00633EF3">
        <w:rPr>
          <w:rFonts w:ascii="Comic Sans MS" w:hAnsi="Comic Sans MS" w:cs="Comic Sans MS"/>
        </w:rPr>
        <w:t>Buna göre, kaç gol atmıştır?</w:t>
      </w:r>
    </w:p>
    <w:p w:rsidR="00155DDC" w:rsidRDefault="00155DDC" w:rsidP="001522A7">
      <w:pPr>
        <w:ind w:left="-709" w:right="-709" w:hanging="1"/>
        <w:rPr>
          <w:rFonts w:ascii="Comic Sans MS" w:hAnsi="Comic Sans MS" w:cs="Comic Sans MS"/>
        </w:rPr>
      </w:pPr>
      <w:r w:rsidRPr="00633EF3">
        <w:rPr>
          <w:rFonts w:ascii="Comic Sans MS" w:hAnsi="Comic Sans MS" w:cs="Comic Sans MS"/>
        </w:rPr>
        <w:t>A. 5                     B. 6                           C.12</w:t>
      </w:r>
    </w:p>
    <w:p w:rsidR="00155DDC" w:rsidRDefault="00155DDC" w:rsidP="00633EF3">
      <w:pPr>
        <w:ind w:right="-709" w:hanging="1"/>
        <w:rPr>
          <w:rFonts w:ascii="Comic Sans MS" w:hAnsi="Comic Sans MS" w:cs="Comic Sans MS"/>
          <w:b/>
          <w:bCs/>
        </w:rPr>
      </w:pPr>
      <w:r>
        <w:rPr>
          <w:noProof/>
          <w:lang w:eastAsia="tr-TR"/>
        </w:rPr>
        <w:pict>
          <v:shape id="Köşeleri Yuvarlanmış Dikdörtgen Belirtme Çizgisi 28" o:spid="_x0000_s1048" type="#_x0000_t62" style="position:absolute;margin-left:46.15pt;margin-top:-2.6pt;width:201.75pt;height:45pt;z-index:251643904;visibility:visible;v-text-anchor:middle" adj="-1087,16020" filled="f" strokecolor="#f79646" strokeweight="1pt">
            <v:textbox>
              <w:txbxContent>
                <w:p w:rsidR="00155DDC" w:rsidRPr="004C5E74" w:rsidRDefault="00155DDC" w:rsidP="004C5E74">
                  <w:pPr>
                    <w:jc w:val="center"/>
                    <w:rPr>
                      <w:sz w:val="24"/>
                      <w:szCs w:val="24"/>
                    </w:rPr>
                  </w:pPr>
                  <w:r w:rsidRPr="004C5E74">
                    <w:rPr>
                      <w:sz w:val="24"/>
                      <w:szCs w:val="24"/>
                    </w:rPr>
                    <w:t>68 sayısından, 3 birlik ve 4 onluk çıkarırsak geriye kaç kalır?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Resim 4" o:spid="_x0000_s1049" type="#_x0000_t75" alt="angrybirdpng" style="position:absolute;margin-left:9.4pt;margin-top:-2.5pt;width:36.75pt;height:44.85pt;z-index:251642880;visibility:visible">
            <v:imagedata r:id="rId14" o:title=""/>
          </v:shape>
        </w:pict>
      </w:r>
      <w:r>
        <w:rPr>
          <w:noProof/>
          <w:lang w:eastAsia="tr-TR"/>
        </w:rPr>
        <w:pict>
          <v:line id="Düz Bağlayıcı 22" o:spid="_x0000_s1050" style="position:absolute;z-index:251637760;visibility:visible" from="-16.85pt,-9.45pt" to="-16.85pt,709.05pt" strokeweight="1pt">
            <v:stroke dashstyle="dashDot"/>
            <v:shadow on="t" color="black" opacity="24903f" origin=",.5" offset="0,.55556mm"/>
          </v:line>
        </w:pict>
      </w:r>
      <w:r w:rsidRPr="004C5E74">
        <w:rPr>
          <w:rFonts w:ascii="Comic Sans MS" w:hAnsi="Comic Sans MS" w:cs="Comic Sans MS"/>
          <w:b/>
          <w:bCs/>
        </w:rPr>
        <w:t>6.</w:t>
      </w:r>
    </w:p>
    <w:p w:rsidR="00155DDC" w:rsidRDefault="00155DDC" w:rsidP="00633EF3">
      <w:pPr>
        <w:ind w:right="-709" w:hanging="1"/>
        <w:rPr>
          <w:rFonts w:ascii="Comic Sans MS" w:hAnsi="Comic Sans MS" w:cs="Comic Sans MS"/>
          <w:b/>
          <w:bCs/>
        </w:rPr>
      </w:pPr>
    </w:p>
    <w:p w:rsidR="00155DDC" w:rsidRDefault="00155DDC" w:rsidP="00633EF3">
      <w:pPr>
        <w:ind w:right="-709" w:hanging="1"/>
        <w:rPr>
          <w:rFonts w:ascii="Comic Sans MS" w:hAnsi="Comic Sans MS" w:cs="Comic Sans MS"/>
          <w:noProof/>
          <w:lang w:eastAsia="tr-TR"/>
        </w:rPr>
      </w:pPr>
      <w:r>
        <w:rPr>
          <w:noProof/>
          <w:lang w:eastAsia="tr-TR"/>
        </w:rPr>
        <w:pict>
          <v:line id="Düz Bağlayıcı 38" o:spid="_x0000_s1051" style="position:absolute;flip:x;z-index:251656192;visibility:visible" from="-16.85pt,20.15pt" to="256.15pt,20.15pt" strokecolor="windowText" strokeweight="1pt">
            <v:stroke dashstyle="dashDot"/>
            <v:shadow on="t" color="black" opacity="24903f" origin=",.5" offset="0,.55556mm"/>
          </v:line>
        </w:pict>
      </w:r>
      <w:r>
        <w:rPr>
          <w:noProof/>
          <w:lang w:eastAsia="tr-TR"/>
        </w:rPr>
        <w:pict>
          <v:shape id="Köşeleri Yuvarlanmış Dikdörtgen Belirtme Çizgisi 33" o:spid="_x0000_s1052" type="#_x0000_t62" style="position:absolute;margin-left:70.1pt;margin-top:25.4pt;width:41.25pt;height:28.5pt;z-index:251649024;visibility:visible;v-text-anchor:middle" adj="20932,26063" filled="f" strokecolor="#8064a2" strokeweight="1pt">
            <v:textbox>
              <w:txbxContent>
                <w:p w:rsidR="00155DDC" w:rsidRPr="004C5E74" w:rsidRDefault="00155DDC" w:rsidP="004C5E74">
                  <w:pPr>
                    <w:jc w:val="center"/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>13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Köşeleri Yuvarlanmış Dikdörtgen Belirtme Çizgisi 32" o:spid="_x0000_s1053" type="#_x0000_t62" style="position:absolute;margin-left:162.4pt;margin-top:25.4pt;width:41.25pt;height:28.5pt;z-index:251648000;visibility:visible;v-text-anchor:middle" adj="2474,29474" filled="f" strokecolor="#8064a2" strokeweight="1pt">
            <v:textbox>
              <w:txbxContent>
                <w:p w:rsidR="00155DDC" w:rsidRPr="004C5E74" w:rsidRDefault="00155DDC" w:rsidP="004C5E74">
                  <w:pPr>
                    <w:jc w:val="center"/>
                    <w:rPr>
                      <w:sz w:val="24"/>
                      <w:szCs w:val="24"/>
                    </w:rPr>
                  </w:pPr>
                  <w:r w:rsidRPr="004C5E74">
                    <w:rPr>
                      <w:sz w:val="24"/>
                      <w:szCs w:val="24"/>
                    </w:rPr>
                    <w:t>1</w:t>
                  </w:r>
                  <w:r>
                    <w:rPr>
                      <w:sz w:val="24"/>
                      <w:szCs w:val="24"/>
                    </w:rPr>
                    <w:t>7</w:t>
                  </w:r>
                </w:p>
              </w:txbxContent>
            </v:textbox>
          </v:shape>
        </w:pict>
      </w:r>
      <w:r w:rsidRPr="004C5E74">
        <w:rPr>
          <w:rFonts w:ascii="Comic Sans MS" w:hAnsi="Comic Sans MS" w:cs="Comic Sans MS"/>
        </w:rPr>
        <w:t>A.</w:t>
      </w:r>
      <w:r>
        <w:rPr>
          <w:rFonts w:ascii="Comic Sans MS" w:hAnsi="Comic Sans MS" w:cs="Comic Sans MS"/>
        </w:rPr>
        <w:t xml:space="preserve"> 34                     B.25                      C.</w:t>
      </w:r>
      <w:r w:rsidRPr="004C5E74">
        <w:rPr>
          <w:rFonts w:ascii="Comic Sans MS" w:hAnsi="Comic Sans MS" w:cs="Comic Sans MS"/>
          <w:noProof/>
          <w:lang w:eastAsia="tr-TR"/>
        </w:rPr>
        <w:t xml:space="preserve"> 61</w:t>
      </w:r>
    </w:p>
    <w:p w:rsidR="00155DDC" w:rsidRDefault="00155DDC" w:rsidP="00633EF3">
      <w:pPr>
        <w:ind w:right="-709" w:hanging="1"/>
        <w:rPr>
          <w:rFonts w:ascii="Comic Sans MS" w:hAnsi="Comic Sans MS" w:cs="Comic Sans MS"/>
          <w:noProof/>
          <w:lang w:eastAsia="tr-TR"/>
        </w:rPr>
      </w:pPr>
      <w:r>
        <w:rPr>
          <w:noProof/>
          <w:lang w:eastAsia="tr-TR"/>
        </w:rPr>
        <w:pict>
          <v:shape id="Köşeleri Yuvarlanmış Dikdörtgen Belirtme Çizgisi 31" o:spid="_x0000_s1054" type="#_x0000_t62" style="position:absolute;margin-left:210.4pt;margin-top:5.25pt;width:41.25pt;height:28.5pt;z-index:251646976;visibility:visible;v-text-anchor:middle" adj="-4595,34021" filled="f" strokecolor="#8064a2" strokeweight="1pt">
            <v:textbox>
              <w:txbxContent>
                <w:p w:rsidR="00155DDC" w:rsidRPr="004C5E74" w:rsidRDefault="00155DDC" w:rsidP="004C5E74">
                  <w:pPr>
                    <w:jc w:val="center"/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>18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Köşeleri Yuvarlanmış Dikdörtgen Belirtme Çizgisi 30" o:spid="_x0000_s1055" type="#_x0000_t62" style="position:absolute;margin-left:21.35pt;margin-top:5.25pt;width:41.25pt;height:28.5pt;z-index:251645952;visibility:visible;v-text-anchor:middle" adj="20932,26063" filled="f" strokecolor="#8064a2" strokeweight="1pt">
            <v:textbox>
              <w:txbxContent>
                <w:p w:rsidR="00155DDC" w:rsidRPr="004C5E74" w:rsidRDefault="00155DDC" w:rsidP="004C5E74">
                  <w:pPr>
                    <w:jc w:val="center"/>
                    <w:rPr>
                      <w:sz w:val="24"/>
                      <w:szCs w:val="24"/>
                    </w:rPr>
                  </w:pPr>
                  <w:r w:rsidRPr="004C5E74">
                    <w:rPr>
                      <w:sz w:val="24"/>
                      <w:szCs w:val="24"/>
                    </w:rPr>
                    <w:t>14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Kép 17" o:spid="_x0000_s1056" type="#_x0000_t75" alt="monica_baby_png.png" style="position:absolute;margin-left:54.7pt;margin-top:26.5pt;width:161.25pt;height:45.35pt;z-index:251644928;visibility:visible">
            <v:imagedata r:id="rId15" o:title=""/>
          </v:shape>
        </w:pict>
      </w:r>
    </w:p>
    <w:p w:rsidR="00155DDC" w:rsidRDefault="00155DDC" w:rsidP="004C5E74">
      <w:pPr>
        <w:ind w:right="-709"/>
        <w:rPr>
          <w:rFonts w:ascii="Comic Sans MS" w:hAnsi="Comic Sans MS" w:cs="Comic Sans MS"/>
          <w:b/>
          <w:bCs/>
          <w:noProof/>
          <w:lang w:eastAsia="tr-TR"/>
        </w:rPr>
      </w:pPr>
      <w:r w:rsidRPr="004C5E74">
        <w:rPr>
          <w:rFonts w:ascii="Comic Sans MS" w:hAnsi="Comic Sans MS" w:cs="Comic Sans MS"/>
          <w:b/>
          <w:bCs/>
          <w:noProof/>
          <w:lang w:eastAsia="tr-TR"/>
        </w:rPr>
        <w:t>7.)</w:t>
      </w:r>
    </w:p>
    <w:p w:rsidR="00155DDC" w:rsidRDefault="00155DDC" w:rsidP="004C5E74">
      <w:pPr>
        <w:ind w:right="-709"/>
        <w:rPr>
          <w:rFonts w:ascii="Comic Sans MS" w:hAnsi="Comic Sans MS" w:cs="Comic Sans MS"/>
          <w:b/>
          <w:bCs/>
          <w:noProof/>
          <w:lang w:eastAsia="tr-TR"/>
        </w:rPr>
      </w:pPr>
    </w:p>
    <w:p w:rsidR="00155DDC" w:rsidRDefault="00155DDC" w:rsidP="004C5E74">
      <w:pPr>
        <w:ind w:right="-709"/>
        <w:rPr>
          <w:noProof/>
          <w:lang w:eastAsia="tr-TR"/>
        </w:rPr>
      </w:pPr>
      <w:r w:rsidRPr="004C5E74">
        <w:rPr>
          <w:rFonts w:ascii="Comic Sans MS" w:hAnsi="Comic Sans MS" w:cs="Comic Sans MS"/>
          <w:noProof/>
          <w:lang w:eastAsia="tr-TR"/>
        </w:rPr>
        <w:t xml:space="preserve">Yukarıdaki çocukların söylediği sayıların toplamı kaç </w:t>
      </w:r>
      <w:r w:rsidRPr="004C5E74">
        <w:rPr>
          <w:rFonts w:ascii="Comic Sans MS" w:hAnsi="Comic Sans MS" w:cs="Comic Sans MS"/>
          <w:b/>
          <w:bCs/>
          <w:noProof/>
          <w:lang w:eastAsia="tr-TR"/>
        </w:rPr>
        <w:t>düzine</w:t>
      </w:r>
      <w:r w:rsidRPr="004C5E74">
        <w:rPr>
          <w:rFonts w:ascii="Comic Sans MS" w:hAnsi="Comic Sans MS" w:cs="Comic Sans MS"/>
          <w:noProof/>
          <w:lang w:eastAsia="tr-TR"/>
        </w:rPr>
        <w:t xml:space="preserve"> yapar?</w:t>
      </w:r>
    </w:p>
    <w:p w:rsidR="00155DDC" w:rsidRDefault="00155DDC" w:rsidP="004C5E74">
      <w:pPr>
        <w:ind w:right="-709"/>
        <w:rPr>
          <w:rFonts w:ascii="Comic Sans MS" w:hAnsi="Comic Sans MS" w:cs="Comic Sans MS"/>
          <w:noProof/>
          <w:lang w:eastAsia="tr-TR"/>
        </w:rPr>
      </w:pPr>
      <w:r>
        <w:rPr>
          <w:noProof/>
          <w:lang w:eastAsia="tr-TR"/>
        </w:rPr>
        <w:pict>
          <v:line id="Düz Bağlayıcı 39" o:spid="_x0000_s1057" style="position:absolute;flip:x;z-index:251657216;visibility:visible" from="-16.85pt,21.1pt" to="256.15pt,21.1pt" strokecolor="windowText" strokeweight="1pt">
            <v:stroke dashstyle="dashDot"/>
            <v:shadow on="t" color="black" opacity="24903f" origin=",.5" offset="0,.55556mm"/>
          </v:line>
        </w:pict>
      </w:r>
      <w:r w:rsidRPr="004C5E74">
        <w:rPr>
          <w:rFonts w:ascii="Comic Sans MS" w:hAnsi="Comic Sans MS" w:cs="Comic Sans MS"/>
          <w:noProof/>
          <w:lang w:eastAsia="tr-TR"/>
        </w:rPr>
        <w:t>A.6         B.5     C.4</w:t>
      </w:r>
    </w:p>
    <w:p w:rsidR="00155DDC" w:rsidRDefault="00155DDC" w:rsidP="004C5E74">
      <w:pPr>
        <w:ind w:right="-709"/>
        <w:rPr>
          <w:rFonts w:ascii="Comic Sans MS" w:hAnsi="Comic Sans MS" w:cs="Comic Sans MS"/>
          <w:noProof/>
          <w:lang w:eastAsia="tr-TR"/>
        </w:rPr>
      </w:pPr>
      <w:r>
        <w:rPr>
          <w:noProof/>
          <w:lang w:eastAsia="tr-TR"/>
        </w:rPr>
        <w:pict>
          <v:shape id="Köşeleri Yuvarlanmış Dikdörtgen Belirtme Çizgisi 34" o:spid="_x0000_s1058" type="#_x0000_t62" style="position:absolute;margin-left:156.4pt;margin-top:1pt;width:70.5pt;height:72.75pt;z-index:251652096;visibility:visible;v-text-anchor:middle" adj="-3245,7540" filled="f" strokecolor="#4f81bd" strokeweight="1pt">
            <v:textbox>
              <w:txbxContent>
                <w:p w:rsidR="00155DDC" w:rsidRDefault="00155DDC" w:rsidP="003A1B16">
                  <w:pPr>
                    <w:jc w:val="center"/>
                  </w:pPr>
                  <w:r>
                    <w:t>İki basamaklı en büyük çift sayı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Kép 23" o:spid="_x0000_s1059" type="#_x0000_t75" alt="ht-turma-monica-cebolinha-monica.png" style="position:absolute;margin-left:102.35pt;margin-top:1.05pt;width:45.75pt;height:50.95pt;z-index:251650048;visibility:visible">
            <v:imagedata r:id="rId16" o:title=""/>
          </v:shape>
        </w:pict>
      </w:r>
      <w:r>
        <w:rPr>
          <w:noProof/>
          <w:lang w:eastAsia="tr-TR"/>
        </w:rPr>
        <w:pict>
          <v:shape id="Köşeleri Yuvarlanmış Dikdörtgen Belirtme Çizgisi 3" o:spid="_x0000_s1060" type="#_x0000_t62" style="position:absolute;margin-left:21.4pt;margin-top:3.25pt;width:70.5pt;height:72.75pt;z-index:251651072;visibility:visible;v-text-anchor:middle" adj="24330,7985" filled="f" strokecolor="#4f81bd" strokeweight="1pt">
            <v:textbox>
              <w:txbxContent>
                <w:p w:rsidR="00155DDC" w:rsidRDefault="00155DDC" w:rsidP="003A1B16">
                  <w:pPr>
                    <w:jc w:val="center"/>
                  </w:pPr>
                  <w:r>
                    <w:t>İki basamaklı en küçük tek sayı</w:t>
                  </w:r>
                </w:p>
              </w:txbxContent>
            </v:textbox>
          </v:shape>
        </w:pict>
      </w:r>
    </w:p>
    <w:p w:rsidR="00155DDC" w:rsidRDefault="00155DDC" w:rsidP="004C5E74">
      <w:pPr>
        <w:ind w:right="-709"/>
        <w:rPr>
          <w:rFonts w:ascii="Comic Sans MS" w:hAnsi="Comic Sans MS" w:cs="Comic Sans MS"/>
          <w:b/>
          <w:bCs/>
          <w:noProof/>
          <w:lang w:eastAsia="tr-TR"/>
        </w:rPr>
      </w:pPr>
      <w:r w:rsidRPr="00A20C42">
        <w:rPr>
          <w:rFonts w:ascii="Comic Sans MS" w:hAnsi="Comic Sans MS" w:cs="Comic Sans MS"/>
          <w:b/>
          <w:bCs/>
          <w:noProof/>
          <w:lang w:eastAsia="tr-TR"/>
        </w:rPr>
        <w:t>8.)</w:t>
      </w:r>
    </w:p>
    <w:p w:rsidR="00155DDC" w:rsidRDefault="00155DDC" w:rsidP="004C5E74">
      <w:pPr>
        <w:ind w:right="-709"/>
        <w:rPr>
          <w:rFonts w:ascii="Comic Sans MS" w:hAnsi="Comic Sans MS" w:cs="Comic Sans MS"/>
          <w:b/>
          <w:bCs/>
          <w:noProof/>
          <w:lang w:eastAsia="tr-TR"/>
        </w:rPr>
      </w:pPr>
    </w:p>
    <w:p w:rsidR="00155DDC" w:rsidRDefault="00155DDC" w:rsidP="004C5E74">
      <w:pPr>
        <w:ind w:right="-709"/>
        <w:rPr>
          <w:noProof/>
          <w:lang w:eastAsia="tr-TR"/>
        </w:rPr>
      </w:pPr>
      <w:r w:rsidRPr="003A1B16">
        <w:rPr>
          <w:rFonts w:ascii="Comic Sans MS" w:hAnsi="Comic Sans MS" w:cs="Comic Sans MS"/>
          <w:noProof/>
          <w:lang w:eastAsia="tr-TR"/>
        </w:rPr>
        <w:t xml:space="preserve">Yukarıdaki çocukların söyledikleri sayıların </w:t>
      </w:r>
      <w:r w:rsidRPr="003A1B16">
        <w:rPr>
          <w:rFonts w:ascii="Comic Sans MS" w:hAnsi="Comic Sans MS" w:cs="Comic Sans MS"/>
          <w:b/>
          <w:bCs/>
          <w:noProof/>
          <w:lang w:eastAsia="tr-TR"/>
        </w:rPr>
        <w:t>farkı</w:t>
      </w:r>
      <w:r w:rsidRPr="003A1B16">
        <w:rPr>
          <w:rFonts w:ascii="Comic Sans MS" w:hAnsi="Comic Sans MS" w:cs="Comic Sans MS"/>
          <w:noProof/>
          <w:lang w:eastAsia="tr-TR"/>
        </w:rPr>
        <w:t xml:space="preserve"> kaçtır?</w:t>
      </w:r>
    </w:p>
    <w:p w:rsidR="00155DDC" w:rsidRDefault="00155DDC" w:rsidP="004C5E74">
      <w:pPr>
        <w:ind w:right="-709"/>
        <w:rPr>
          <w:rFonts w:ascii="Comic Sans MS" w:hAnsi="Comic Sans MS" w:cs="Comic Sans MS"/>
          <w:noProof/>
          <w:lang w:eastAsia="tr-TR"/>
        </w:rPr>
      </w:pPr>
      <w:r>
        <w:rPr>
          <w:noProof/>
          <w:lang w:eastAsia="tr-TR"/>
        </w:rPr>
        <w:pict>
          <v:line id="Düz Bağlayıcı 40" o:spid="_x0000_s1061" style="position:absolute;flip:x;z-index:251658240;visibility:visible" from="-16.85pt,23.6pt" to="256.15pt,23.6pt" strokecolor="windowText" strokeweight="1pt">
            <v:stroke dashstyle="dashDot"/>
            <v:shadow on="t" color="black" opacity="24903f" origin=",.5" offset="0,.55556mm"/>
          </v:line>
        </w:pict>
      </w:r>
      <w:r w:rsidRPr="003A1B16">
        <w:rPr>
          <w:rFonts w:ascii="Comic Sans MS" w:hAnsi="Comic Sans MS" w:cs="Comic Sans MS"/>
          <w:noProof/>
          <w:lang w:eastAsia="tr-TR"/>
        </w:rPr>
        <w:t>A.89                B. 88     C.87</w:t>
      </w:r>
    </w:p>
    <w:p w:rsidR="00155DDC" w:rsidRDefault="00155DDC" w:rsidP="004C5E74">
      <w:pPr>
        <w:ind w:right="-709"/>
        <w:rPr>
          <w:rFonts w:ascii="Comic Sans MS" w:hAnsi="Comic Sans MS" w:cs="Comic Sans MS"/>
          <w:noProof/>
          <w:lang w:eastAsia="tr-TR"/>
        </w:rPr>
      </w:pPr>
      <w:r>
        <w:rPr>
          <w:noProof/>
          <w:lang w:eastAsia="tr-TR"/>
        </w:rPr>
        <w:pict>
          <v:shape id="Köşeleri Yuvarlanmış Dikdörtgen Belirtme Çizgisi 37" o:spid="_x0000_s1062" type="#_x0000_t62" style="position:absolute;margin-left:9.4pt;margin-top:7.95pt;width:82.5pt;height:57pt;z-index:251655168;visibility:visible;v-text-anchor:middle" adj="28290,13463" filled="f" strokecolor="#c0504d" strokeweight="1pt">
            <v:textbox>
              <w:txbxContent>
                <w:p w:rsidR="00155DDC" w:rsidRDefault="00155DDC" w:rsidP="0041668E">
                  <w:pPr>
                    <w:jc w:val="center"/>
                  </w:pPr>
                  <w:r>
                    <w:t>Benim de  ……… silgim var.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Kép 6" o:spid="_x0000_s1063" type="#_x0000_t75" alt="01.png" style="position:absolute;margin-left:97.35pt;margin-top:13.55pt;width:70.5pt;height:56.45pt;z-index:251653120;visibility:visible">
            <v:imagedata r:id="rId17" o:title=""/>
          </v:shape>
        </w:pict>
      </w:r>
      <w:r>
        <w:rPr>
          <w:noProof/>
          <w:lang w:eastAsia="tr-TR"/>
        </w:rPr>
        <w:pict>
          <v:shape id="Köşeleri Yuvarlanmış Dikdörtgen Belirtme Çizgisi 36" o:spid="_x0000_s1064" type="#_x0000_t62" style="position:absolute;margin-left:161.65pt;margin-top:13.2pt;width:92.25pt;height:51.75pt;z-index:251654144;visibility:visible;v-text-anchor:middle" adj="-3885,10332" filled="f" strokecolor="#c0504d" strokeweight="1pt">
            <v:textbox>
              <w:txbxContent>
                <w:p w:rsidR="00155DDC" w:rsidRDefault="00155DDC" w:rsidP="0041668E">
                  <w:pPr>
                    <w:jc w:val="center"/>
                  </w:pPr>
                  <w:r>
                    <w:t>Benim 7 silgim param var.</w:t>
                  </w:r>
                </w:p>
              </w:txbxContent>
            </v:textbox>
          </v:shape>
        </w:pict>
      </w:r>
    </w:p>
    <w:p w:rsidR="00155DDC" w:rsidRDefault="00155DDC" w:rsidP="004C5E74">
      <w:pPr>
        <w:ind w:right="-709"/>
        <w:rPr>
          <w:rFonts w:ascii="Comic Sans MS" w:hAnsi="Comic Sans MS" w:cs="Comic Sans MS"/>
          <w:b/>
          <w:bCs/>
          <w:noProof/>
          <w:lang w:eastAsia="tr-TR"/>
        </w:rPr>
      </w:pPr>
      <w:r w:rsidRPr="0041668E">
        <w:rPr>
          <w:rFonts w:ascii="Comic Sans MS" w:hAnsi="Comic Sans MS" w:cs="Comic Sans MS"/>
          <w:b/>
          <w:bCs/>
          <w:noProof/>
          <w:lang w:eastAsia="tr-TR"/>
        </w:rPr>
        <w:t>9.)</w:t>
      </w:r>
    </w:p>
    <w:p w:rsidR="00155DDC" w:rsidRDefault="00155DDC" w:rsidP="004C5E74">
      <w:pPr>
        <w:ind w:right="-709"/>
        <w:rPr>
          <w:rFonts w:ascii="Comic Sans MS" w:hAnsi="Comic Sans MS" w:cs="Comic Sans MS"/>
          <w:b/>
          <w:bCs/>
          <w:noProof/>
          <w:lang w:eastAsia="tr-TR"/>
        </w:rPr>
      </w:pPr>
    </w:p>
    <w:p w:rsidR="00155DDC" w:rsidRDefault="00155DDC" w:rsidP="004C5E74">
      <w:pPr>
        <w:ind w:right="-709"/>
        <w:rPr>
          <w:rFonts w:ascii="Comic Sans MS" w:hAnsi="Comic Sans MS" w:cs="Comic Sans MS"/>
          <w:noProof/>
          <w:lang w:eastAsia="tr-TR"/>
        </w:rPr>
      </w:pPr>
      <w:r w:rsidRPr="0041668E">
        <w:rPr>
          <w:rFonts w:ascii="Comic Sans MS" w:hAnsi="Comic Sans MS" w:cs="Comic Sans MS"/>
          <w:noProof/>
          <w:lang w:eastAsia="tr-TR"/>
        </w:rPr>
        <w:t xml:space="preserve">Buna göre ikisinin toplam bir </w:t>
      </w:r>
      <w:r w:rsidRPr="0041668E">
        <w:rPr>
          <w:rFonts w:ascii="Comic Sans MS" w:hAnsi="Comic Sans MS" w:cs="Comic Sans MS"/>
          <w:b/>
          <w:bCs/>
          <w:noProof/>
          <w:lang w:eastAsia="tr-TR"/>
        </w:rPr>
        <w:t xml:space="preserve">düzine </w:t>
      </w:r>
      <w:r w:rsidRPr="0041668E">
        <w:rPr>
          <w:rFonts w:ascii="Comic Sans MS" w:hAnsi="Comic Sans MS" w:cs="Comic Sans MS"/>
          <w:noProof/>
          <w:lang w:eastAsia="tr-TR"/>
        </w:rPr>
        <w:t>silgisi olması için Ela’nın kaç silgisi olması gerek?</w:t>
      </w:r>
    </w:p>
    <w:p w:rsidR="00155DDC" w:rsidRDefault="00155DDC" w:rsidP="004C5E74">
      <w:pPr>
        <w:ind w:right="-709"/>
        <w:rPr>
          <w:noProof/>
          <w:lang w:eastAsia="tr-TR"/>
        </w:rPr>
      </w:pPr>
      <w:r>
        <w:rPr>
          <w:noProof/>
          <w:lang w:eastAsia="tr-TR"/>
        </w:rPr>
        <w:pict>
          <v:line id="Düz Bağlayıcı 41" o:spid="_x0000_s1065" style="position:absolute;flip:x;z-index:251659264;visibility:visible" from="-16.85pt,19.35pt" to="256.15pt,19.35pt" strokecolor="windowText" strokeweight="1pt">
            <v:stroke dashstyle="dashDot"/>
            <v:shadow on="t" color="black" opacity="24903f" origin=",.5" offset="0,.55556mm"/>
          </v:line>
        </w:pict>
      </w:r>
      <w:r>
        <w:rPr>
          <w:rFonts w:ascii="Comic Sans MS" w:hAnsi="Comic Sans MS" w:cs="Comic Sans MS"/>
          <w:noProof/>
          <w:lang w:eastAsia="tr-TR"/>
        </w:rPr>
        <w:t>A.5                          B.3                       C.4</w:t>
      </w:r>
    </w:p>
    <w:p w:rsidR="00155DDC" w:rsidRDefault="00155DDC" w:rsidP="004C5E74">
      <w:pPr>
        <w:ind w:right="-709"/>
        <w:rPr>
          <w:rFonts w:ascii="Comic Sans MS" w:hAnsi="Comic Sans MS" w:cs="Comic Sans MS"/>
          <w:b/>
          <w:bCs/>
          <w:noProof/>
          <w:lang w:eastAsia="tr-TR"/>
        </w:rPr>
      </w:pPr>
      <w:r>
        <w:rPr>
          <w:noProof/>
          <w:lang w:eastAsia="tr-TR"/>
        </w:rPr>
        <w:pict>
          <v:shape id="Yukarı Bükülü Ok 45" o:spid="_x0000_s1066" style="position:absolute;margin-left:91.85pt;margin-top:17.5pt;width:22.1pt;height:22.15pt;rotation:-90;flip:y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280670,281305" path="m,211138r175419,l175419,70168r-35084,l210503,r70167,70168l245586,70168r,211137l,281305,,211138xe" fillcolor="window" strokecolor="#4f81bd" strokeweight="1pt">
            <v:path arrowok="t" o:connecttype="custom" o:connectlocs="0,211138;175419,211138;175419,70168;140335,70168;210503,0;280670,70168;245586,70168;245586,281305;0,281305;0,211138" o:connectangles="0,0,0,0,0,0,0,0,0,0"/>
          </v:shape>
        </w:pict>
      </w:r>
      <w:r>
        <w:rPr>
          <w:noProof/>
          <w:lang w:eastAsia="tr-TR"/>
        </w:rPr>
        <w:pict>
          <v:shape id="Yukarı Bükülü Ok 44" o:spid="_x0000_s1067" style="position:absolute;margin-left:121.05pt;margin-top:16.3pt;width:22.5pt;height:23.25pt;rotation:90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285750,295275" path="m,223838r178594,l178594,71438r-35719,l214313,r71437,71438l250031,71438r,223837l,295275,,223838xe" strokecolor="#4f81bd" strokeweight="1pt">
            <v:path arrowok="t" o:connecttype="custom" o:connectlocs="0,223838;178594,223838;178594,71438;142875,71438;214313,0;285750,71438;250031,71438;250031,295275;0,295275;0,223838" o:connectangles="0,0,0,0,0,0,0,0,0,0"/>
          </v:shape>
        </w:pict>
      </w:r>
      <w:r w:rsidRPr="0041668E">
        <w:rPr>
          <w:rFonts w:ascii="Comic Sans MS" w:hAnsi="Comic Sans MS" w:cs="Comic Sans MS"/>
          <w:b/>
          <w:bCs/>
          <w:noProof/>
          <w:lang w:eastAsia="tr-TR"/>
        </w:rPr>
        <w:t>10.)</w:t>
      </w:r>
      <w:r>
        <w:rPr>
          <w:rFonts w:ascii="Comic Sans MS" w:hAnsi="Comic Sans MS" w:cs="Comic Sans MS"/>
          <w:b/>
          <w:bCs/>
          <w:noProof/>
          <w:lang w:eastAsia="tr-TR"/>
        </w:rPr>
        <w:t xml:space="preserve"> 7 6</w:t>
      </w:r>
    </w:p>
    <w:p w:rsidR="00155DDC" w:rsidRDefault="00155DDC" w:rsidP="004C5E74">
      <w:pPr>
        <w:ind w:right="-709"/>
        <w:rPr>
          <w:rFonts w:ascii="Comic Sans MS" w:hAnsi="Comic Sans MS" w:cs="Comic Sans MS"/>
          <w:b/>
          <w:bCs/>
          <w:noProof/>
          <w:lang w:eastAsia="tr-TR"/>
        </w:rPr>
      </w:pPr>
      <w:r>
        <w:rPr>
          <w:rFonts w:ascii="Comic Sans MS" w:hAnsi="Comic Sans MS" w:cs="Comic Sans MS"/>
          <w:b/>
          <w:bCs/>
          <w:noProof/>
          <w:lang w:eastAsia="tr-TR"/>
        </w:rPr>
        <w:t xml:space="preserve">                 A             B</w:t>
      </w:r>
    </w:p>
    <w:p w:rsidR="00155DDC" w:rsidRDefault="00155DDC" w:rsidP="004C5E74">
      <w:pPr>
        <w:ind w:right="-709"/>
        <w:rPr>
          <w:rFonts w:ascii="Comic Sans MS" w:hAnsi="Comic Sans MS" w:cs="Comic Sans MS"/>
          <w:noProof/>
          <w:lang w:eastAsia="tr-TR"/>
        </w:rPr>
      </w:pPr>
      <w:r w:rsidRPr="00C427C2">
        <w:rPr>
          <w:rFonts w:ascii="Comic Sans MS" w:hAnsi="Comic Sans MS" w:cs="Comic Sans MS"/>
          <w:noProof/>
          <w:lang w:eastAsia="tr-TR"/>
        </w:rPr>
        <w:t>Yukarıda A yerine hangi basamak ismi gelmelidir?</w:t>
      </w:r>
    </w:p>
    <w:p w:rsidR="00155DDC" w:rsidRDefault="00155DDC" w:rsidP="004C5E74">
      <w:pPr>
        <w:ind w:right="-709"/>
        <w:rPr>
          <w:rFonts w:ascii="Comic Sans MS" w:hAnsi="Comic Sans MS" w:cs="Comic Sans MS"/>
          <w:noProof/>
          <w:lang w:eastAsia="tr-TR"/>
        </w:rPr>
      </w:pPr>
      <w:r>
        <w:rPr>
          <w:rFonts w:ascii="Comic Sans MS" w:hAnsi="Comic Sans MS" w:cs="Comic Sans MS"/>
          <w:noProof/>
          <w:lang w:eastAsia="tr-TR"/>
        </w:rPr>
        <w:t>A. onlar              B. birler                C. yüzler</w:t>
      </w:r>
    </w:p>
    <w:p w:rsidR="00155DDC" w:rsidRDefault="00155DDC" w:rsidP="004C5E74">
      <w:pPr>
        <w:ind w:right="-709"/>
        <w:rPr>
          <w:rFonts w:ascii="Comic Sans MS" w:hAnsi="Comic Sans MS" w:cs="Comic Sans MS"/>
          <w:noProof/>
          <w:lang w:eastAsia="tr-TR"/>
        </w:rPr>
      </w:pPr>
    </w:p>
    <w:p w:rsidR="00155DDC" w:rsidRPr="005D442A" w:rsidRDefault="00155DDC" w:rsidP="005D442A">
      <w:pPr>
        <w:ind w:left="-709" w:right="-709"/>
        <w:rPr>
          <w:rFonts w:ascii="Comic Sans MS" w:hAnsi="Comic Sans MS" w:cs="Comic Sans MS"/>
          <w:b/>
          <w:bCs/>
          <w:noProof/>
          <w:lang w:eastAsia="tr-TR"/>
        </w:rPr>
      </w:pPr>
      <w:r>
        <w:rPr>
          <w:noProof/>
          <w:lang w:eastAsia="tr-TR"/>
        </w:rPr>
        <w:pict>
          <v:shape id="Bulut Belirtme Çizgisi 42" o:spid="_x0000_s1068" type="#_x0000_t106" style="position:absolute;left:0;text-align:left;margin-left:98.65pt;margin-top:-18.35pt;width:86.25pt;height:57.75pt;z-index:251663360;visibility:visible;v-text-anchor:middle" adj="-8162,7469" filled="f" strokecolor="#9bbb59" strokeweight="1pt">
            <v:textbox>
              <w:txbxContent>
                <w:p w:rsidR="00155DDC" w:rsidRPr="005D442A" w:rsidRDefault="00155DDC" w:rsidP="005D442A">
                  <w:pPr>
                    <w:jc w:val="center"/>
                    <w:rPr>
                      <w:b/>
                      <w:bCs/>
                      <w:sz w:val="32"/>
                      <w:szCs w:val="32"/>
                    </w:rPr>
                  </w:pPr>
                  <w:r w:rsidRPr="005D442A">
                    <w:rPr>
                      <w:b/>
                      <w:bCs/>
                      <w:sz w:val="32"/>
                      <w:szCs w:val="32"/>
                    </w:rPr>
                    <w:t>76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0 Resim" o:spid="_x0000_s1069" type="#_x0000_t75" alt="pepe.jpg" style="position:absolute;left:0;text-align:left;margin-left:28.15pt;margin-top:-10.1pt;width:36.9pt;height:49.35pt;z-index:251662336;visibility:visible">
            <v:imagedata r:id="rId18" o:title="" cropleft="10051f" cropright="7035f"/>
          </v:shape>
        </w:pict>
      </w:r>
      <w:r w:rsidRPr="005D442A">
        <w:rPr>
          <w:rFonts w:ascii="Comic Sans MS" w:hAnsi="Comic Sans MS" w:cs="Comic Sans MS"/>
          <w:b/>
          <w:bCs/>
          <w:noProof/>
          <w:lang w:eastAsia="tr-TR"/>
        </w:rPr>
        <w:t>11.)</w:t>
      </w:r>
    </w:p>
    <w:p w:rsidR="00155DDC" w:rsidRDefault="00155DDC" w:rsidP="001522A7">
      <w:pPr>
        <w:ind w:left="-709" w:right="-709" w:hanging="1"/>
      </w:pPr>
    </w:p>
    <w:p w:rsidR="00155DDC" w:rsidRDefault="00155DDC" w:rsidP="001522A7">
      <w:pPr>
        <w:ind w:left="-709" w:right="-709" w:hanging="1"/>
        <w:rPr>
          <w:rFonts w:ascii="Comic Sans MS" w:hAnsi="Comic Sans MS" w:cs="Comic Sans MS"/>
        </w:rPr>
      </w:pPr>
      <w:r w:rsidRPr="005D442A">
        <w:rPr>
          <w:rFonts w:ascii="Comic Sans MS" w:hAnsi="Comic Sans MS" w:cs="Comic Sans MS"/>
        </w:rPr>
        <w:t>Pepee’nin düşündüğü sayının onlar basamağında hangisayı var?</w:t>
      </w:r>
    </w:p>
    <w:p w:rsidR="00155DDC" w:rsidRDefault="00155DDC" w:rsidP="001522A7">
      <w:pPr>
        <w:ind w:left="-709" w:right="-709" w:hanging="1"/>
        <w:rPr>
          <w:rFonts w:ascii="Comic Sans MS" w:hAnsi="Comic Sans MS" w:cs="Comic Sans MS"/>
        </w:rPr>
      </w:pPr>
      <w:r>
        <w:rPr>
          <w:rFonts w:ascii="Comic Sans MS" w:hAnsi="Comic Sans MS" w:cs="Comic Sans MS"/>
        </w:rPr>
        <w:t>A. 7                        B. 6                        C. 0</w:t>
      </w:r>
    </w:p>
    <w:p w:rsidR="00155DDC" w:rsidRDefault="00155DDC" w:rsidP="001522A7">
      <w:pPr>
        <w:ind w:left="-709" w:right="-709" w:hanging="1"/>
        <w:rPr>
          <w:rFonts w:ascii="Comic Sans MS" w:hAnsi="Comic Sans MS" w:cs="Comic Sans MS"/>
        </w:rPr>
      </w:pPr>
      <w:r>
        <w:rPr>
          <w:noProof/>
          <w:lang w:eastAsia="tr-TR"/>
        </w:rPr>
        <w:pict>
          <v:line id="Düz Bağlayıcı 62" o:spid="_x0000_s1070" style="position:absolute;left:0;text-align:left;flip:x;z-index:251680768;visibility:visible" from="-46.1pt,6.45pt" to="226.9pt,6.45pt" strokecolor="windowText" strokeweight="1pt">
            <v:stroke dashstyle="dashDot"/>
            <v:shadow on="t" color="black" opacity="24903f" origin=",.5" offset="0,.55556mm"/>
          </v:line>
        </w:pict>
      </w:r>
      <w:r>
        <w:rPr>
          <w:noProof/>
          <w:lang w:eastAsia="tr-TR"/>
        </w:rPr>
        <w:pict>
          <v:shape id="4 Resim" o:spid="_x0000_s1071" type="#_x0000_t75" alt="kayu.jpg" style="position:absolute;left:0;text-align:left;margin-left:37.15pt;margin-top:16.2pt;width:36.75pt;height:60pt;z-index:251664384;visibility:visible">
            <v:imagedata r:id="rId19" o:title=""/>
          </v:shape>
        </w:pict>
      </w:r>
    </w:p>
    <w:p w:rsidR="00155DDC" w:rsidRDefault="00155DDC" w:rsidP="001522A7">
      <w:pPr>
        <w:ind w:left="-709" w:right="-709" w:hanging="1"/>
        <w:rPr>
          <w:rFonts w:ascii="Comic Sans MS" w:hAnsi="Comic Sans MS" w:cs="Comic Sans MS"/>
        </w:rPr>
      </w:pPr>
      <w:r>
        <w:rPr>
          <w:noProof/>
          <w:lang w:eastAsia="tr-TR"/>
        </w:rPr>
        <w:pict>
          <v:shapetype id="_x0000_t4" coordsize="21600,21600" o:spt="4" path="m10800,l,10800,10800,21600,21600,10800xe">
            <v:stroke joinstyle="miter"/>
            <v:path gradientshapeok="t" o:connecttype="rect" textboxrect="5400,5400,16200,16200"/>
          </v:shapetype>
          <v:shape id="Elmas 46" o:spid="_x0000_s1072" type="#_x0000_t4" style="position:absolute;left:0;text-align:left;margin-left:73.9pt;margin-top:7.3pt;width:90pt;height:41.25pt;rotation:1389739fd;z-index:251665408;visibility:visible;v-text-anchor:middle" filled="f" strokecolor="#f79646" strokeweight="1pt">
            <v:textbox>
              <w:txbxContent>
                <w:p w:rsidR="00155DDC" w:rsidRDefault="00155DDC" w:rsidP="005D442A">
                  <w:pPr>
                    <w:jc w:val="center"/>
                  </w:pPr>
                  <w:r>
                    <w:t>54</w:t>
                  </w:r>
                </w:p>
              </w:txbxContent>
            </v:textbox>
          </v:shape>
        </w:pict>
      </w:r>
    </w:p>
    <w:p w:rsidR="00155DDC" w:rsidRPr="005D442A" w:rsidRDefault="00155DDC" w:rsidP="001522A7">
      <w:pPr>
        <w:ind w:left="-709" w:right="-709" w:hanging="1"/>
        <w:rPr>
          <w:rFonts w:ascii="Comic Sans MS" w:hAnsi="Comic Sans MS" w:cs="Comic Sans MS"/>
          <w:b/>
          <w:bCs/>
        </w:rPr>
      </w:pPr>
      <w:r w:rsidRPr="005D442A">
        <w:rPr>
          <w:rFonts w:ascii="Comic Sans MS" w:hAnsi="Comic Sans MS" w:cs="Comic Sans MS"/>
          <w:b/>
          <w:bCs/>
        </w:rPr>
        <w:t>12.)</w:t>
      </w:r>
    </w:p>
    <w:p w:rsidR="00155DDC" w:rsidRPr="00E4214D" w:rsidRDefault="00155DDC" w:rsidP="001522A7">
      <w:pPr>
        <w:ind w:left="-709" w:right="-709" w:hanging="1"/>
        <w:rPr>
          <w:rFonts w:ascii="Comic Sans MS" w:hAnsi="Comic Sans MS" w:cs="Comic Sans MS"/>
        </w:rPr>
      </w:pPr>
      <w:r w:rsidRPr="00E4214D">
        <w:rPr>
          <w:rFonts w:ascii="Comic Sans MS" w:hAnsi="Comic Sans MS" w:cs="Comic Sans MS"/>
        </w:rPr>
        <w:t>Calliou ( Kayu )’nun yerde okuduğu sayının birler basamağında hangi sayı vardır?</w:t>
      </w:r>
    </w:p>
    <w:p w:rsidR="00155DDC" w:rsidRDefault="00155DDC" w:rsidP="001522A7">
      <w:pPr>
        <w:ind w:left="-709" w:right="-709" w:hanging="1"/>
        <w:rPr>
          <w:rFonts w:ascii="Comic Sans MS" w:hAnsi="Comic Sans MS" w:cs="Comic Sans MS"/>
        </w:rPr>
      </w:pPr>
      <w:r>
        <w:rPr>
          <w:noProof/>
          <w:lang w:eastAsia="tr-TR"/>
        </w:rPr>
        <w:pict>
          <v:line id="Düz Bağlayıcı 63" o:spid="_x0000_s1073" style="position:absolute;left:0;text-align:left;flip:x;z-index:251681792;visibility:visible" from="-46.1pt,26.05pt" to="226.9pt,26.05pt" strokecolor="windowText" strokeweight="1pt">
            <v:stroke dashstyle="dashDot"/>
            <v:shadow on="t" color="black" opacity="24903f" origin=",.5" offset="0,.55556mm"/>
          </v:line>
        </w:pict>
      </w:r>
      <w:r w:rsidRPr="00E4214D">
        <w:rPr>
          <w:rFonts w:ascii="Comic Sans MS" w:hAnsi="Comic Sans MS" w:cs="Comic Sans MS"/>
        </w:rPr>
        <w:t>A. 5            B. 4          C.0</w:t>
      </w:r>
    </w:p>
    <w:p w:rsidR="00155DDC" w:rsidRDefault="00155DDC" w:rsidP="001522A7">
      <w:pPr>
        <w:ind w:left="-709" w:right="-709" w:hanging="1"/>
        <w:rPr>
          <w:rFonts w:ascii="Comic Sans MS" w:hAnsi="Comic Sans MS" w:cs="Comic Sans MS"/>
        </w:rPr>
      </w:pPr>
      <w:r>
        <w:rPr>
          <w:noProof/>
          <w:lang w:eastAsia="tr-TR"/>
        </w:rPr>
        <w:pict>
          <v:shape id="Köşeleri Yuvarlanmış Dikdörtgen Belirtme Çizgisi 51" o:spid="_x0000_s1074" type="#_x0000_t62" style="position:absolute;left:0;text-align:left;margin-left:152.65pt;margin-top:22.4pt;width:45pt;height:33pt;z-index:251670528;visibility:visible;v-text-anchor:middle" adj="-4500,21355" filled="f" strokecolor="#9bbb59" strokeweight="1pt">
            <v:textbox>
              <w:txbxContent>
                <w:p w:rsidR="00155DDC" w:rsidRPr="00E4214D" w:rsidRDefault="00155DDC" w:rsidP="00E4214D">
                  <w:pPr>
                    <w:jc w:val="center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12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Köşeleri Yuvarlanmış Dikdörtgen Belirtme Çizgisi 50" o:spid="_x0000_s1075" type="#_x0000_t62" style="position:absolute;left:0;text-align:left;margin-left:73.9pt;margin-top:2.9pt;width:45pt;height:33pt;z-index:251669504;visibility:visible;v-text-anchor:middle" adj="8460,30682" filled="f" strokecolor="#9bbb59" strokeweight="1pt">
            <v:textbox>
              <w:txbxContent>
                <w:p w:rsidR="00155DDC" w:rsidRPr="00E4214D" w:rsidRDefault="00155DDC" w:rsidP="00E4214D">
                  <w:pPr>
                    <w:jc w:val="center"/>
                    <w:rPr>
                      <w:sz w:val="28"/>
                      <w:szCs w:val="28"/>
                    </w:rPr>
                  </w:pPr>
                  <w:r w:rsidRPr="00E4214D">
                    <w:rPr>
                      <w:sz w:val="28"/>
                      <w:szCs w:val="28"/>
                    </w:rPr>
                    <w:t>14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Köşeleri Yuvarlanmış Dikdörtgen Belirtme Çizgisi 49" o:spid="_x0000_s1076" type="#_x0000_t62" style="position:absolute;left:0;text-align:left;margin-left:24.4pt;margin-top:2.9pt;width:45pt;height:33pt;z-index:251668480;visibility:visible;v-text-anchor:middle" adj="9900,28718" filled="f" strokecolor="#9bbb59" strokeweight="1pt">
            <v:textbox>
              <w:txbxContent>
                <w:p w:rsidR="00155DDC" w:rsidRPr="00E4214D" w:rsidRDefault="00155DDC" w:rsidP="00E4214D">
                  <w:pPr>
                    <w:jc w:val="center"/>
                    <w:rPr>
                      <w:sz w:val="28"/>
                      <w:szCs w:val="28"/>
                    </w:rPr>
                  </w:pPr>
                  <w:r w:rsidRPr="00E4214D">
                    <w:rPr>
                      <w:sz w:val="28"/>
                      <w:szCs w:val="28"/>
                    </w:rPr>
                    <w:t>50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Köşeleri Yuvarlanmış Dikdörtgen Belirtme Çizgisi 48" o:spid="_x0000_s1077" type="#_x0000_t62" style="position:absolute;left:0;text-align:left;margin-left:-22.85pt;margin-top:14.9pt;width:45pt;height:33pt;z-index:251667456;visibility:visible;v-text-anchor:middle" adj="23940,28718" filled="f" strokecolor="#9bbb59" strokeweight="1pt">
            <v:textbox>
              <w:txbxContent>
                <w:p w:rsidR="00155DDC" w:rsidRPr="00E4214D" w:rsidRDefault="00155DDC" w:rsidP="00E4214D">
                  <w:pPr>
                    <w:jc w:val="center"/>
                    <w:rPr>
                      <w:sz w:val="28"/>
                      <w:szCs w:val="28"/>
                    </w:rPr>
                  </w:pPr>
                  <w:r w:rsidRPr="00E4214D">
                    <w:rPr>
                      <w:sz w:val="28"/>
                      <w:szCs w:val="28"/>
                    </w:rPr>
                    <w:t>23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Kép 18" o:spid="_x0000_s1078" type="#_x0000_t75" alt="monica_baby_3png.png" style="position:absolute;left:0;text-align:left;margin-left:10.15pt;margin-top:22.2pt;width:142.5pt;height:60.9pt;z-index:251666432;visibility:visible">
            <v:imagedata r:id="rId20" o:title=""/>
          </v:shape>
        </w:pict>
      </w:r>
    </w:p>
    <w:p w:rsidR="00155DDC" w:rsidRDefault="00155DDC" w:rsidP="001522A7">
      <w:pPr>
        <w:ind w:left="-709" w:right="-709" w:hanging="1"/>
        <w:rPr>
          <w:rFonts w:ascii="Comic Sans MS" w:hAnsi="Comic Sans MS" w:cs="Comic Sans MS"/>
        </w:rPr>
      </w:pPr>
    </w:p>
    <w:p w:rsidR="00155DDC" w:rsidRPr="00E4214D" w:rsidRDefault="00155DDC" w:rsidP="001522A7">
      <w:pPr>
        <w:ind w:left="-709" w:right="-709" w:hanging="1"/>
        <w:rPr>
          <w:rFonts w:ascii="Comic Sans MS" w:hAnsi="Comic Sans MS" w:cs="Comic Sans MS"/>
          <w:b/>
          <w:bCs/>
        </w:rPr>
      </w:pPr>
      <w:r w:rsidRPr="00E4214D">
        <w:rPr>
          <w:rFonts w:ascii="Comic Sans MS" w:hAnsi="Comic Sans MS" w:cs="Comic Sans MS"/>
          <w:b/>
          <w:bCs/>
        </w:rPr>
        <w:t>13.)</w:t>
      </w:r>
    </w:p>
    <w:p w:rsidR="00155DDC" w:rsidRDefault="00155DDC" w:rsidP="00E4214D">
      <w:pPr>
        <w:ind w:left="-567" w:right="-709"/>
        <w:rPr>
          <w:rFonts w:ascii="Comic Sans MS" w:hAnsi="Comic Sans MS" w:cs="Comic Sans MS"/>
        </w:rPr>
      </w:pPr>
      <w:r w:rsidRPr="00E4214D">
        <w:rPr>
          <w:rFonts w:ascii="Comic Sans MS" w:hAnsi="Comic Sans MS" w:cs="Comic Sans MS"/>
        </w:rPr>
        <w:t>Yukarıdakilerden kaç tanesi bir çift sayı söylemiştir?</w:t>
      </w:r>
    </w:p>
    <w:p w:rsidR="00155DDC" w:rsidRDefault="00155DDC" w:rsidP="00E4214D">
      <w:pPr>
        <w:ind w:left="-567" w:right="-709"/>
        <w:rPr>
          <w:rFonts w:ascii="Comic Sans MS" w:hAnsi="Comic Sans MS" w:cs="Comic Sans MS"/>
        </w:rPr>
      </w:pPr>
      <w:r>
        <w:rPr>
          <w:rFonts w:ascii="Comic Sans MS" w:hAnsi="Comic Sans MS" w:cs="Comic Sans MS"/>
        </w:rPr>
        <w:t>A.1                          B. 2                         C.3</w:t>
      </w:r>
    </w:p>
    <w:p w:rsidR="00155DDC" w:rsidRDefault="00155DDC" w:rsidP="00E4214D">
      <w:pPr>
        <w:ind w:left="-567" w:right="-709"/>
        <w:rPr>
          <w:rFonts w:ascii="Comic Sans MS" w:hAnsi="Comic Sans MS" w:cs="Comic Sans MS"/>
        </w:rPr>
      </w:pPr>
      <w:r>
        <w:rPr>
          <w:noProof/>
          <w:lang w:eastAsia="tr-TR"/>
        </w:rPr>
        <w:pict>
          <v:line id="Düz Bağlayıcı 64" o:spid="_x0000_s1079" style="position:absolute;left:0;text-align:left;flip:x;z-index:251682816;visibility:visible" from="-46.1pt,4.65pt" to="226.9pt,4.65pt" strokecolor="windowText" strokeweight="1pt">
            <v:stroke dashstyle="dashDot"/>
            <v:shadow on="t" color="black" opacity="24903f" origin=",.5" offset="0,.55556mm"/>
          </v:line>
        </w:pict>
      </w:r>
    </w:p>
    <w:p w:rsidR="00155DDC" w:rsidRDefault="00155DDC" w:rsidP="00E4214D">
      <w:pPr>
        <w:ind w:left="-567" w:right="-709"/>
        <w:rPr>
          <w:rFonts w:ascii="Comic Sans MS" w:hAnsi="Comic Sans MS" w:cs="Comic Sans MS"/>
        </w:rPr>
      </w:pPr>
      <w:r>
        <w:rPr>
          <w:noProof/>
          <w:lang w:eastAsia="tr-TR"/>
        </w:rPr>
        <w:pict>
          <v:shape id="Resim 3" o:spid="_x0000_s1080" type="#_x0000_t75" alt="http://t3.gstatic.com/images?q=tbn:ANd9GcSpHQhUwlpDZs9GsaQwfPazs2k4szj9wGCfM9uzAxjT19RYbUCAHw" style="position:absolute;left:0;text-align:left;margin-left:155.65pt;margin-top:38.5pt;width:29.25pt;height:42pt;z-index:251673600;visibility:visible">
            <v:imagedata r:id="rId21" o:title="" cropleft="30019f"/>
          </v:shape>
        </w:pict>
      </w:r>
      <w:r>
        <w:rPr>
          <w:noProof/>
          <w:lang w:eastAsia="tr-TR"/>
        </w:rPr>
        <w:pict>
          <v:shape id="Resim 6" o:spid="_x0000_s1081" type="#_x0000_t75" style="position:absolute;left:0;text-align:left;margin-left:69.5pt;margin-top:38.85pt;width:45.25pt;height:41.85pt;z-index:251672576;visibility:visible">
            <v:imagedata r:id="rId22" o:title=""/>
          </v:shape>
        </w:pict>
      </w:r>
      <w:r>
        <w:rPr>
          <w:noProof/>
          <w:lang w:eastAsia="tr-TR"/>
        </w:rPr>
        <w:pict>
          <v:shape id="Resim 5" o:spid="_x0000_s1082" type="#_x0000_t75" style="position:absolute;left:0;text-align:left;margin-left:-16.85pt;margin-top:39.25pt;width:48.25pt;height:41.25pt;z-index:251671552;visibility:visible">
            <v:imagedata r:id="rId23" o:title=""/>
          </v:shape>
        </w:pict>
      </w:r>
      <w:r w:rsidRPr="00E4214D">
        <w:rPr>
          <w:rFonts w:ascii="Comic Sans MS" w:hAnsi="Comic Sans MS" w:cs="Comic Sans MS"/>
          <w:b/>
          <w:bCs/>
        </w:rPr>
        <w:t>14.)</w:t>
      </w:r>
      <w:r>
        <w:rPr>
          <w:rFonts w:ascii="Comic Sans MS" w:hAnsi="Comic Sans MS" w:cs="Comic Sans MS"/>
        </w:rPr>
        <w:t xml:space="preserve"> Aşağıdaki Şirinlerden hangisi tek sayı söylemiştir?</w:t>
      </w:r>
    </w:p>
    <w:p w:rsidR="00155DDC" w:rsidRPr="00E4214D" w:rsidRDefault="00155DDC" w:rsidP="00E4214D">
      <w:pPr>
        <w:ind w:left="-567" w:right="-709"/>
        <w:rPr>
          <w:rFonts w:ascii="Comic Sans MS" w:hAnsi="Comic Sans MS" w:cs="Comic Sans MS"/>
        </w:rPr>
      </w:pPr>
      <w:r>
        <w:rPr>
          <w:rFonts w:ascii="Comic Sans MS" w:hAnsi="Comic Sans MS" w:cs="Comic Sans MS"/>
        </w:rPr>
        <w:t>A.</w:t>
      </w:r>
      <w:r w:rsidRPr="00E4214D">
        <w:rPr>
          <w:rFonts w:ascii="Comic Sans MS" w:hAnsi="Comic Sans MS" w:cs="Comic Sans MS"/>
          <w:noProof/>
          <w:lang w:eastAsia="tr-TR"/>
        </w:rPr>
        <w:t>B.</w:t>
      </w:r>
      <w:r>
        <w:rPr>
          <w:rFonts w:ascii="Comic Sans MS" w:hAnsi="Comic Sans MS" w:cs="Comic Sans MS"/>
          <w:noProof/>
          <w:lang w:eastAsia="tr-TR"/>
        </w:rPr>
        <w:t xml:space="preserve">                       C.</w:t>
      </w:r>
    </w:p>
    <w:p w:rsidR="00155DDC" w:rsidRDefault="00155DDC" w:rsidP="001522A7">
      <w:pPr>
        <w:ind w:left="-709" w:right="-709" w:hanging="1"/>
      </w:pPr>
      <w:r>
        <w:rPr>
          <w:noProof/>
          <w:lang w:eastAsia="tr-TR"/>
        </w:rPr>
        <w:pict>
          <v:roundrect id="Yuvarlatılmış Dikdörtgen 57" o:spid="_x0000_s1083" style="position:absolute;left:0;text-align:left;margin-left:145.9pt;margin-top:9pt;width:39pt;height:24pt;z-index:251676672;visibility:visible;v-text-anchor:middle" arcsize="10923f" filled="f" strokecolor="#8064a2" strokeweight="1pt">
            <v:textbox>
              <w:txbxContent>
                <w:p w:rsidR="00155DDC" w:rsidRDefault="00155DDC" w:rsidP="00A70CB3">
                  <w:pPr>
                    <w:jc w:val="center"/>
                  </w:pPr>
                  <w:r>
                    <w:t>47</w:t>
                  </w:r>
                </w:p>
              </w:txbxContent>
            </v:textbox>
          </v:roundrect>
        </w:pict>
      </w:r>
      <w:r>
        <w:rPr>
          <w:noProof/>
          <w:lang w:eastAsia="tr-TR"/>
        </w:rPr>
        <w:pict>
          <v:roundrect id="Yuvarlatılmış Dikdörtgen 56" o:spid="_x0000_s1084" style="position:absolute;left:0;text-align:left;margin-left:64.9pt;margin-top:9pt;width:39pt;height:24pt;z-index:251675648;visibility:visible;v-text-anchor:middle" arcsize="10923f" filled="f" strokecolor="#8064a2" strokeweight="1pt">
            <v:textbox>
              <w:txbxContent>
                <w:p w:rsidR="00155DDC" w:rsidRDefault="00155DDC" w:rsidP="00E4214D">
                  <w:pPr>
                    <w:jc w:val="center"/>
                  </w:pPr>
                  <w:r>
                    <w:t>99</w:t>
                  </w:r>
                </w:p>
              </w:txbxContent>
            </v:textbox>
          </v:roundrect>
        </w:pict>
      </w:r>
      <w:r>
        <w:rPr>
          <w:noProof/>
          <w:lang w:eastAsia="tr-TR"/>
        </w:rPr>
        <w:pict>
          <v:roundrect id="Yuvarlatılmış Dikdörtgen 55" o:spid="_x0000_s1085" style="position:absolute;left:0;text-align:left;margin-left:-14.6pt;margin-top:7.5pt;width:39pt;height:24pt;z-index:251674624;visibility:visible;v-text-anchor:middle" arcsize="10923f" filled="f" strokecolor="#8064a2" strokeweight="1pt">
            <v:textbox>
              <w:txbxContent>
                <w:p w:rsidR="00155DDC" w:rsidRDefault="00155DDC" w:rsidP="00E4214D">
                  <w:pPr>
                    <w:jc w:val="center"/>
                  </w:pPr>
                  <w:r>
                    <w:t>90</w:t>
                  </w:r>
                </w:p>
              </w:txbxContent>
            </v:textbox>
          </v:roundrect>
        </w:pict>
      </w:r>
    </w:p>
    <w:p w:rsidR="00155DDC" w:rsidRDefault="00155DDC" w:rsidP="001522A7">
      <w:pPr>
        <w:ind w:left="-709" w:right="-709" w:hanging="1"/>
      </w:pPr>
      <w:r>
        <w:rPr>
          <w:noProof/>
          <w:lang w:eastAsia="tr-TR"/>
        </w:rPr>
        <w:pict>
          <v:line id="Düz Bağlayıcı 65" o:spid="_x0000_s1086" style="position:absolute;left:0;text-align:left;flip:x;z-index:251683840;visibility:visible" from="-46.1pt,23.45pt" to="226.9pt,23.45pt" strokecolor="windowText" strokeweight="1pt">
            <v:stroke dashstyle="dashDot"/>
            <v:shadow on="t" color="black" opacity="24903f" origin=",.5" offset="0,.55556mm"/>
          </v:line>
        </w:pict>
      </w:r>
    </w:p>
    <w:p w:rsidR="00155DDC" w:rsidRDefault="00155DDC" w:rsidP="001522A7">
      <w:pPr>
        <w:ind w:left="-709" w:right="-709" w:hanging="1"/>
        <w:rPr>
          <w:rFonts w:ascii="Comic Sans MS" w:hAnsi="Comic Sans MS" w:cs="Comic Sans MS"/>
          <w:b/>
          <w:bCs/>
        </w:rPr>
      </w:pPr>
      <w:r>
        <w:rPr>
          <w:noProof/>
          <w:lang w:eastAsia="tr-TR"/>
        </w:rPr>
        <w:pict>
          <v:roundrect id="Yuvarlatılmış Dikdörtgen 60" o:spid="_x0000_s1087" style="position:absolute;left:0;text-align:left;margin-left:52.15pt;margin-top:12.25pt;width:132.65pt;height:129pt;z-index:251678720;visibility:visible;v-text-anchor:middle" arcsize="10923f" filled="f" strokecolor="#8064a2" strokeweight="1pt">
            <v:textbox>
              <w:txbxContent>
                <w:p w:rsidR="00155DDC" w:rsidRDefault="00155DDC" w:rsidP="00A70CB3">
                  <w:pPr>
                    <w:jc w:val="center"/>
                  </w:pPr>
                  <w:r>
                    <w:t xml:space="preserve">Garfield’in elindeki çiçeklerin bir </w:t>
                  </w:r>
                  <w:r w:rsidRPr="00EE63CB">
                    <w:rPr>
                      <w:b/>
                      <w:bCs/>
                    </w:rPr>
                    <w:t xml:space="preserve">düzine </w:t>
                  </w:r>
                  <w:r>
                    <w:t>olabilmesi için daha kaç tane çiçek gereklidir?</w:t>
                  </w:r>
                </w:p>
                <w:p w:rsidR="00155DDC" w:rsidRPr="00A70CB3" w:rsidRDefault="00155DDC" w:rsidP="00A70CB3">
                  <w:pPr>
                    <w:jc w:val="center"/>
                    <w:rPr>
                      <w:rFonts w:ascii="Comic Sans MS" w:hAnsi="Comic Sans MS" w:cs="Comic Sans MS"/>
                    </w:rPr>
                  </w:pPr>
                  <w:r w:rsidRPr="00A70CB3">
                    <w:rPr>
                      <w:rFonts w:ascii="Comic Sans MS" w:hAnsi="Comic Sans MS" w:cs="Comic Sans MS"/>
                    </w:rPr>
                    <w:t>A. 5       B. 6     C.4</w:t>
                  </w:r>
                </w:p>
              </w:txbxContent>
            </v:textbox>
          </v:roundrect>
        </w:pict>
      </w:r>
      <w:r>
        <w:rPr>
          <w:noProof/>
          <w:lang w:eastAsia="tr-TR"/>
        </w:rPr>
        <w:pict>
          <v:shape id="Resim 2" o:spid="_x0000_s1088" type="#_x0000_t75" alt="http://gloubiweb.free.fr/collector/garf14.gif" style="position:absolute;left:0;text-align:left;margin-left:-16.85pt;margin-top:1.75pt;width:69pt;height:135.75pt;z-index:251677696;visibility:visible">
            <v:imagedata r:id="rId24" r:href="rId25"/>
          </v:shape>
        </w:pict>
      </w:r>
    </w:p>
    <w:p w:rsidR="00155DDC" w:rsidRDefault="00155DDC" w:rsidP="001522A7">
      <w:pPr>
        <w:ind w:left="-709" w:right="-709" w:hanging="1"/>
        <w:rPr>
          <w:rFonts w:ascii="Comic Sans MS" w:hAnsi="Comic Sans MS" w:cs="Comic Sans MS"/>
          <w:b/>
          <w:bCs/>
        </w:rPr>
      </w:pPr>
      <w:r w:rsidRPr="00A70CB3">
        <w:rPr>
          <w:rFonts w:ascii="Comic Sans MS" w:hAnsi="Comic Sans MS" w:cs="Comic Sans MS"/>
          <w:b/>
          <w:bCs/>
        </w:rPr>
        <w:t>15.)</w:t>
      </w:r>
    </w:p>
    <w:p w:rsidR="00155DDC" w:rsidRDefault="00155DDC" w:rsidP="001522A7">
      <w:pPr>
        <w:ind w:left="-709" w:right="-709" w:hanging="1"/>
        <w:rPr>
          <w:rFonts w:ascii="Comic Sans MS" w:hAnsi="Comic Sans MS" w:cs="Comic Sans MS"/>
          <w:b/>
          <w:bCs/>
        </w:rPr>
      </w:pPr>
    </w:p>
    <w:p w:rsidR="00155DDC" w:rsidRDefault="00155DDC" w:rsidP="001522A7">
      <w:pPr>
        <w:ind w:left="-709" w:right="-709" w:hanging="1"/>
        <w:rPr>
          <w:rFonts w:ascii="Comic Sans MS" w:hAnsi="Comic Sans MS" w:cs="Comic Sans MS"/>
          <w:b/>
          <w:bCs/>
        </w:rPr>
      </w:pPr>
    </w:p>
    <w:p w:rsidR="00155DDC" w:rsidRDefault="00155DDC" w:rsidP="00A70CB3">
      <w:pPr>
        <w:ind w:left="-142" w:right="-709" w:hanging="1"/>
        <w:rPr>
          <w:rFonts w:ascii="Comic Sans MS" w:hAnsi="Comic Sans MS" w:cs="Comic Sans MS"/>
          <w:b/>
          <w:bCs/>
        </w:rPr>
      </w:pPr>
      <w:r>
        <w:rPr>
          <w:noProof/>
          <w:lang w:eastAsia="tr-TR"/>
        </w:rPr>
        <w:pict>
          <v:roundrect id="Yuvarlatılmış Dikdörtgen 67" o:spid="_x0000_s1089" style="position:absolute;left:0;text-align:left;margin-left:83.65pt;margin-top:-2.6pt;width:151.5pt;height:57pt;z-index:251685888;visibility:visible;v-text-anchor:middle" arcsize="10923f" filled="f" strokecolor="#4bacc6" strokeweight="1pt">
            <v:textbox>
              <w:txbxContent>
                <w:p w:rsidR="00155DDC" w:rsidRPr="00A70CB3" w:rsidRDefault="00155DDC" w:rsidP="00A70CB3">
                  <w:pPr>
                    <w:jc w:val="center"/>
                    <w:rPr>
                      <w:sz w:val="24"/>
                      <w:szCs w:val="24"/>
                    </w:rPr>
                  </w:pPr>
                  <w:r w:rsidRPr="00A70CB3">
                    <w:rPr>
                      <w:sz w:val="24"/>
                      <w:szCs w:val="24"/>
                    </w:rPr>
                    <w:t xml:space="preserve">Kaç geyik daha gelirse bir </w:t>
                  </w:r>
                  <w:r w:rsidRPr="00EE63CB">
                    <w:rPr>
                      <w:b/>
                      <w:bCs/>
                      <w:sz w:val="24"/>
                      <w:szCs w:val="24"/>
                    </w:rPr>
                    <w:t xml:space="preserve">deste </w:t>
                  </w:r>
                  <w:r w:rsidRPr="00A70CB3">
                    <w:rPr>
                      <w:sz w:val="24"/>
                      <w:szCs w:val="24"/>
                    </w:rPr>
                    <w:t>geyik olur çocuklar?</w:t>
                  </w:r>
                </w:p>
              </w:txbxContent>
            </v:textbox>
          </v:roundrect>
        </w:pict>
      </w:r>
      <w:r>
        <w:rPr>
          <w:noProof/>
          <w:lang w:eastAsia="tr-TR"/>
        </w:rPr>
        <w:pict>
          <v:shape id="Kép 12" o:spid="_x0000_s1090" type="#_x0000_t75" alt="clip-art-bubblegum-kids-313266.jpg" style="position:absolute;left:0;text-align:left;margin-left:21.4pt;margin-top:-4.85pt;width:51.75pt;height:61.5pt;z-index:251684864;visibility:visible">
            <v:imagedata r:id="rId26" o:title=""/>
          </v:shape>
        </w:pict>
      </w:r>
      <w:r>
        <w:rPr>
          <w:noProof/>
          <w:lang w:eastAsia="tr-TR"/>
        </w:rPr>
        <w:pict>
          <v:line id="Düz Bağlayıcı 61" o:spid="_x0000_s1091" style="position:absolute;left:0;text-align:left;z-index:251679744;visibility:visible" from="-16.85pt,-10.2pt" to="-16.85pt,708.3pt" strokecolor="windowText" strokeweight="1pt">
            <v:stroke dashstyle="dashDot"/>
            <v:shadow on="t" color="black" opacity="24903f" origin=",.5" offset="0,.55556mm"/>
          </v:line>
        </w:pict>
      </w:r>
      <w:r>
        <w:rPr>
          <w:rFonts w:ascii="Comic Sans MS" w:hAnsi="Comic Sans MS" w:cs="Comic Sans MS"/>
          <w:b/>
          <w:bCs/>
        </w:rPr>
        <w:t xml:space="preserve"> 16.)</w:t>
      </w:r>
    </w:p>
    <w:p w:rsidR="00155DDC" w:rsidRDefault="00155DDC" w:rsidP="00A70CB3">
      <w:pPr>
        <w:ind w:left="-142" w:right="-709" w:hanging="1"/>
        <w:rPr>
          <w:rFonts w:ascii="Comic Sans MS" w:hAnsi="Comic Sans MS" w:cs="Comic Sans MS"/>
          <w:b/>
          <w:bCs/>
        </w:rPr>
      </w:pPr>
    </w:p>
    <w:p w:rsidR="00155DDC" w:rsidRDefault="00155DDC" w:rsidP="00A70CB3">
      <w:pPr>
        <w:ind w:left="-142" w:right="-709" w:hanging="1"/>
        <w:rPr>
          <w:rFonts w:ascii="Comic Sans MS" w:hAnsi="Comic Sans MS" w:cs="Comic Sans MS"/>
          <w:b/>
          <w:bCs/>
        </w:rPr>
      </w:pPr>
    </w:p>
    <w:p w:rsidR="00155DDC" w:rsidRDefault="00155DDC" w:rsidP="00A70CB3">
      <w:pPr>
        <w:ind w:left="-142" w:right="-709" w:hanging="1"/>
        <w:rPr>
          <w:noProof/>
          <w:lang w:eastAsia="tr-TR"/>
        </w:rPr>
      </w:pPr>
      <w:r>
        <w:rPr>
          <w:noProof/>
          <w:lang w:eastAsia="tr-TR"/>
        </w:rPr>
        <w:pict>
          <v:line id="Düz Bağlayıcı 80" o:spid="_x0000_s1092" style="position:absolute;left:0;text-align:left;flip:x;z-index:251696128;visibility:visible" from="-16.85pt,24.75pt" to="256.15pt,24.75pt" strokecolor="windowText" strokeweight="1pt">
            <v:stroke dashstyle="dashDot"/>
            <v:shadow on="t" color="black" opacity="24903f" origin=",.5" offset="0,.55556mm"/>
          </v:line>
        </w:pict>
      </w:r>
      <w:r w:rsidRPr="00A70CB3">
        <w:rPr>
          <w:rFonts w:ascii="Comic Sans MS" w:hAnsi="Comic Sans MS" w:cs="Comic Sans MS"/>
        </w:rPr>
        <w:t>A. 7       B.3     C.5</w:t>
      </w:r>
    </w:p>
    <w:p w:rsidR="00155DDC" w:rsidRDefault="00155DDC" w:rsidP="00A70CB3">
      <w:pPr>
        <w:ind w:left="-142" w:right="-709" w:hanging="1"/>
        <w:rPr>
          <w:noProof/>
          <w:lang w:eastAsia="tr-TR"/>
        </w:rPr>
      </w:pPr>
      <w:r>
        <w:rPr>
          <w:noProof/>
          <w:lang w:eastAsia="tr-TR"/>
        </w:rPr>
        <w:pict>
          <v:roundrect id="Yuvarlatılmış Dikdörtgen 69" o:spid="_x0000_s1093" style="position:absolute;left:0;text-align:left;margin-left:152.65pt;margin-top:21.9pt;width:94.5pt;height:93.6pt;z-index:251687936;visibility:visible;v-text-anchor:middle" arcsize="10923f" filled="f" strokecolor="#c0504d" strokeweight="1pt">
            <v:textbox>
              <w:txbxContent>
                <w:p w:rsidR="00155DDC" w:rsidRDefault="00155DDC" w:rsidP="00EE63CB">
                  <w:pPr>
                    <w:jc w:val="center"/>
                  </w:pPr>
                  <w:r>
                    <w:t>Yandaki şekilde bir</w:t>
                  </w:r>
                  <w:r w:rsidRPr="00EE63CB">
                    <w:rPr>
                      <w:b/>
                      <w:bCs/>
                    </w:rPr>
                    <w:t xml:space="preserve"> desteden</w:t>
                  </w:r>
                  <w:r>
                    <w:t xml:space="preserve"> kaç tane fazla hayvan vardır?</w:t>
                  </w:r>
                </w:p>
              </w:txbxContent>
            </v:textbox>
          </v:roundrect>
        </w:pict>
      </w:r>
      <w:r>
        <w:rPr>
          <w:noProof/>
          <w:lang w:eastAsia="tr-TR"/>
        </w:rPr>
        <w:pict>
          <v:shape id="15 Resim" o:spid="_x0000_s1094" type="#_x0000_t75" alt="stock-vector-collection-of-fun-cartoon-farm-animals-59786332.jpg" style="position:absolute;left:0;text-align:left;margin-left:7.15pt;margin-top:7.65pt;width:145.5pt;height:118.5pt;z-index:251686912;visibility:visible">
            <v:imagedata r:id="rId27" o:title=""/>
          </v:shape>
        </w:pict>
      </w:r>
    </w:p>
    <w:p w:rsidR="00155DDC" w:rsidRDefault="00155DDC" w:rsidP="00A70CB3">
      <w:pPr>
        <w:ind w:left="-142" w:right="-709"/>
        <w:rPr>
          <w:rFonts w:ascii="Comic Sans MS" w:hAnsi="Comic Sans MS" w:cs="Comic Sans MS"/>
          <w:b/>
          <w:bCs/>
          <w:noProof/>
          <w:lang w:eastAsia="tr-TR"/>
        </w:rPr>
      </w:pPr>
      <w:r w:rsidRPr="00EE63CB">
        <w:rPr>
          <w:rFonts w:ascii="Comic Sans MS" w:hAnsi="Comic Sans MS" w:cs="Comic Sans MS"/>
          <w:b/>
          <w:bCs/>
          <w:noProof/>
          <w:lang w:eastAsia="tr-TR"/>
        </w:rPr>
        <w:t>17.)</w:t>
      </w:r>
    </w:p>
    <w:p w:rsidR="00155DDC" w:rsidRDefault="00155DDC" w:rsidP="00A70CB3">
      <w:pPr>
        <w:ind w:left="-142" w:right="-709"/>
        <w:rPr>
          <w:rFonts w:ascii="Comic Sans MS" w:hAnsi="Comic Sans MS" w:cs="Comic Sans MS"/>
          <w:b/>
          <w:bCs/>
          <w:noProof/>
          <w:lang w:eastAsia="tr-TR"/>
        </w:rPr>
      </w:pPr>
    </w:p>
    <w:p w:rsidR="00155DDC" w:rsidRDefault="00155DDC" w:rsidP="00A70CB3">
      <w:pPr>
        <w:ind w:left="-142" w:right="-709"/>
        <w:rPr>
          <w:rFonts w:ascii="Comic Sans MS" w:hAnsi="Comic Sans MS" w:cs="Comic Sans MS"/>
          <w:b/>
          <w:bCs/>
          <w:noProof/>
          <w:lang w:eastAsia="tr-TR"/>
        </w:rPr>
      </w:pPr>
    </w:p>
    <w:p w:rsidR="00155DDC" w:rsidRDefault="00155DDC" w:rsidP="00A70CB3">
      <w:pPr>
        <w:ind w:left="-142" w:right="-709"/>
        <w:rPr>
          <w:rFonts w:ascii="Comic Sans MS" w:hAnsi="Comic Sans MS" w:cs="Comic Sans MS"/>
          <w:b/>
          <w:bCs/>
          <w:noProof/>
          <w:lang w:eastAsia="tr-TR"/>
        </w:rPr>
      </w:pPr>
    </w:p>
    <w:p w:rsidR="00155DDC" w:rsidRDefault="00155DDC" w:rsidP="00A70CB3">
      <w:pPr>
        <w:ind w:left="-142" w:right="-709"/>
        <w:rPr>
          <w:noProof/>
          <w:lang w:eastAsia="tr-TR"/>
        </w:rPr>
      </w:pPr>
      <w:r w:rsidRPr="00EE63CB">
        <w:rPr>
          <w:rFonts w:ascii="Comic Sans MS" w:hAnsi="Comic Sans MS" w:cs="Comic Sans MS"/>
          <w:noProof/>
          <w:lang w:eastAsia="tr-TR"/>
        </w:rPr>
        <w:t>A.5     B.4     C.3</w:t>
      </w:r>
    </w:p>
    <w:p w:rsidR="00155DDC" w:rsidRDefault="00155DDC" w:rsidP="00A70CB3">
      <w:pPr>
        <w:ind w:left="-142" w:right="-709"/>
        <w:rPr>
          <w:noProof/>
          <w:lang w:eastAsia="tr-TR"/>
        </w:rPr>
      </w:pPr>
      <w:r>
        <w:rPr>
          <w:noProof/>
          <w:lang w:eastAsia="tr-TR"/>
        </w:rPr>
        <w:pict>
          <v:line id="Düz Bağlayıcı 79" o:spid="_x0000_s1095" style="position:absolute;left:0;text-align:left;flip:x;z-index:251695104;visibility:visible" from="-17.6pt,4.15pt" to="255.4pt,4.15pt" strokecolor="windowText" strokeweight="1pt">
            <v:stroke dashstyle="dashDot"/>
            <v:shadow on="t" color="black" opacity="24903f" origin=",.5" offset="0,.55556mm"/>
          </v:line>
        </w:pict>
      </w:r>
      <w:r>
        <w:rPr>
          <w:noProof/>
          <w:lang w:eastAsia="tr-TR"/>
        </w:rPr>
        <w:pict>
          <v:roundrect id="Yuvarlatılmış Dikdörtgen 72" o:spid="_x0000_s1096" style="position:absolute;left:0;text-align:left;margin-left:97.9pt;margin-top:16.15pt;width:154.5pt;height:93.6pt;z-index:251688960;visibility:visible;v-text-anchor:middle" arcsize="10923f" filled="f" strokecolor="#c0504d" strokeweight="1pt">
            <v:textbox>
              <w:txbxContent>
                <w:p w:rsidR="00155DDC" w:rsidRPr="00EE63CB" w:rsidRDefault="00155DDC" w:rsidP="00EE63CB">
                  <w:pPr>
                    <w:jc w:val="center"/>
                    <w:rPr>
                      <w:sz w:val="24"/>
                      <w:szCs w:val="24"/>
                    </w:rPr>
                  </w:pPr>
                  <w:r w:rsidRPr="00EE63CB">
                    <w:rPr>
                      <w:sz w:val="24"/>
                      <w:szCs w:val="24"/>
                    </w:rPr>
                    <w:t>Yanda bir düzine kalem vardı. Ali, kalemlerin birkaç tanesini kaybedince yandaki kadar kalem kaldı.</w:t>
                  </w:r>
                </w:p>
              </w:txbxContent>
            </v:textbox>
          </v:roundrect>
        </w:pict>
      </w:r>
    </w:p>
    <w:p w:rsidR="00155DDC" w:rsidRDefault="00155DDC" w:rsidP="00EE63CB">
      <w:pPr>
        <w:ind w:right="-709"/>
        <w:rPr>
          <w:rFonts w:ascii="Comic Sans MS" w:hAnsi="Comic Sans MS" w:cs="Comic Sans MS"/>
          <w:b/>
          <w:bCs/>
          <w:noProof/>
          <w:lang w:eastAsia="tr-TR"/>
        </w:rPr>
      </w:pPr>
      <w:r w:rsidRPr="00EE63CB">
        <w:rPr>
          <w:rFonts w:ascii="Comic Sans MS" w:hAnsi="Comic Sans MS" w:cs="Comic Sans MS"/>
          <w:b/>
          <w:bCs/>
          <w:noProof/>
          <w:lang w:eastAsia="tr-TR"/>
        </w:rPr>
        <w:t xml:space="preserve">18.) </w:t>
      </w:r>
      <w:r w:rsidRPr="00BB3C46">
        <w:rPr>
          <w:rFonts w:ascii="Comic Sans MS" w:hAnsi="Comic Sans MS" w:cs="Comic Sans MS"/>
          <w:b/>
          <w:bCs/>
          <w:noProof/>
          <w:lang w:eastAsia="tr-TR"/>
        </w:rPr>
        <w:pict>
          <v:shape id="Resim 71" o:spid="_x0000_i1025" type="#_x0000_t75" style="width:63.75pt;height:84pt;visibility:visible">
            <v:imagedata r:id="rId28" o:title=""/>
          </v:shape>
        </w:pict>
      </w:r>
    </w:p>
    <w:p w:rsidR="00155DDC" w:rsidRDefault="00155DDC" w:rsidP="00EE63CB">
      <w:pPr>
        <w:ind w:right="-709"/>
        <w:rPr>
          <w:rFonts w:ascii="Comic Sans MS" w:hAnsi="Comic Sans MS" w:cs="Comic Sans MS"/>
          <w:noProof/>
          <w:lang w:eastAsia="tr-TR"/>
        </w:rPr>
      </w:pPr>
      <w:r w:rsidRPr="00EE63CB">
        <w:rPr>
          <w:rFonts w:ascii="Comic Sans MS" w:hAnsi="Comic Sans MS" w:cs="Comic Sans MS"/>
          <w:noProof/>
          <w:lang w:eastAsia="tr-TR"/>
        </w:rPr>
        <w:t>Buna göre, Ali kaç kalem kaybetmiştir?</w:t>
      </w:r>
    </w:p>
    <w:p w:rsidR="00155DDC" w:rsidRDefault="00155DDC" w:rsidP="00EE63CB">
      <w:pPr>
        <w:ind w:right="-709"/>
        <w:rPr>
          <w:rFonts w:ascii="Comic Sans MS" w:hAnsi="Comic Sans MS" w:cs="Comic Sans MS"/>
          <w:noProof/>
          <w:lang w:eastAsia="tr-TR"/>
        </w:rPr>
      </w:pPr>
      <w:r>
        <w:rPr>
          <w:rFonts w:ascii="Comic Sans MS" w:hAnsi="Comic Sans MS" w:cs="Comic Sans MS"/>
          <w:noProof/>
          <w:lang w:eastAsia="tr-TR"/>
        </w:rPr>
        <w:t>A.3                         B.6                     C.5</w:t>
      </w:r>
    </w:p>
    <w:p w:rsidR="00155DDC" w:rsidRDefault="00155DDC" w:rsidP="00EE63CB">
      <w:pPr>
        <w:ind w:right="-709"/>
        <w:rPr>
          <w:rFonts w:ascii="Comic Sans MS" w:hAnsi="Comic Sans MS" w:cs="Comic Sans MS"/>
          <w:noProof/>
          <w:lang w:eastAsia="tr-TR"/>
        </w:rPr>
      </w:pPr>
      <w:r>
        <w:rPr>
          <w:noProof/>
          <w:lang w:eastAsia="tr-TR"/>
        </w:rPr>
        <w:pict>
          <v:line id="Düz Bağlayıcı 78" o:spid="_x0000_s1097" style="position:absolute;flip:x;z-index:251694080;visibility:visible" from="-17.6pt,7.7pt" to="255.4pt,7.7pt" strokecolor="windowText" strokeweight="1pt">
            <v:stroke dashstyle="dashDot"/>
            <v:shadow on="t" color="black" opacity="24903f" origin=",.5" offset="0,.55556mm"/>
          </v:line>
        </w:pict>
      </w:r>
    </w:p>
    <w:p w:rsidR="00155DDC" w:rsidRDefault="00155DDC" w:rsidP="00EE63CB">
      <w:pPr>
        <w:ind w:right="-709"/>
        <w:rPr>
          <w:rFonts w:ascii="Comic Sans MS" w:hAnsi="Comic Sans MS" w:cs="Comic Sans MS"/>
          <w:noProof/>
          <w:lang w:eastAsia="tr-TR"/>
        </w:rPr>
      </w:pPr>
      <w:r>
        <w:rPr>
          <w:noProof/>
          <w:lang w:eastAsia="tr-TR"/>
        </w:rPr>
        <w:pict>
          <v:roundrect id="Yuvarlatılmış Dikdörtgen 74" o:spid="_x0000_s1098" style="position:absolute;margin-left:121.15pt;margin-top:.35pt;width:131.25pt;height:54pt;z-index:251689984;visibility:visible;v-text-anchor:middle" arcsize="10923f" filled="f" strokecolor="#9bbb59" strokeweight="1pt">
            <v:textbox>
              <w:txbxContent>
                <w:p w:rsidR="00155DDC" w:rsidRDefault="00155DDC" w:rsidP="00552DC0">
                  <w:pPr>
                    <w:jc w:val="center"/>
                  </w:pPr>
                  <w:r>
                    <w:t>Yandaki bardakların kaç tanesi kırılırsa bir deste bardak kalır?</w:t>
                  </w:r>
                </w:p>
              </w:txbxContent>
            </v:textbox>
          </v:roundrect>
        </w:pict>
      </w:r>
      <w:r w:rsidRPr="00552DC0">
        <w:rPr>
          <w:rFonts w:ascii="Comic Sans MS" w:hAnsi="Comic Sans MS" w:cs="Comic Sans MS"/>
          <w:b/>
          <w:bCs/>
          <w:noProof/>
          <w:lang w:eastAsia="tr-TR"/>
        </w:rPr>
        <w:t>19.)</w:t>
      </w:r>
      <w:r w:rsidRPr="00BB3C46">
        <w:rPr>
          <w:rFonts w:ascii="Comic Sans MS" w:hAnsi="Comic Sans MS" w:cs="Comic Sans MS"/>
          <w:noProof/>
          <w:lang w:eastAsia="tr-TR"/>
        </w:rPr>
        <w:pict>
          <v:shape id="Resim 73" o:spid="_x0000_i1026" type="#_x0000_t75" style="width:97.5pt;height:56.25pt;visibility:visible">
            <v:imagedata r:id="rId29" o:title=""/>
          </v:shape>
        </w:pict>
      </w:r>
    </w:p>
    <w:p w:rsidR="00155DDC" w:rsidRDefault="00155DDC" w:rsidP="00EE63CB">
      <w:pPr>
        <w:ind w:right="-709"/>
        <w:rPr>
          <w:rFonts w:ascii="Comic Sans MS" w:hAnsi="Comic Sans MS" w:cs="Comic Sans MS"/>
          <w:noProof/>
          <w:lang w:eastAsia="tr-TR"/>
        </w:rPr>
      </w:pPr>
      <w:r>
        <w:rPr>
          <w:noProof/>
          <w:lang w:eastAsia="tr-TR"/>
        </w:rPr>
        <w:pict>
          <v:line id="Düz Bağlayıcı 77" o:spid="_x0000_s1099" style="position:absolute;flip:x;z-index:251693056;visibility:visible" from="-17.6pt,17.85pt" to="255.4pt,17.85pt" strokecolor="windowText" strokeweight="1pt">
            <v:stroke dashstyle="dashDot"/>
            <v:shadow on="t" color="black" opacity="24903f" origin=",.5" offset="0,.55556mm"/>
          </v:line>
        </w:pict>
      </w:r>
      <w:r>
        <w:rPr>
          <w:rFonts w:ascii="Comic Sans MS" w:hAnsi="Comic Sans MS" w:cs="Comic Sans MS"/>
          <w:noProof/>
          <w:lang w:eastAsia="tr-TR"/>
        </w:rPr>
        <w:t>A. 2                         B. 4                         C.3</w:t>
      </w:r>
    </w:p>
    <w:p w:rsidR="00155DDC" w:rsidRDefault="00155DDC" w:rsidP="00EE63CB">
      <w:pPr>
        <w:ind w:right="-709"/>
        <w:rPr>
          <w:rFonts w:ascii="Comic Sans MS" w:hAnsi="Comic Sans MS" w:cs="Comic Sans MS"/>
          <w:noProof/>
          <w:lang w:eastAsia="tr-TR"/>
        </w:rPr>
      </w:pPr>
      <w:r>
        <w:rPr>
          <w:noProof/>
          <w:lang w:eastAsia="tr-TR"/>
        </w:rPr>
        <w:pict>
          <v:shape id="Köşeleri Yuvarlanmış Dikdörtgen Belirtme Çizgisi 76" o:spid="_x0000_s1100" type="#_x0000_t62" style="position:absolute;margin-left:63.4pt;margin-top:.7pt;width:183.75pt;height:49.5pt;z-index:251692032;visibility:visible;v-text-anchor:middle" adj="-1635,10882" filled="f" strokecolor="#4f81bd" strokeweight="1pt">
            <v:textbox>
              <w:txbxContent>
                <w:p w:rsidR="00155DDC" w:rsidRDefault="00155DDC" w:rsidP="00552DC0">
                  <w:pPr>
                    <w:jc w:val="center"/>
                  </w:pPr>
                  <w:bookmarkStart w:id="0" w:name="_GoBack"/>
                  <w:r>
                    <w:t>Bir deste ve bir düzine kalem toplam kaç kalem yapar?</w:t>
                  </w:r>
                  <w:bookmarkEnd w:id="0"/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1 Resim" o:spid="_x0000_s1101" type="#_x0000_t75" alt="jeux_cedric.png" style="position:absolute;margin-left:21.4pt;margin-top:.7pt;width:36.55pt;height:60.7pt;z-index:251691008;visibility:visible">
            <v:imagedata r:id="rId30" o:title=""/>
          </v:shape>
        </w:pict>
      </w:r>
    </w:p>
    <w:p w:rsidR="00155DDC" w:rsidRDefault="00155DDC" w:rsidP="00EE63CB">
      <w:pPr>
        <w:ind w:right="-709"/>
        <w:rPr>
          <w:rFonts w:ascii="Comic Sans MS" w:hAnsi="Comic Sans MS" w:cs="Comic Sans MS"/>
          <w:b/>
          <w:bCs/>
          <w:noProof/>
          <w:lang w:eastAsia="tr-TR"/>
        </w:rPr>
      </w:pPr>
      <w:r w:rsidRPr="00552DC0">
        <w:rPr>
          <w:rFonts w:ascii="Comic Sans MS" w:hAnsi="Comic Sans MS" w:cs="Comic Sans MS"/>
          <w:b/>
          <w:bCs/>
          <w:noProof/>
          <w:lang w:eastAsia="tr-TR"/>
        </w:rPr>
        <w:t>20.)</w:t>
      </w:r>
    </w:p>
    <w:p w:rsidR="00155DDC" w:rsidRDefault="00155DDC" w:rsidP="00EE63CB">
      <w:pPr>
        <w:ind w:right="-709"/>
        <w:rPr>
          <w:rFonts w:ascii="Comic Sans MS" w:hAnsi="Comic Sans MS" w:cs="Comic Sans MS"/>
          <w:b/>
          <w:bCs/>
          <w:noProof/>
          <w:lang w:eastAsia="tr-TR"/>
        </w:rPr>
      </w:pPr>
    </w:p>
    <w:p w:rsidR="00155DDC" w:rsidRPr="00552DC0" w:rsidRDefault="00155DDC" w:rsidP="00552DC0">
      <w:pPr>
        <w:ind w:right="-709"/>
        <w:rPr>
          <w:rFonts w:ascii="Comic Sans MS" w:hAnsi="Comic Sans MS" w:cs="Comic Sans MS"/>
          <w:noProof/>
          <w:lang w:eastAsia="tr-TR"/>
        </w:rPr>
      </w:pPr>
      <w:r w:rsidRPr="00552DC0">
        <w:rPr>
          <w:rFonts w:ascii="Comic Sans MS" w:hAnsi="Comic Sans MS" w:cs="Comic Sans MS"/>
          <w:noProof/>
          <w:lang w:eastAsia="tr-TR"/>
        </w:rPr>
        <w:t>A.20     B.24        C.22</w:t>
      </w:r>
    </w:p>
    <w:sectPr w:rsidR="00155DDC" w:rsidRPr="00552DC0" w:rsidSect="00826612">
      <w:pgSz w:w="11906" w:h="16838"/>
      <w:pgMar w:top="1417" w:right="1417" w:bottom="1417" w:left="1417" w:header="708" w:footer="708" w:gutter="0"/>
      <w:pgBorders w:offsetFrom="page">
        <w:top w:val="single" w:sz="4" w:space="24" w:color="auto"/>
        <w:left w:val="single" w:sz="4" w:space="24" w:color="auto"/>
        <w:bottom w:val="single" w:sz="4" w:space="24" w:color="auto"/>
        <w:right w:val="single" w:sz="4" w:space="24" w:color="auto"/>
      </w:pgBorders>
      <w:cols w:num="2"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155DDC" w:rsidRDefault="00155DDC" w:rsidP="00F062B2">
      <w:pPr>
        <w:spacing w:after="0" w:line="240" w:lineRule="auto"/>
      </w:pPr>
      <w:r>
        <w:separator/>
      </w:r>
    </w:p>
  </w:endnote>
  <w:endnote w:type="continuationSeparator" w:id="1">
    <w:p w:rsidR="00155DDC" w:rsidRDefault="00155DDC" w:rsidP="00F062B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A2"/>
    <w:family w:val="roman"/>
    <w:pitch w:val="variable"/>
    <w:sig w:usb0="E0002AEF" w:usb1="C0007841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155DDC" w:rsidRDefault="00155DDC" w:rsidP="00F062B2">
      <w:pPr>
        <w:spacing w:after="0" w:line="240" w:lineRule="auto"/>
      </w:pPr>
      <w:r>
        <w:separator/>
      </w:r>
    </w:p>
  </w:footnote>
  <w:footnote w:type="continuationSeparator" w:id="1">
    <w:p w:rsidR="00155DDC" w:rsidRDefault="00155DDC" w:rsidP="00F062B2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defaultTabStop w:val="708"/>
  <w:hyphenationZone w:val="425"/>
  <w:doNotHyphenateCaps/>
  <w:characterSpacingControl w:val="doNotCompress"/>
  <w:doNotValidateAgainstSchema/>
  <w:doNotDemarcateInvalidXml/>
  <w:footnotePr>
    <w:footnote w:id="0"/>
    <w:footnote w:id="1"/>
  </w:footnotePr>
  <w:endnotePr>
    <w:endnote w:id="0"/>
    <w:endnote w:id="1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F062B2"/>
    <w:rsid w:val="00004B16"/>
    <w:rsid w:val="001522A7"/>
    <w:rsid w:val="00155DDC"/>
    <w:rsid w:val="00244C57"/>
    <w:rsid w:val="003420B5"/>
    <w:rsid w:val="003A1B16"/>
    <w:rsid w:val="00402931"/>
    <w:rsid w:val="0041668E"/>
    <w:rsid w:val="004C328C"/>
    <w:rsid w:val="004C5E74"/>
    <w:rsid w:val="00513360"/>
    <w:rsid w:val="00552DC0"/>
    <w:rsid w:val="005D442A"/>
    <w:rsid w:val="005D45EC"/>
    <w:rsid w:val="00632832"/>
    <w:rsid w:val="00633EF3"/>
    <w:rsid w:val="006A5A7A"/>
    <w:rsid w:val="00826612"/>
    <w:rsid w:val="00994497"/>
    <w:rsid w:val="00A20C42"/>
    <w:rsid w:val="00A70CB3"/>
    <w:rsid w:val="00AC3CAF"/>
    <w:rsid w:val="00AD0A51"/>
    <w:rsid w:val="00B021CB"/>
    <w:rsid w:val="00BB3C46"/>
    <w:rsid w:val="00C427C2"/>
    <w:rsid w:val="00D6475C"/>
    <w:rsid w:val="00E4214D"/>
    <w:rsid w:val="00E90628"/>
    <w:rsid w:val="00EE63CB"/>
    <w:rsid w:val="00F062B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10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D45EC"/>
    <w:pPr>
      <w:spacing w:after="200" w:line="276" w:lineRule="auto"/>
    </w:pPr>
    <w:rPr>
      <w:rFonts w:cs="Calibri"/>
      <w:lang w:eastAsia="en-US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rsid w:val="00F062B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locked/>
    <w:rsid w:val="00F062B2"/>
  </w:style>
  <w:style w:type="paragraph" w:styleId="Footer">
    <w:name w:val="footer"/>
    <w:basedOn w:val="Normal"/>
    <w:link w:val="FooterChar"/>
    <w:uiPriority w:val="99"/>
    <w:rsid w:val="00F062B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locked/>
    <w:rsid w:val="00F062B2"/>
  </w:style>
  <w:style w:type="paragraph" w:styleId="BalloonText">
    <w:name w:val="Balloon Text"/>
    <w:basedOn w:val="Normal"/>
    <w:link w:val="BalloonTextChar"/>
    <w:uiPriority w:val="99"/>
    <w:semiHidden/>
    <w:rsid w:val="00EE63C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EE63CB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4945700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http://www.noos.org/anime/nostalgie/candy/images/candy4.jpg" TargetMode="External"/><Relationship Id="rId18" Type="http://schemas.openxmlformats.org/officeDocument/2006/relationships/image" Target="media/image12.jpeg"/><Relationship Id="rId26" Type="http://schemas.openxmlformats.org/officeDocument/2006/relationships/image" Target="media/image19.jpeg"/><Relationship Id="rId3" Type="http://schemas.openxmlformats.org/officeDocument/2006/relationships/webSettings" Target="webSettings.xml"/><Relationship Id="rId21" Type="http://schemas.openxmlformats.org/officeDocument/2006/relationships/image" Target="media/image15.jpeg"/><Relationship Id="rId7" Type="http://schemas.openxmlformats.org/officeDocument/2006/relationships/image" Target="media/image2.png"/><Relationship Id="rId12" Type="http://schemas.openxmlformats.org/officeDocument/2006/relationships/image" Target="media/image7.jpeg"/><Relationship Id="rId17" Type="http://schemas.openxmlformats.org/officeDocument/2006/relationships/image" Target="media/image11.png"/><Relationship Id="rId25" Type="http://schemas.openxmlformats.org/officeDocument/2006/relationships/image" Target="http://gloubiweb.free.fr/collector/garf14.gif" TargetMode="External"/><Relationship Id="rId2" Type="http://schemas.openxmlformats.org/officeDocument/2006/relationships/settings" Target="setting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image" Target="media/image22.emf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jpeg"/><Relationship Id="rId24" Type="http://schemas.openxmlformats.org/officeDocument/2006/relationships/image" Target="media/image18.png"/><Relationship Id="rId32" Type="http://schemas.openxmlformats.org/officeDocument/2006/relationships/theme" Target="theme/theme1.xml"/><Relationship Id="rId5" Type="http://schemas.openxmlformats.org/officeDocument/2006/relationships/endnotes" Target="endnotes.xml"/><Relationship Id="rId15" Type="http://schemas.openxmlformats.org/officeDocument/2006/relationships/image" Target="media/image9.png"/><Relationship Id="rId23" Type="http://schemas.openxmlformats.org/officeDocument/2006/relationships/image" Target="media/image17.jpeg"/><Relationship Id="rId28" Type="http://schemas.openxmlformats.org/officeDocument/2006/relationships/image" Target="media/image21.emf"/><Relationship Id="rId10" Type="http://schemas.openxmlformats.org/officeDocument/2006/relationships/image" Target="media/image5.png"/><Relationship Id="rId19" Type="http://schemas.openxmlformats.org/officeDocument/2006/relationships/image" Target="media/image13.jpeg"/><Relationship Id="rId31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0.jpeg"/><Relationship Id="rId30" Type="http://schemas.openxmlformats.org/officeDocument/2006/relationships/image" Target="media/image2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221</TotalTime>
  <Pages>2</Pages>
  <Words>276</Words>
  <Characters>1574</Characters>
  <Application>Microsoft Office Outlook</Application>
  <DocSecurity>0</DocSecurity>
  <Lines>0</Lines>
  <Paragraphs>0</Paragraphs>
  <ScaleCrop>false</ScaleCrop>
  <Manager>www.sorubak.com</Manager>
  <Company>Hewlett-Packard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eymen</dc:creator>
  <cp:keywords>www.sorubak.com</cp:keywords>
  <dc:description>www.sorubak.com</dc:description>
  <cp:lastModifiedBy>edanur</cp:lastModifiedBy>
  <cp:revision>5</cp:revision>
  <dcterms:created xsi:type="dcterms:W3CDTF">2013-09-25T17:50:00Z</dcterms:created>
  <dcterms:modified xsi:type="dcterms:W3CDTF">2013-09-27T09:46:00Z</dcterms:modified>
  <cp:category>www.sorubak.com</cp:category>
</cp:coreProperties>
</file>