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E89" w:rsidRDefault="00C57E89" w:rsidP="00584394">
      <w:pPr>
        <w:jc w:val="center"/>
      </w:pPr>
      <w:r>
        <w:t xml:space="preserve">DESTE-DÜZİNE-ONLUK ve BİRLİKLER-RİTMİK SAYMALAR </w:t>
      </w:r>
    </w:p>
    <w:p w:rsidR="00C57E89" w:rsidRDefault="00C57E89" w:rsidP="00584394">
      <w:r>
        <w:t xml:space="preserve">1-)Bir deste kalem ile bir destenin 15 fazlası silginin toplamı kaç eder? </w:t>
      </w:r>
    </w:p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>
      <w:r>
        <w:t xml:space="preserve">2- )18 tane elmayı üç düzineye tamamlamak için kaç elma daha gerekir? </w:t>
      </w:r>
    </w:p>
    <w:p w:rsidR="00C57E89" w:rsidRDefault="00C57E89" w:rsidP="00584394">
      <w:hyperlink r:id="rId4" w:history="1">
        <w:r>
          <w:rPr>
            <w:rStyle w:val="Hyperlink"/>
            <w:sz w:val="32"/>
            <w:szCs w:val="32"/>
          </w:rPr>
          <w:t>www.sorubak.com</w:t>
        </w:r>
      </w:hyperlink>
    </w:p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>
      <w:r>
        <w:t>3-)4 düzine defterin 3 deste kadarı satıldı.       Satılacak kaç defter kaldı?</w:t>
      </w:r>
    </w:p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>
      <w:r>
        <w:t>4-)7 düzine yumurtanın 4 düzinesi satıldı. Kaç tane yumurta kaldı?</w:t>
      </w:r>
    </w:p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>
      <w:r>
        <w:t>5-)29 sayısının onlar basamağındaki rakam ile bu sayının 37 fazlasının toplamı kaçtır?</w:t>
      </w:r>
    </w:p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>
      <w:r>
        <w:t>6-)İki basamaklı en büyük sayı ile 3 onluk 5 birlikten oluşan sayının farkı kaçtır?</w:t>
      </w:r>
    </w:p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>
      <w:r>
        <w:t>7-)65 sayısının birler basamağındaki rakam ile 4 onluk 6 birlikten oluşan sayının farkı kaçtır?</w:t>
      </w:r>
    </w:p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>
      <w:r>
        <w:t>8-)İki basamaklı en küçük sayı ile bu sayının 7 eksiğinin toplamı kaçtır?</w:t>
      </w:r>
    </w:p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>
      <w:r>
        <w:t xml:space="preserve">9-)36 sayısı ile bu sayıdaki rakamların yerleri değiştirilerek oluşturulan sayının toplamı kaçtır? </w:t>
      </w:r>
    </w:p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>
      <w:r>
        <w:t>10-) 45 sayısının birler basamağındaki rakama 3 eklersek yeni oluşan sayı kaç olur?</w:t>
      </w:r>
    </w:p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>
      <w:r>
        <w:t>11-)28 sayısının onlar basamağında bulunan rakama 5 eklersek yeni oluşan sayı ile 28 sayısının farkı kaç olur?</w:t>
      </w:r>
    </w:p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>
      <w:r>
        <w:t>12-)6 onluk 5 birlikten oluşan sayıdan 4 onluktan oluşan sayıyı çıkartırsak sonuç kaç olur?</w:t>
      </w:r>
    </w:p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>
      <w:r>
        <w:t>13-)63’ten geriye 5’er ritmik sayarken dördüncü olarak hangi sayıyı söyleriz?(65 hariç)</w:t>
      </w:r>
    </w:p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>
      <w:r>
        <w:t>14-) 44’ten geriye 2’şer ritmik sayarken üçüncü olarak söylediğimiz sayı ile bu sayının 7 fazlasının toplamı kaçtır?(44 dahil)</w:t>
      </w:r>
    </w:p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>
      <w:r>
        <w:t>15-) 28’den ileri 4’er sayarken beşinci olarak söylediğimiz sayı ile bu sayının 16 eksiğinin farkı kaçtır?(29 hariç)</w:t>
      </w:r>
    </w:p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/>
    <w:p w:rsidR="00C57E89" w:rsidRDefault="00C57E89" w:rsidP="00584394">
      <w:r>
        <w:t>16-)21’den ileri 3’er ritmik sayarken dördüncü olarak söylediğimiz sayı ile 3 onluk 2 birlikten oluşan sayının toplamı kaçtır?</w:t>
      </w:r>
    </w:p>
    <w:p w:rsidR="00C57E89" w:rsidRDefault="00C57E89" w:rsidP="00584394"/>
    <w:sectPr w:rsidR="00C57E89" w:rsidSect="00584394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4394"/>
    <w:rsid w:val="001F58AA"/>
    <w:rsid w:val="00584394"/>
    <w:rsid w:val="00772094"/>
    <w:rsid w:val="00844160"/>
    <w:rsid w:val="00AE38B6"/>
    <w:rsid w:val="00B13CB8"/>
    <w:rsid w:val="00C57E89"/>
    <w:rsid w:val="00D34DC9"/>
    <w:rsid w:val="00FD2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16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F58AA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247</Words>
  <Characters>1411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pc 9</dc:creator>
  <cp:keywords>www.sorubak.com</cp:keywords>
  <dc:description>www.sorubak.com</dc:description>
  <cp:lastModifiedBy>edanur</cp:lastModifiedBy>
  <cp:revision>4</cp:revision>
  <dcterms:created xsi:type="dcterms:W3CDTF">2013-09-30T07:37:00Z</dcterms:created>
  <dcterms:modified xsi:type="dcterms:W3CDTF">2013-09-30T20:27:00Z</dcterms:modified>
  <cp:category>www.sorubak.com</cp:category>
</cp:coreProperties>
</file>