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E09" w:rsidRDefault="00A24E09"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  <w:r w:rsidRPr="00E74C6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91.25pt;height:550.5pt;visibility:visible">
            <v:imagedata r:id="rId5" o:title=""/>
          </v:shape>
        </w:pict>
      </w:r>
    </w:p>
    <w:sectPr w:rsidR="00A24E09" w:rsidSect="008E3F97">
      <w:pgSz w:w="16838" w:h="11906" w:orient="landscape"/>
      <w:pgMar w:top="142" w:right="53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F97"/>
    <w:rsid w:val="000F6A1B"/>
    <w:rsid w:val="00221BDD"/>
    <w:rsid w:val="00416CC3"/>
    <w:rsid w:val="004F1769"/>
    <w:rsid w:val="006362C9"/>
    <w:rsid w:val="006A5FA3"/>
    <w:rsid w:val="008D603B"/>
    <w:rsid w:val="008E3F97"/>
    <w:rsid w:val="00A24E09"/>
    <w:rsid w:val="00D8606D"/>
    <w:rsid w:val="00E74C6A"/>
    <w:rsid w:val="00EF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CC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E3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3F9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F52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8</Words>
  <Characters>49</Characters>
  <Application>Microsoft Office Outlook</Application>
  <DocSecurity>0</DocSecurity>
  <Lines>0</Lines>
  <Paragraphs>0</Paragraphs>
  <ScaleCrop>false</ScaleCrop>
  <Manager>www.sorubak.com</Manager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 </dc:creator>
  <cp:keywords>www.sorubak.com</cp:keywords>
  <dc:description>www.sorubak.com</dc:description>
  <cp:lastModifiedBy>edanur</cp:lastModifiedBy>
  <cp:revision>2</cp:revision>
  <dcterms:created xsi:type="dcterms:W3CDTF">2012-10-14T15:44:00Z</dcterms:created>
  <dcterms:modified xsi:type="dcterms:W3CDTF">2013-11-04T16:00:00Z</dcterms:modified>
  <cp:category>www.sorubak.com</cp:category>
</cp:coreProperties>
</file>