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72" w:rsidRDefault="00FB0372">
      <w:r>
        <w:rPr>
          <w:noProof/>
          <w:lang w:eastAsia="tr-TR"/>
        </w:rPr>
        <w:pict>
          <v:oval id="_x0000_s1026" style="position:absolute;margin-left:298.9pt;margin-top:-12.35pt;width:111.75pt;height:82.5pt;z-index:251651072"/>
        </w:pict>
      </w:r>
      <w:r>
        <w:rPr>
          <w:noProof/>
          <w:lang w:eastAsia="tr-TR"/>
        </w:rPr>
        <w:pict>
          <v:rect id="_x0000_s1027" style="position:absolute;margin-left:134.65pt;margin-top:-16.85pt;width:99.75pt;height:82.5pt;z-index:251650048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-15.35pt;margin-top:-12.35pt;width:98.25pt;height:78pt;z-index:251649024"/>
        </w:pict>
      </w:r>
    </w:p>
    <w:p w:rsidR="00FB0372" w:rsidRDefault="00FB0372" w:rsidP="002624F4">
      <w:pPr>
        <w:tabs>
          <w:tab w:val="left" w:pos="2310"/>
        </w:tabs>
      </w:pPr>
      <w:r>
        <w:tab/>
      </w:r>
    </w:p>
    <w:p w:rsidR="00FB0372" w:rsidRDefault="00FB0372" w:rsidP="002624F4">
      <w:pPr>
        <w:jc w:val="right"/>
      </w:pPr>
    </w:p>
    <w:p w:rsidR="00FB0372" w:rsidRDefault="00FB0372" w:rsidP="002624F4">
      <w:pPr>
        <w:jc w:val="right"/>
      </w:pPr>
      <w:hyperlink r:id="rId4" w:history="1">
        <w:r>
          <w:rPr>
            <w:rStyle w:val="Hyperlink"/>
            <w:sz w:val="32"/>
            <w:szCs w:val="32"/>
          </w:rPr>
          <w:t>www.sorubak.com</w:t>
        </w:r>
      </w:hyperlink>
    </w:p>
    <w:p w:rsidR="00FB0372" w:rsidRDefault="00FB0372" w:rsidP="002624F4">
      <w:r>
        <w:rPr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29" type="#_x0000_t57" style="position:absolute;margin-left:317.65pt;margin-top:5.15pt;width:102pt;height:86.25pt;z-index:251654144"/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0" type="#_x0000_t23" style="position:absolute;margin-left:146.65pt;margin-top:5.15pt;width:115.5pt;height:104.25pt;z-index:251653120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margin-left:-15.35pt;margin-top:14.15pt;width:99.75pt;height:95.25pt;z-index:251652096"/>
        </w:pict>
      </w:r>
    </w:p>
    <w:p w:rsidR="00FB0372" w:rsidRDefault="00FB0372" w:rsidP="002624F4"/>
    <w:p w:rsidR="00FB0372" w:rsidRPr="002624F4" w:rsidRDefault="00FB0372" w:rsidP="002624F4"/>
    <w:p w:rsidR="00FB0372" w:rsidRPr="002624F4" w:rsidRDefault="00FB0372" w:rsidP="002624F4"/>
    <w:p w:rsidR="00FB0372" w:rsidRPr="002624F4" w:rsidRDefault="00FB0372" w:rsidP="002624F4">
      <w:r>
        <w:rPr>
          <w:noProof/>
          <w:lang w:eastAsia="tr-TR"/>
        </w:rPr>
        <w:pict>
          <v:oval id="_x0000_s1032" style="position:absolute;margin-left:313.15pt;margin-top:20.45pt;width:111.75pt;height:82.5pt;z-index:251657216"/>
        </w:pict>
      </w:r>
    </w:p>
    <w:p w:rsidR="00FB0372" w:rsidRPr="002624F4" w:rsidRDefault="00FB0372" w:rsidP="002624F4">
      <w:r>
        <w:rPr>
          <w:noProof/>
          <w:lang w:eastAsia="tr-TR"/>
        </w:rPr>
        <w:pict>
          <v:rect id="_x0000_s1033" style="position:absolute;margin-left:151.9pt;margin-top:4pt;width:99.75pt;height:82.5pt;z-index:251656192"/>
        </w:pict>
      </w:r>
      <w:r>
        <w:rPr>
          <w:noProof/>
          <w:lang w:eastAsia="tr-TR"/>
        </w:rPr>
        <w:pict>
          <v:shape id="_x0000_s1034" type="#_x0000_t5" style="position:absolute;margin-left:-15.35pt;margin-top:4pt;width:98.25pt;height:78pt;z-index:251655168"/>
        </w:pict>
      </w:r>
    </w:p>
    <w:p w:rsidR="00FB0372" w:rsidRDefault="00FB0372" w:rsidP="002624F4"/>
    <w:p w:rsidR="00FB0372" w:rsidRDefault="00FB0372" w:rsidP="002624F4"/>
    <w:p w:rsidR="00FB0372" w:rsidRDefault="00FB0372" w:rsidP="002624F4">
      <w:pPr>
        <w:tabs>
          <w:tab w:val="left" w:pos="2310"/>
        </w:tabs>
      </w:pPr>
      <w:r>
        <w:tab/>
      </w:r>
    </w:p>
    <w:p w:rsidR="00FB0372" w:rsidRDefault="00FB0372" w:rsidP="002624F4">
      <w:pPr>
        <w:jc w:val="right"/>
      </w:pPr>
      <w:r>
        <w:rPr>
          <w:noProof/>
          <w:lang w:eastAsia="tr-TR"/>
        </w:rPr>
        <w:pict>
          <v:shape id="_x0000_s1035" type="#_x0000_t57" style="position:absolute;left:0;text-align:left;margin-left:317.65pt;margin-top:15.35pt;width:102pt;height:86.25pt;z-index:251660288"/>
        </w:pict>
      </w:r>
      <w:r>
        <w:rPr>
          <w:noProof/>
          <w:lang w:eastAsia="tr-TR"/>
        </w:rPr>
        <w:pict>
          <v:shape id="_x0000_s1036" type="#_x0000_t23" style="position:absolute;left:0;text-align:left;margin-left:151.9pt;margin-top:19.3pt;width:115.5pt;height:104.25pt;z-index:251659264"/>
        </w:pict>
      </w:r>
      <w:r>
        <w:rPr>
          <w:noProof/>
          <w:lang w:eastAsia="tr-TR"/>
        </w:rPr>
        <w:pict>
          <v:shape id="_x0000_s1037" type="#_x0000_t96" style="position:absolute;left:0;text-align:left;margin-left:-15.35pt;margin-top:24.5pt;width:99.75pt;height:95.25pt;z-index:251658240"/>
        </w:pict>
      </w:r>
    </w:p>
    <w:p w:rsidR="00FB0372" w:rsidRDefault="00FB0372" w:rsidP="002624F4">
      <w:pPr>
        <w:jc w:val="right"/>
      </w:pPr>
    </w:p>
    <w:p w:rsidR="00FB0372" w:rsidRDefault="00FB0372" w:rsidP="002624F4"/>
    <w:p w:rsidR="00FB0372" w:rsidRPr="002624F4" w:rsidRDefault="00FB0372" w:rsidP="002624F4"/>
    <w:p w:rsidR="00FB0372" w:rsidRDefault="00FB0372" w:rsidP="002624F4">
      <w:pPr>
        <w:ind w:firstLine="708"/>
      </w:pPr>
    </w:p>
    <w:p w:rsidR="00FB0372" w:rsidRPr="002624F4" w:rsidRDefault="00FB0372" w:rsidP="002624F4">
      <w:r>
        <w:rPr>
          <w:noProof/>
          <w:lang w:eastAsia="tr-TR"/>
        </w:rPr>
        <w:pict>
          <v:oval id="_x0000_s1038" style="position:absolute;margin-left:331.15pt;margin-top:6.9pt;width:111.75pt;height:82.5pt;z-index:251663360"/>
        </w:pict>
      </w:r>
      <w:r>
        <w:rPr>
          <w:noProof/>
          <w:lang w:eastAsia="tr-TR"/>
        </w:rPr>
        <w:pict>
          <v:rect id="_x0000_s1039" style="position:absolute;margin-left:162.4pt;margin-top:20.4pt;width:99.75pt;height:82.5pt;z-index:251662336"/>
        </w:pict>
      </w:r>
      <w:r>
        <w:rPr>
          <w:noProof/>
          <w:lang w:eastAsia="tr-TR"/>
        </w:rPr>
        <w:pict>
          <v:shape id="_x0000_s1040" type="#_x0000_t5" style="position:absolute;margin-left:-22.1pt;margin-top:24.9pt;width:98.25pt;height:78pt;z-index:251661312"/>
        </w:pict>
      </w:r>
    </w:p>
    <w:p w:rsidR="00FB0372" w:rsidRPr="002624F4" w:rsidRDefault="00FB0372" w:rsidP="002624F4"/>
    <w:p w:rsidR="00FB0372" w:rsidRPr="002624F4" w:rsidRDefault="00FB0372" w:rsidP="002624F4"/>
    <w:p w:rsidR="00FB0372" w:rsidRDefault="00FB0372" w:rsidP="002624F4"/>
    <w:p w:rsidR="00FB0372" w:rsidRDefault="00FB0372" w:rsidP="002624F4"/>
    <w:p w:rsidR="00FB0372" w:rsidRDefault="00FB0372" w:rsidP="002624F4">
      <w:pPr>
        <w:tabs>
          <w:tab w:val="left" w:pos="2310"/>
        </w:tabs>
      </w:pPr>
      <w:r>
        <w:rPr>
          <w:noProof/>
          <w:lang w:eastAsia="tr-TR"/>
        </w:rPr>
        <w:pict>
          <v:shape id="_x0000_s1041" type="#_x0000_t23" style="position:absolute;margin-left:146.65pt;margin-top:21.5pt;width:115.5pt;height:104.25pt;z-index:251665408"/>
        </w:pict>
      </w:r>
      <w:r>
        <w:tab/>
      </w:r>
    </w:p>
    <w:p w:rsidR="00FB0372" w:rsidRDefault="00FB0372" w:rsidP="002624F4">
      <w:pPr>
        <w:jc w:val="right"/>
      </w:pPr>
      <w:r>
        <w:rPr>
          <w:noProof/>
          <w:lang w:eastAsia="tr-TR"/>
        </w:rPr>
        <w:pict>
          <v:shape id="_x0000_s1042" type="#_x0000_t96" style="position:absolute;left:0;text-align:left;margin-left:-16.85pt;margin-top:5.05pt;width:99.75pt;height:95.25pt;z-index:251664384"/>
        </w:pict>
      </w:r>
      <w:r>
        <w:rPr>
          <w:noProof/>
          <w:lang w:eastAsia="tr-TR"/>
        </w:rPr>
        <w:pict>
          <v:shape id="_x0000_s1043" type="#_x0000_t57" style="position:absolute;left:0;text-align:left;margin-left:322.9pt;margin-top:14.05pt;width:102pt;height:86.25pt;z-index:251666432"/>
        </w:pict>
      </w:r>
    </w:p>
    <w:p w:rsidR="00FB0372" w:rsidRPr="002624F4" w:rsidRDefault="00FB0372" w:rsidP="002624F4"/>
    <w:p w:rsidR="00FB0372" w:rsidRPr="002624F4" w:rsidRDefault="00FB0372" w:rsidP="002624F4">
      <w:pPr>
        <w:ind w:firstLine="708"/>
      </w:pPr>
    </w:p>
    <w:sectPr w:rsidR="00FB0372" w:rsidRPr="002624F4" w:rsidSect="003A2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24F4"/>
    <w:rsid w:val="002624F4"/>
    <w:rsid w:val="003A227C"/>
    <w:rsid w:val="007312B7"/>
    <w:rsid w:val="0099181B"/>
    <w:rsid w:val="00B678EC"/>
    <w:rsid w:val="00FB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27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918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15</Words>
  <Characters>88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fenerli</dc:creator>
  <cp:keywords>www.sorubak.com</cp:keywords>
  <dc:description>www.sorubak.com</dc:description>
  <cp:lastModifiedBy>edanur</cp:lastModifiedBy>
  <cp:revision>3</cp:revision>
  <dcterms:created xsi:type="dcterms:W3CDTF">2012-10-09T19:25:00Z</dcterms:created>
  <dcterms:modified xsi:type="dcterms:W3CDTF">2013-11-04T15:50:00Z</dcterms:modified>
  <cp:category>www.sorubak.com</cp:category>
</cp:coreProperties>
</file>