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CF2" w:rsidRDefault="00330CF2">
      <w:pPr>
        <w:rPr>
          <w:rFonts w:ascii="Hand writing Mutlu" w:hAnsi="Hand writing Mutlu" w:cs="Hand writing Mutlu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3.8pt;margin-top:-3.1pt;width:0;height:797.25pt;z-index:251658240" o:connectortype="straight"/>
        </w:pict>
      </w:r>
      <w:r>
        <w:rPr>
          <w:rFonts w:ascii="Hand writing Mutlu" w:hAnsi="Hand writing Mutlu" w:cs="Hand writing Mutlu"/>
        </w:rPr>
        <w:t>Adı Soyadı:</w:t>
      </w:r>
    </w:p>
    <w:p w:rsidR="00330CF2" w:rsidRDefault="00330CF2" w:rsidP="007064FB">
      <w:pPr>
        <w:pStyle w:val="NoSpacing"/>
        <w:rPr>
          <w:rFonts w:ascii="Century Gothic" w:hAnsi="Century Gothic" w:cs="Century Gothic"/>
          <w:b/>
          <w:bCs/>
          <w:sz w:val="24"/>
          <w:szCs w:val="24"/>
        </w:rPr>
      </w:pPr>
      <w:r>
        <w:rPr>
          <w:rFonts w:ascii="Century Gothic" w:hAnsi="Century Gothic" w:cs="Century Gothic"/>
          <w:b/>
          <w:bCs/>
          <w:sz w:val="24"/>
          <w:szCs w:val="24"/>
        </w:rPr>
        <w:t>Aşağıdaki toplama işlemlerini yapınız.</w:t>
      </w:r>
    </w:p>
    <w:p w:rsidR="00330CF2" w:rsidRDefault="00330CF2" w:rsidP="007064FB">
      <w:pPr>
        <w:pStyle w:val="NoSpacing"/>
        <w:rPr>
          <w:rFonts w:ascii="Century Gothic" w:hAnsi="Century Gothic" w:cs="Century Gothic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"/>
        <w:gridCol w:w="436"/>
        <w:gridCol w:w="436"/>
        <w:gridCol w:w="236"/>
        <w:gridCol w:w="467"/>
        <w:gridCol w:w="436"/>
        <w:gridCol w:w="436"/>
        <w:gridCol w:w="236"/>
        <w:gridCol w:w="467"/>
        <w:gridCol w:w="436"/>
        <w:gridCol w:w="436"/>
      </w:tblGrid>
      <w:tr w:rsidR="00330CF2" w:rsidRPr="00B46582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22" w:type="dxa"/>
            <w:vMerge w:val="restart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6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</w:tr>
      <w:tr w:rsidR="00330CF2" w:rsidRPr="00B46582">
        <w:tc>
          <w:tcPr>
            <w:tcW w:w="467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</w:tr>
      <w:tr w:rsidR="00330CF2" w:rsidRPr="00B46582"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B46582">
            <w:pPr>
              <w:pStyle w:val="NoSpacing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30CF2" w:rsidRDefault="00330CF2" w:rsidP="007064FB">
      <w:pPr>
        <w:pStyle w:val="NoSpacing"/>
        <w:rPr>
          <w:rFonts w:ascii="Century Gothic" w:hAnsi="Century Gothic" w:cs="Century Gothic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"/>
        <w:gridCol w:w="436"/>
        <w:gridCol w:w="436"/>
        <w:gridCol w:w="236"/>
        <w:gridCol w:w="467"/>
        <w:gridCol w:w="436"/>
        <w:gridCol w:w="436"/>
        <w:gridCol w:w="236"/>
        <w:gridCol w:w="467"/>
        <w:gridCol w:w="436"/>
        <w:gridCol w:w="436"/>
      </w:tblGrid>
      <w:tr w:rsidR="00330CF2" w:rsidRPr="00B46582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222" w:type="dxa"/>
            <w:vMerge w:val="restart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6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</w:tr>
      <w:tr w:rsidR="00330CF2" w:rsidRPr="00B46582">
        <w:tc>
          <w:tcPr>
            <w:tcW w:w="467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330CF2" w:rsidRPr="00B46582"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B46582">
            <w:pPr>
              <w:pStyle w:val="NoSpacing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30CF2" w:rsidRDefault="00330CF2" w:rsidP="007064FB">
      <w:pPr>
        <w:pStyle w:val="NoSpacing"/>
        <w:rPr>
          <w:rFonts w:ascii="Century Gothic" w:hAnsi="Century Gothic" w:cs="Century Gothic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"/>
        <w:gridCol w:w="436"/>
        <w:gridCol w:w="436"/>
        <w:gridCol w:w="236"/>
        <w:gridCol w:w="467"/>
        <w:gridCol w:w="436"/>
        <w:gridCol w:w="436"/>
        <w:gridCol w:w="236"/>
        <w:gridCol w:w="467"/>
        <w:gridCol w:w="436"/>
        <w:gridCol w:w="436"/>
      </w:tblGrid>
      <w:tr w:rsidR="00330CF2" w:rsidRPr="00B46582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222" w:type="dxa"/>
            <w:vMerge w:val="restart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436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</w:tr>
      <w:tr w:rsidR="00330CF2" w:rsidRPr="00B46582">
        <w:tc>
          <w:tcPr>
            <w:tcW w:w="467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</w:tr>
      <w:tr w:rsidR="00330CF2" w:rsidRPr="00B46582"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B46582">
            <w:pPr>
              <w:pStyle w:val="NoSpacing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30CF2" w:rsidRDefault="00330CF2" w:rsidP="007064FB">
      <w:pPr>
        <w:pStyle w:val="NoSpacing"/>
        <w:rPr>
          <w:rFonts w:ascii="Century Gothic" w:hAnsi="Century Gothic" w:cs="Century Gothic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"/>
        <w:gridCol w:w="436"/>
        <w:gridCol w:w="436"/>
        <w:gridCol w:w="236"/>
        <w:gridCol w:w="467"/>
        <w:gridCol w:w="436"/>
        <w:gridCol w:w="436"/>
        <w:gridCol w:w="236"/>
        <w:gridCol w:w="467"/>
        <w:gridCol w:w="436"/>
        <w:gridCol w:w="436"/>
      </w:tblGrid>
      <w:tr w:rsidR="00330CF2" w:rsidRPr="00B46582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222" w:type="dxa"/>
            <w:vMerge w:val="restart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</w:tr>
      <w:tr w:rsidR="00330CF2" w:rsidRPr="00B46582">
        <w:tc>
          <w:tcPr>
            <w:tcW w:w="467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</w:tr>
      <w:tr w:rsidR="00330CF2" w:rsidRPr="00B46582"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B46582">
            <w:pPr>
              <w:pStyle w:val="NoSpacing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30CF2" w:rsidRDefault="00330CF2" w:rsidP="007064FB">
      <w:pPr>
        <w:pStyle w:val="NoSpacing"/>
        <w:rPr>
          <w:rFonts w:ascii="Century Gothic" w:hAnsi="Century Gothic" w:cs="Century Gothic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"/>
        <w:gridCol w:w="436"/>
        <w:gridCol w:w="436"/>
        <w:gridCol w:w="236"/>
        <w:gridCol w:w="467"/>
        <w:gridCol w:w="436"/>
        <w:gridCol w:w="436"/>
        <w:gridCol w:w="236"/>
        <w:gridCol w:w="467"/>
        <w:gridCol w:w="436"/>
        <w:gridCol w:w="436"/>
      </w:tblGrid>
      <w:tr w:rsidR="00330CF2" w:rsidRPr="00B46582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222" w:type="dxa"/>
            <w:vMerge w:val="restart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36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</w:tr>
      <w:tr w:rsidR="00330CF2" w:rsidRPr="00B46582">
        <w:tc>
          <w:tcPr>
            <w:tcW w:w="467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330CF2" w:rsidRPr="00B46582"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B46582">
            <w:pPr>
              <w:pStyle w:val="NoSpacing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30CF2" w:rsidRDefault="00330CF2" w:rsidP="007064FB">
      <w:pPr>
        <w:pStyle w:val="NoSpacing"/>
        <w:rPr>
          <w:rFonts w:ascii="Century Gothic" w:hAnsi="Century Gothic" w:cs="Century Gothic"/>
          <w:sz w:val="24"/>
          <w:szCs w:val="24"/>
        </w:rPr>
      </w:pPr>
    </w:p>
    <w:p w:rsidR="00330CF2" w:rsidRDefault="00330CF2" w:rsidP="007064FB">
      <w:pPr>
        <w:pStyle w:val="NoSpacing"/>
        <w:rPr>
          <w:rFonts w:ascii="Century Gothic" w:hAnsi="Century Gothic" w:cs="Century Gothic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"/>
        <w:gridCol w:w="436"/>
        <w:gridCol w:w="436"/>
        <w:gridCol w:w="236"/>
        <w:gridCol w:w="467"/>
        <w:gridCol w:w="436"/>
        <w:gridCol w:w="436"/>
        <w:gridCol w:w="236"/>
        <w:gridCol w:w="467"/>
        <w:gridCol w:w="436"/>
        <w:gridCol w:w="436"/>
      </w:tblGrid>
      <w:tr w:rsidR="00330CF2" w:rsidRPr="00B46582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222" w:type="dxa"/>
            <w:vMerge w:val="restart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6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</w:tr>
      <w:tr w:rsidR="00330CF2" w:rsidRPr="00B46582">
        <w:tc>
          <w:tcPr>
            <w:tcW w:w="467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</w:tr>
      <w:tr w:rsidR="00330CF2" w:rsidRPr="00B46582"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B46582">
            <w:pPr>
              <w:pStyle w:val="NoSpacing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30CF2" w:rsidRDefault="00330CF2" w:rsidP="007064FB">
      <w:pPr>
        <w:pStyle w:val="NoSpacing"/>
        <w:rPr>
          <w:rFonts w:ascii="Century Gothic" w:hAnsi="Century Gothic" w:cs="Century Gothic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"/>
        <w:gridCol w:w="436"/>
        <w:gridCol w:w="436"/>
        <w:gridCol w:w="236"/>
        <w:gridCol w:w="467"/>
        <w:gridCol w:w="436"/>
        <w:gridCol w:w="436"/>
        <w:gridCol w:w="236"/>
        <w:gridCol w:w="467"/>
        <w:gridCol w:w="436"/>
        <w:gridCol w:w="436"/>
      </w:tblGrid>
      <w:tr w:rsidR="00330CF2" w:rsidRPr="00B46582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22" w:type="dxa"/>
            <w:vMerge w:val="restart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</w:tr>
      <w:tr w:rsidR="00330CF2" w:rsidRPr="00B46582">
        <w:tc>
          <w:tcPr>
            <w:tcW w:w="467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330CF2" w:rsidRPr="00B46582"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B46582">
            <w:pPr>
              <w:pStyle w:val="NoSpacing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30CF2" w:rsidRDefault="00330CF2" w:rsidP="007064FB">
      <w:pPr>
        <w:pStyle w:val="NoSpacing"/>
        <w:rPr>
          <w:rFonts w:ascii="Century Gothic" w:hAnsi="Century Gothic" w:cs="Century Gothic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"/>
        <w:gridCol w:w="436"/>
        <w:gridCol w:w="436"/>
        <w:gridCol w:w="236"/>
        <w:gridCol w:w="467"/>
        <w:gridCol w:w="436"/>
        <w:gridCol w:w="436"/>
        <w:gridCol w:w="236"/>
        <w:gridCol w:w="467"/>
        <w:gridCol w:w="436"/>
        <w:gridCol w:w="436"/>
      </w:tblGrid>
      <w:tr w:rsidR="00330CF2" w:rsidRPr="00B46582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222" w:type="dxa"/>
            <w:vMerge w:val="restart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6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330CF2" w:rsidRPr="00B46582">
        <w:tc>
          <w:tcPr>
            <w:tcW w:w="467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+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</w:tr>
      <w:tr w:rsidR="00330CF2" w:rsidRPr="00B46582"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B46582">
            <w:pPr>
              <w:pStyle w:val="NoSpacing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30CF2" w:rsidRDefault="00330CF2" w:rsidP="007064FB">
      <w:pPr>
        <w:pStyle w:val="NoSpacing"/>
        <w:rPr>
          <w:rFonts w:ascii="Century Gothic" w:hAnsi="Century Gothic" w:cs="Century Gothic"/>
          <w:sz w:val="24"/>
          <w:szCs w:val="24"/>
        </w:rPr>
      </w:pPr>
    </w:p>
    <w:p w:rsidR="00330CF2" w:rsidRPr="008C27E0" w:rsidRDefault="00330CF2" w:rsidP="007064FB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C27E0">
        <w:rPr>
          <w:rFonts w:ascii="Times New Roman" w:hAnsi="Times New Roman" w:cs="Times New Roman"/>
          <w:b/>
          <w:bCs/>
          <w:sz w:val="24"/>
          <w:szCs w:val="24"/>
        </w:rPr>
        <w:t>SORU:</w:t>
      </w:r>
      <w:r w:rsidRPr="008C27E0">
        <w:rPr>
          <w:rFonts w:ascii="Times New Roman" w:hAnsi="Times New Roman" w:cs="Times New Roman"/>
          <w:sz w:val="24"/>
          <w:szCs w:val="24"/>
        </w:rPr>
        <w:t xml:space="preserve"> </w:t>
      </w:r>
      <w:r w:rsidRPr="008C27E0">
        <w:rPr>
          <w:rFonts w:ascii="Times New Roman" w:hAnsi="Times New Roman" w:cs="Times New Roman"/>
          <w:sz w:val="28"/>
          <w:szCs w:val="28"/>
        </w:rPr>
        <w:t>Mehmet dün 12 sayfa, bugün 15 sayfa kitap okudu. Mehmet iki günde kaç sayfa kitap okudu?</w:t>
      </w:r>
    </w:p>
    <w:p w:rsidR="00330CF2" w:rsidRPr="008C27E0" w:rsidRDefault="00330CF2" w:rsidP="007064FB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8C27E0">
        <w:rPr>
          <w:rFonts w:ascii="Times New Roman" w:hAnsi="Times New Roman" w:cs="Times New Roman"/>
          <w:b/>
          <w:bCs/>
          <w:sz w:val="28"/>
          <w:szCs w:val="28"/>
        </w:rPr>
        <w:t>ÇÖZÜM:</w:t>
      </w:r>
    </w:p>
    <w:p w:rsidR="00330CF2" w:rsidRPr="008C27E0" w:rsidRDefault="00330CF2" w:rsidP="007064FB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</w:p>
    <w:p w:rsidR="00330CF2" w:rsidRDefault="00330CF2" w:rsidP="007064FB">
      <w:pPr>
        <w:pStyle w:val="NoSpacing"/>
        <w:rPr>
          <w:rFonts w:ascii="Century Gothic" w:hAnsi="Century Gothic" w:cs="Century Gothic"/>
          <w:b/>
          <w:bCs/>
          <w:sz w:val="24"/>
          <w:szCs w:val="24"/>
        </w:rPr>
      </w:pPr>
    </w:p>
    <w:p w:rsidR="00330CF2" w:rsidRPr="007116D3" w:rsidRDefault="00330CF2" w:rsidP="007064FB">
      <w:pPr>
        <w:pStyle w:val="NoSpacing"/>
        <w:rPr>
          <w:rFonts w:ascii="Century Gothic" w:hAnsi="Century Gothic" w:cs="Century Gothic"/>
          <w:b/>
          <w:bCs/>
          <w:sz w:val="24"/>
          <w:szCs w:val="24"/>
        </w:rPr>
      </w:pPr>
      <w:r w:rsidRPr="008C27E0">
        <w:rPr>
          <w:rFonts w:ascii="Century Gothic" w:hAnsi="Century Gothic" w:cs="Century Gothic"/>
          <w:b/>
          <w:bCs/>
          <w:sz w:val="24"/>
          <w:szCs w:val="24"/>
        </w:rPr>
        <w:br/>
      </w:r>
      <w:r w:rsidRPr="008C27E0">
        <w:rPr>
          <w:rFonts w:ascii="Century Gothic" w:hAnsi="Century Gothic" w:cs="Century Gothic"/>
          <w:b/>
          <w:bCs/>
          <w:sz w:val="24"/>
          <w:szCs w:val="24"/>
        </w:rPr>
        <w:br/>
      </w:r>
      <w:r w:rsidRPr="007116D3">
        <w:rPr>
          <w:rFonts w:ascii="Century Gothic" w:hAnsi="Century Gothic" w:cs="Century Gothic"/>
          <w:b/>
          <w:bCs/>
          <w:sz w:val="24"/>
          <w:szCs w:val="24"/>
        </w:rPr>
        <w:t>Aşağıdaki çıkarma işlemlerini yapınız.</w:t>
      </w:r>
    </w:p>
    <w:p w:rsidR="00330CF2" w:rsidRDefault="00330CF2" w:rsidP="007064FB">
      <w:pPr>
        <w:pStyle w:val="NoSpacing"/>
        <w:rPr>
          <w:rFonts w:ascii="Century Gothic" w:hAnsi="Century Gothic" w:cs="Century Gothic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"/>
        <w:gridCol w:w="436"/>
        <w:gridCol w:w="436"/>
        <w:gridCol w:w="236"/>
        <w:gridCol w:w="467"/>
        <w:gridCol w:w="436"/>
        <w:gridCol w:w="436"/>
        <w:gridCol w:w="236"/>
        <w:gridCol w:w="467"/>
        <w:gridCol w:w="436"/>
        <w:gridCol w:w="436"/>
      </w:tblGrid>
      <w:tr w:rsidR="00330CF2" w:rsidRPr="00B46582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222" w:type="dxa"/>
            <w:vMerge w:val="restart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</w:tr>
      <w:tr w:rsidR="00330CF2" w:rsidRPr="00B46582">
        <w:tc>
          <w:tcPr>
            <w:tcW w:w="467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</w:tr>
      <w:tr w:rsidR="00330CF2" w:rsidRPr="00B46582"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B46582">
            <w:pPr>
              <w:pStyle w:val="NoSpacing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30CF2" w:rsidRDefault="00330CF2" w:rsidP="007064FB">
      <w:pPr>
        <w:pStyle w:val="NoSpacing"/>
        <w:rPr>
          <w:rFonts w:ascii="Century Gothic" w:hAnsi="Century Gothic" w:cs="Century Gothic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"/>
        <w:gridCol w:w="436"/>
        <w:gridCol w:w="436"/>
        <w:gridCol w:w="236"/>
        <w:gridCol w:w="467"/>
        <w:gridCol w:w="436"/>
        <w:gridCol w:w="436"/>
        <w:gridCol w:w="236"/>
        <w:gridCol w:w="467"/>
        <w:gridCol w:w="436"/>
        <w:gridCol w:w="436"/>
      </w:tblGrid>
      <w:tr w:rsidR="00330CF2" w:rsidRPr="00B46582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222" w:type="dxa"/>
            <w:vMerge w:val="restart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436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</w:tr>
      <w:tr w:rsidR="00330CF2" w:rsidRPr="00B46582">
        <w:tc>
          <w:tcPr>
            <w:tcW w:w="467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</w:tr>
      <w:tr w:rsidR="00330CF2" w:rsidRPr="00B46582"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B46582">
            <w:pPr>
              <w:pStyle w:val="NoSpacing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30CF2" w:rsidRDefault="00330CF2" w:rsidP="007064FB">
      <w:pPr>
        <w:pStyle w:val="NoSpacing"/>
        <w:rPr>
          <w:rFonts w:ascii="Century Gothic" w:hAnsi="Century Gothic" w:cs="Century Gothic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"/>
        <w:gridCol w:w="436"/>
        <w:gridCol w:w="436"/>
        <w:gridCol w:w="236"/>
        <w:gridCol w:w="467"/>
        <w:gridCol w:w="436"/>
        <w:gridCol w:w="436"/>
        <w:gridCol w:w="236"/>
        <w:gridCol w:w="467"/>
        <w:gridCol w:w="436"/>
        <w:gridCol w:w="436"/>
      </w:tblGrid>
      <w:tr w:rsidR="00330CF2" w:rsidRPr="00B46582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222" w:type="dxa"/>
            <w:vMerge w:val="restart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436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</w:tr>
      <w:tr w:rsidR="00330CF2" w:rsidRPr="00B46582">
        <w:tc>
          <w:tcPr>
            <w:tcW w:w="467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</w:tr>
      <w:tr w:rsidR="00330CF2" w:rsidRPr="00B46582"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B46582">
            <w:pPr>
              <w:pStyle w:val="NoSpacing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30CF2" w:rsidRDefault="00330CF2" w:rsidP="007064FB">
      <w:pPr>
        <w:pStyle w:val="NoSpacing"/>
        <w:rPr>
          <w:rFonts w:ascii="Century Gothic" w:hAnsi="Century Gothic" w:cs="Century Gothic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"/>
        <w:gridCol w:w="436"/>
        <w:gridCol w:w="436"/>
        <w:gridCol w:w="236"/>
        <w:gridCol w:w="467"/>
        <w:gridCol w:w="436"/>
        <w:gridCol w:w="436"/>
        <w:gridCol w:w="236"/>
        <w:gridCol w:w="467"/>
        <w:gridCol w:w="436"/>
        <w:gridCol w:w="436"/>
      </w:tblGrid>
      <w:tr w:rsidR="00330CF2" w:rsidRPr="00B46582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22" w:type="dxa"/>
            <w:vMerge w:val="restart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436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330CF2" w:rsidRPr="00B46582">
        <w:tc>
          <w:tcPr>
            <w:tcW w:w="467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</w:tr>
      <w:tr w:rsidR="00330CF2" w:rsidRPr="00B46582"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B46582">
            <w:pPr>
              <w:pStyle w:val="NoSpacing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30CF2" w:rsidRDefault="00330CF2" w:rsidP="007064FB">
      <w:pPr>
        <w:pStyle w:val="NoSpacing"/>
        <w:rPr>
          <w:rFonts w:ascii="Century Gothic" w:hAnsi="Century Gothic" w:cs="Century Gothic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"/>
        <w:gridCol w:w="436"/>
        <w:gridCol w:w="436"/>
        <w:gridCol w:w="236"/>
        <w:gridCol w:w="467"/>
        <w:gridCol w:w="436"/>
        <w:gridCol w:w="436"/>
        <w:gridCol w:w="236"/>
        <w:gridCol w:w="467"/>
        <w:gridCol w:w="436"/>
        <w:gridCol w:w="436"/>
      </w:tblGrid>
      <w:tr w:rsidR="00330CF2" w:rsidRPr="00B46582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222" w:type="dxa"/>
            <w:vMerge w:val="restart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6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</w:tr>
      <w:tr w:rsidR="00330CF2" w:rsidRPr="00B46582">
        <w:tc>
          <w:tcPr>
            <w:tcW w:w="467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330CF2" w:rsidRPr="00B46582"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B46582">
            <w:pPr>
              <w:pStyle w:val="NoSpacing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30CF2" w:rsidRDefault="00330CF2" w:rsidP="007064FB">
      <w:pPr>
        <w:pStyle w:val="NoSpacing"/>
        <w:rPr>
          <w:rFonts w:ascii="Century Gothic" w:hAnsi="Century Gothic" w:cs="Century Gothic"/>
          <w:sz w:val="24"/>
          <w:szCs w:val="24"/>
        </w:rPr>
      </w:pPr>
    </w:p>
    <w:p w:rsidR="00330CF2" w:rsidRDefault="00330CF2" w:rsidP="007064FB">
      <w:pPr>
        <w:pStyle w:val="NoSpacing"/>
        <w:rPr>
          <w:rFonts w:ascii="Century Gothic" w:hAnsi="Century Gothic" w:cs="Century Gothic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"/>
        <w:gridCol w:w="436"/>
        <w:gridCol w:w="436"/>
        <w:gridCol w:w="236"/>
        <w:gridCol w:w="467"/>
        <w:gridCol w:w="436"/>
        <w:gridCol w:w="436"/>
        <w:gridCol w:w="236"/>
        <w:gridCol w:w="467"/>
        <w:gridCol w:w="436"/>
        <w:gridCol w:w="436"/>
      </w:tblGrid>
      <w:tr w:rsidR="00330CF2" w:rsidRPr="00B46582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222" w:type="dxa"/>
            <w:vMerge w:val="restart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436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330CF2" w:rsidRPr="00B46582">
        <w:tc>
          <w:tcPr>
            <w:tcW w:w="467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330CF2" w:rsidRPr="00B46582"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B46582">
            <w:pPr>
              <w:pStyle w:val="NoSpacing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30CF2" w:rsidRDefault="00330CF2" w:rsidP="007064FB">
      <w:pPr>
        <w:pStyle w:val="NoSpacing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,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"/>
        <w:gridCol w:w="436"/>
        <w:gridCol w:w="436"/>
        <w:gridCol w:w="236"/>
        <w:gridCol w:w="467"/>
        <w:gridCol w:w="436"/>
        <w:gridCol w:w="436"/>
        <w:gridCol w:w="236"/>
        <w:gridCol w:w="467"/>
        <w:gridCol w:w="436"/>
        <w:gridCol w:w="436"/>
      </w:tblGrid>
      <w:tr w:rsidR="00330CF2" w:rsidRPr="00B46582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222" w:type="dxa"/>
            <w:vMerge w:val="restart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6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</w:tr>
      <w:tr w:rsidR="00330CF2" w:rsidRPr="00B46582">
        <w:tc>
          <w:tcPr>
            <w:tcW w:w="467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</w:tr>
      <w:tr w:rsidR="00330CF2" w:rsidRPr="00B46582"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B46582">
            <w:pPr>
              <w:pStyle w:val="NoSpacing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30CF2" w:rsidRDefault="00330CF2" w:rsidP="007064FB">
      <w:pPr>
        <w:pStyle w:val="NoSpacing"/>
        <w:rPr>
          <w:rFonts w:ascii="Century Gothic" w:hAnsi="Century Gothic" w:cs="Century Gothic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"/>
        <w:gridCol w:w="436"/>
        <w:gridCol w:w="436"/>
        <w:gridCol w:w="236"/>
        <w:gridCol w:w="467"/>
        <w:gridCol w:w="436"/>
        <w:gridCol w:w="436"/>
        <w:gridCol w:w="236"/>
        <w:gridCol w:w="467"/>
        <w:gridCol w:w="436"/>
        <w:gridCol w:w="436"/>
      </w:tblGrid>
      <w:tr w:rsidR="00330CF2" w:rsidRPr="00B46582"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222" w:type="dxa"/>
            <w:vMerge w:val="restart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436" w:type="dxa"/>
            <w:tcBorders>
              <w:bottom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22" w:type="dxa"/>
            <w:vMerge w:val="restart"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6" w:type="dxa"/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</w:tr>
      <w:tr w:rsidR="00330CF2" w:rsidRPr="00B46582">
        <w:tc>
          <w:tcPr>
            <w:tcW w:w="467" w:type="dxa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222" w:type="dxa"/>
            <w:vMerge/>
            <w:tcBorders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6" w:type="dxa"/>
            <w:tcBorders>
              <w:bottom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  <w:r w:rsidRPr="00B4658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</w:tr>
      <w:tr w:rsidR="00330CF2" w:rsidRPr="00B46582"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B46582">
            <w:pPr>
              <w:pStyle w:val="NoSpacing"/>
              <w:ind w:left="-11" w:firstLine="11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7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single" w:sz="18" w:space="0" w:color="000000"/>
            </w:tcBorders>
            <w:vAlign w:val="center"/>
          </w:tcPr>
          <w:p w:rsidR="00330CF2" w:rsidRPr="00B46582" w:rsidRDefault="00330CF2" w:rsidP="007A5543">
            <w:pPr>
              <w:pStyle w:val="NoSpacing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30CF2" w:rsidRDefault="00330CF2" w:rsidP="007064FB">
      <w:pPr>
        <w:pStyle w:val="NoSpacing"/>
        <w:rPr>
          <w:rFonts w:ascii="Century Gothic" w:hAnsi="Century Gothic" w:cs="Century Gothic"/>
          <w:sz w:val="24"/>
          <w:szCs w:val="24"/>
        </w:rPr>
      </w:pPr>
    </w:p>
    <w:p w:rsidR="00330CF2" w:rsidRDefault="00330CF2" w:rsidP="00695972">
      <w:pPr>
        <w:rPr>
          <w:rFonts w:ascii="Times New Roman" w:hAnsi="Times New Roman" w:cs="Times New Roman"/>
          <w:sz w:val="28"/>
          <w:szCs w:val="28"/>
        </w:rPr>
      </w:pPr>
      <w:r w:rsidRPr="008C27E0">
        <w:rPr>
          <w:rFonts w:ascii="Times New Roman" w:hAnsi="Times New Roman" w:cs="Times New Roman"/>
          <w:b/>
          <w:bCs/>
          <w:sz w:val="28"/>
          <w:szCs w:val="28"/>
        </w:rPr>
        <w:t>SORU:</w:t>
      </w:r>
      <w:r w:rsidRPr="008C27E0">
        <w:rPr>
          <w:rFonts w:ascii="Century Gothic" w:hAnsi="Century Gothic" w:cs="Century Gothic"/>
          <w:sz w:val="28"/>
          <w:szCs w:val="28"/>
        </w:rPr>
        <w:t xml:space="preserve"> </w:t>
      </w:r>
      <w:r w:rsidRPr="008C27E0">
        <w:rPr>
          <w:rFonts w:ascii="Times New Roman" w:hAnsi="Times New Roman" w:cs="Times New Roman"/>
          <w:sz w:val="28"/>
          <w:szCs w:val="28"/>
        </w:rPr>
        <w:t>Çınar ‘ın 28 boya kalemi vardı. 13 tanesini kaybetti. Çınar’ın kaç boya kalemi kaldı?</w:t>
      </w:r>
      <w:r>
        <w:rPr>
          <w:rFonts w:ascii="Times New Roman" w:hAnsi="Times New Roman" w:cs="Times New Roman"/>
          <w:sz w:val="28"/>
          <w:szCs w:val="28"/>
        </w:rPr>
        <w:br/>
      </w:r>
      <w:r w:rsidRPr="008C27E0">
        <w:rPr>
          <w:rFonts w:ascii="Times New Roman" w:hAnsi="Times New Roman" w:cs="Times New Roman"/>
          <w:b/>
          <w:bCs/>
          <w:sz w:val="28"/>
          <w:szCs w:val="28"/>
        </w:rPr>
        <w:t>ÇÖZÜM: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hyperlink r:id="rId5" w:history="1">
        <w:r>
          <w:rPr>
            <w:rStyle w:val="Hyperlink"/>
            <w:sz w:val="28"/>
            <w:szCs w:val="28"/>
          </w:rPr>
          <w:t>www.sorubak.com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0CF2" w:rsidRPr="008C27E0" w:rsidRDefault="00330CF2" w:rsidP="007064FB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330CF2" w:rsidRPr="008C27E0" w:rsidSect="00723058">
      <w:pgSz w:w="11906" w:h="16838"/>
      <w:pgMar w:top="567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2B6E03"/>
    <w:multiLevelType w:val="hybridMultilevel"/>
    <w:tmpl w:val="A0B02BA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64FB"/>
    <w:rsid w:val="000005A2"/>
    <w:rsid w:val="0001565C"/>
    <w:rsid w:val="0002382C"/>
    <w:rsid w:val="000466FD"/>
    <w:rsid w:val="000625F1"/>
    <w:rsid w:val="00063016"/>
    <w:rsid w:val="000643EC"/>
    <w:rsid w:val="00064C3C"/>
    <w:rsid w:val="0006691A"/>
    <w:rsid w:val="00072A6F"/>
    <w:rsid w:val="000D7FEC"/>
    <w:rsid w:val="00166B36"/>
    <w:rsid w:val="001740EB"/>
    <w:rsid w:val="001A61A9"/>
    <w:rsid w:val="001C3EA8"/>
    <w:rsid w:val="001D7B07"/>
    <w:rsid w:val="001F3593"/>
    <w:rsid w:val="0026718B"/>
    <w:rsid w:val="0027131E"/>
    <w:rsid w:val="002775AE"/>
    <w:rsid w:val="00287E2F"/>
    <w:rsid w:val="002C188B"/>
    <w:rsid w:val="002C204E"/>
    <w:rsid w:val="002D6D92"/>
    <w:rsid w:val="003267E3"/>
    <w:rsid w:val="00330CF2"/>
    <w:rsid w:val="00374B68"/>
    <w:rsid w:val="003849DF"/>
    <w:rsid w:val="003909D7"/>
    <w:rsid w:val="003C63EC"/>
    <w:rsid w:val="003F0036"/>
    <w:rsid w:val="00403487"/>
    <w:rsid w:val="00427E1D"/>
    <w:rsid w:val="004306B2"/>
    <w:rsid w:val="00434F83"/>
    <w:rsid w:val="00456EB4"/>
    <w:rsid w:val="004C1AC0"/>
    <w:rsid w:val="004C6658"/>
    <w:rsid w:val="004D18EA"/>
    <w:rsid w:val="004D47B9"/>
    <w:rsid w:val="00545B01"/>
    <w:rsid w:val="00547DDD"/>
    <w:rsid w:val="005636F6"/>
    <w:rsid w:val="005721BD"/>
    <w:rsid w:val="00574B2B"/>
    <w:rsid w:val="00580FFA"/>
    <w:rsid w:val="00595C8D"/>
    <w:rsid w:val="00597279"/>
    <w:rsid w:val="005A7CF9"/>
    <w:rsid w:val="005B37E0"/>
    <w:rsid w:val="005D4E7A"/>
    <w:rsid w:val="005F5C4F"/>
    <w:rsid w:val="00607FEF"/>
    <w:rsid w:val="00695972"/>
    <w:rsid w:val="006A3CFD"/>
    <w:rsid w:val="006B1DC0"/>
    <w:rsid w:val="006C43C3"/>
    <w:rsid w:val="006F5807"/>
    <w:rsid w:val="007064FB"/>
    <w:rsid w:val="007116D3"/>
    <w:rsid w:val="00723058"/>
    <w:rsid w:val="0074354C"/>
    <w:rsid w:val="0076251C"/>
    <w:rsid w:val="007729DF"/>
    <w:rsid w:val="007818D9"/>
    <w:rsid w:val="007831B7"/>
    <w:rsid w:val="007A5543"/>
    <w:rsid w:val="007B0CE9"/>
    <w:rsid w:val="007B50DD"/>
    <w:rsid w:val="007C1708"/>
    <w:rsid w:val="007C1A59"/>
    <w:rsid w:val="007D321E"/>
    <w:rsid w:val="007F7120"/>
    <w:rsid w:val="00802469"/>
    <w:rsid w:val="008411E1"/>
    <w:rsid w:val="0084253E"/>
    <w:rsid w:val="00853A64"/>
    <w:rsid w:val="00892CD6"/>
    <w:rsid w:val="008A23BF"/>
    <w:rsid w:val="008C27E0"/>
    <w:rsid w:val="0095494A"/>
    <w:rsid w:val="009751B2"/>
    <w:rsid w:val="00987C61"/>
    <w:rsid w:val="009B0B3D"/>
    <w:rsid w:val="009F5369"/>
    <w:rsid w:val="00A04C56"/>
    <w:rsid w:val="00A21BF7"/>
    <w:rsid w:val="00A26E0E"/>
    <w:rsid w:val="00A36164"/>
    <w:rsid w:val="00A423F3"/>
    <w:rsid w:val="00A43BC3"/>
    <w:rsid w:val="00A653D6"/>
    <w:rsid w:val="00A82EC1"/>
    <w:rsid w:val="00A938C8"/>
    <w:rsid w:val="00B10167"/>
    <w:rsid w:val="00B14CDD"/>
    <w:rsid w:val="00B202BB"/>
    <w:rsid w:val="00B46582"/>
    <w:rsid w:val="00B5256E"/>
    <w:rsid w:val="00B72A60"/>
    <w:rsid w:val="00B95D46"/>
    <w:rsid w:val="00B96778"/>
    <w:rsid w:val="00BA5581"/>
    <w:rsid w:val="00BE2C98"/>
    <w:rsid w:val="00C235D8"/>
    <w:rsid w:val="00C66ED1"/>
    <w:rsid w:val="00C80AAA"/>
    <w:rsid w:val="00C814CE"/>
    <w:rsid w:val="00C87446"/>
    <w:rsid w:val="00C87A98"/>
    <w:rsid w:val="00C91950"/>
    <w:rsid w:val="00C91A20"/>
    <w:rsid w:val="00C91D5B"/>
    <w:rsid w:val="00C96A52"/>
    <w:rsid w:val="00C975B2"/>
    <w:rsid w:val="00CB4F2A"/>
    <w:rsid w:val="00CC78F2"/>
    <w:rsid w:val="00CD021F"/>
    <w:rsid w:val="00CE0B69"/>
    <w:rsid w:val="00CF4E8C"/>
    <w:rsid w:val="00D03D7E"/>
    <w:rsid w:val="00D16EE3"/>
    <w:rsid w:val="00D445AE"/>
    <w:rsid w:val="00D60CA0"/>
    <w:rsid w:val="00D6781D"/>
    <w:rsid w:val="00D72BC8"/>
    <w:rsid w:val="00D856CA"/>
    <w:rsid w:val="00D902E8"/>
    <w:rsid w:val="00DB17AA"/>
    <w:rsid w:val="00DB18AA"/>
    <w:rsid w:val="00DB716A"/>
    <w:rsid w:val="00DD6422"/>
    <w:rsid w:val="00DD6E05"/>
    <w:rsid w:val="00DE5F23"/>
    <w:rsid w:val="00E1289F"/>
    <w:rsid w:val="00E542F4"/>
    <w:rsid w:val="00E61CC5"/>
    <w:rsid w:val="00EE659E"/>
    <w:rsid w:val="00F07637"/>
    <w:rsid w:val="00F173C6"/>
    <w:rsid w:val="00F25E66"/>
    <w:rsid w:val="00F524E3"/>
    <w:rsid w:val="00F571AF"/>
    <w:rsid w:val="00F57DB1"/>
    <w:rsid w:val="00FD6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9DF"/>
    <w:pPr>
      <w:spacing w:after="200" w:line="276" w:lineRule="auto"/>
    </w:pPr>
    <w:rPr>
      <w:rFonts w:cs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411E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411E1"/>
    <w:rPr>
      <w:rFonts w:ascii="Times New Roman" w:hAnsi="Times New Roman" w:cs="Times New Roman"/>
      <w:b/>
      <w:bCs/>
      <w:sz w:val="20"/>
      <w:szCs w:val="20"/>
      <w:lang w:eastAsia="tr-TR"/>
    </w:rPr>
  </w:style>
  <w:style w:type="paragraph" w:styleId="NoSpacing">
    <w:name w:val="No Spacing"/>
    <w:link w:val="NoSpacingChar"/>
    <w:uiPriority w:val="99"/>
    <w:qFormat/>
    <w:rsid w:val="007064FB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0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64F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D6E05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basedOn w:val="DefaultParagraphFont"/>
    <w:link w:val="NoSpacing"/>
    <w:uiPriority w:val="99"/>
    <w:locked/>
    <w:rsid w:val="00F173C6"/>
    <w:rPr>
      <w:sz w:val="22"/>
      <w:szCs w:val="22"/>
      <w:lang w:val="tr-TR" w:eastAsia="en-US"/>
    </w:rPr>
  </w:style>
  <w:style w:type="character" w:styleId="Hyperlink">
    <w:name w:val="Hyperlink"/>
    <w:basedOn w:val="DefaultParagraphFont"/>
    <w:uiPriority w:val="99"/>
    <w:semiHidden/>
    <w:rsid w:val="00695972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116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</TotalTime>
  <Pages>1</Pages>
  <Words>175</Words>
  <Characters>999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cafer nevruz</dc:creator>
  <cp:keywords>www.sorubak.com</cp:keywords>
  <dc:description>www.sorubak.com</dc:description>
  <cp:lastModifiedBy>edanur</cp:lastModifiedBy>
  <cp:revision>3</cp:revision>
  <dcterms:created xsi:type="dcterms:W3CDTF">2012-10-15T05:15:00Z</dcterms:created>
  <dcterms:modified xsi:type="dcterms:W3CDTF">2013-10-25T18:24:00Z</dcterms:modified>
  <cp:category>www.sorubak.com</cp:category>
</cp:coreProperties>
</file>