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2A1" w:rsidRDefault="007E22A1">
      <w:pPr>
        <w:rPr>
          <w:sz w:val="28"/>
          <w:szCs w:val="28"/>
        </w:rPr>
      </w:pPr>
      <w:r>
        <w:rPr>
          <w:sz w:val="28"/>
          <w:szCs w:val="28"/>
        </w:rPr>
        <w:t>GEOMETRİK CİSİMLERİ VE ŞEKİLLERİ BOYUYORUM</w:t>
      </w:r>
    </w:p>
    <w:p w:rsidR="007E22A1" w:rsidRDefault="007E22A1">
      <w:pPr>
        <w:rPr>
          <w:sz w:val="28"/>
          <w:szCs w:val="28"/>
        </w:rPr>
      </w:pP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margin-left:124.4pt;margin-top:170.4pt;width:19.65pt;height:51.4pt;z-index:251679232"/>
        </w:pict>
      </w:r>
      <w:r>
        <w:rPr>
          <w:noProof/>
          <w:lang w:eastAsia="tr-TR"/>
        </w:rPr>
        <w:pict>
          <v:shape id="_x0000_s1027" type="#_x0000_t16" style="position:absolute;margin-left:308.75pt;margin-top:170.4pt;width:19.65pt;height:51.4pt;z-index:251680256"/>
        </w:pict>
      </w:r>
      <w:r>
        <w:rPr>
          <w:noProof/>
          <w:lang w:eastAsia="tr-TR"/>
        </w:rPr>
        <w:pict>
          <v:shape id="_x0000_s1028" type="#_x0000_t16" style="position:absolute;margin-left:182.6pt;margin-top:170.4pt;width:19.65pt;height:51.4pt;z-index:251678208"/>
        </w:pict>
      </w:r>
      <w:r>
        <w:rPr>
          <w:noProof/>
          <w:lang w:eastAsia="tr-TR"/>
        </w:rPr>
        <w:pict>
          <v:shape id="_x0000_s1029" type="#_x0000_t16" style="position:absolute;margin-left:7.7pt;margin-top:169.5pt;width:19.65pt;height:51.4pt;z-index:251677184"/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0" type="#_x0000_t120" style="position:absolute;margin-left:15.2pt;margin-top:397.6pt;width:97.1pt;height:82.3pt;z-index:251675136"/>
        </w:pict>
      </w:r>
      <w:r>
        <w:rPr>
          <w:noProof/>
          <w:lang w:eastAsia="tr-TR"/>
        </w:rPr>
        <w:pict>
          <v:shape id="_x0000_s1031" type="#_x0000_t120" style="position:absolute;margin-left:561.1pt;margin-top:397.6pt;width:100.2pt;height:82.3pt;z-index:251676160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2" type="#_x0000_t109" style="position:absolute;margin-left:469.35pt;margin-top:291.05pt;width:57pt;height:52.35pt;z-index:251673088"/>
        </w:pict>
      </w:r>
      <w:r>
        <w:rPr>
          <w:noProof/>
          <w:lang w:eastAsia="tr-TR"/>
        </w:rPr>
        <w:pict>
          <v:shape id="_x0000_s1033" type="#_x0000_t109" style="position:absolute;margin-left:173.85pt;margin-top:291.05pt;width:57pt;height:52.35pt;z-index:251674112"/>
        </w:pict>
      </w:r>
      <w:r>
        <w:rPr>
          <w:noProof/>
          <w:lang w:eastAsia="tr-TR"/>
        </w:rPr>
        <w:pict>
          <v:shape id="_x0000_s1034" type="#_x0000_t16" style="position:absolute;margin-left:220.85pt;margin-top:162pt;width:64.4pt;height:65.45pt;z-index:251672064"/>
        </w:pict>
      </w:r>
      <w:r>
        <w:rPr>
          <w:noProof/>
          <w:lang w:eastAsia="tr-TR"/>
        </w:rPr>
        <w:pict>
          <v:shape id="_x0000_s1035" type="#_x0000_t16" style="position:absolute;margin-left:47.9pt;margin-top:162pt;width:64.4pt;height:65.45pt;z-index:251671040"/>
        </w:pict>
      </w:r>
      <w:r>
        <w:rPr>
          <w:noProof/>
          <w:lang w:eastAsia="tr-TR"/>
        </w:rPr>
        <w:pict>
          <v:shape id="_x0000_s1036" type="#_x0000_t120" style="position:absolute;margin-left:638.8pt;margin-top:195.65pt;width:46.6pt;height:41.15pt;z-index:251662848"/>
        </w:pict>
      </w:r>
      <w:r>
        <w:rPr>
          <w:noProof/>
          <w:lang w:eastAsia="tr-TR"/>
        </w:rPr>
        <w:pict>
          <v:shape id="_x0000_s1037" type="#_x0000_t120" style="position:absolute;margin-left:491.75pt;margin-top:195.65pt;width:46.6pt;height:41.15pt;z-index:251660800"/>
        </w:pict>
      </w:r>
      <w:r>
        <w:rPr>
          <w:noProof/>
          <w:lang w:eastAsia="tr-TR"/>
        </w:rPr>
        <w:pict>
          <v:shape id="_x0000_s1038" type="#_x0000_t120" style="position:absolute;margin-left:355.4pt;margin-top:194.7pt;width:46.6pt;height:42.1pt;z-index:251661824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9" type="#_x0000_t5" style="position:absolute;margin-left:638.8pt;margin-top:144.25pt;width:46.6pt;height:51.4pt;z-index:251655680"/>
        </w:pict>
      </w:r>
      <w:r>
        <w:rPr>
          <w:noProof/>
          <w:lang w:eastAsia="tr-TR"/>
        </w:rPr>
        <w:pict>
          <v:shape id="_x0000_s1040" type="#_x0000_t5" style="position:absolute;margin-left:355.4pt;margin-top:144.25pt;width:46.6pt;height:51.4pt;z-index:251652608"/>
        </w:pict>
      </w:r>
      <w:r>
        <w:rPr>
          <w:noProof/>
          <w:lang w:eastAsia="tr-TR"/>
        </w:rPr>
        <w:pict>
          <v:shape id="_x0000_s1041" type="#_x0000_t109" style="position:absolute;margin-left:257.2pt;margin-top:79.7pt;width:28.05pt;height:63.6pt;z-index:251668992"/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42" type="#_x0000_t22" style="position:absolute;margin-left:222.6pt;margin-top:90.95pt;width:16.85pt;height:52.35pt;z-index:251664896"/>
        </w:pict>
      </w:r>
      <w:r>
        <w:rPr>
          <w:noProof/>
          <w:lang w:eastAsia="tr-TR"/>
        </w:rPr>
        <w:pict>
          <v:shape id="_x0000_s1043" type="#_x0000_t109" style="position:absolute;margin-left:154.55pt;margin-top:79.7pt;width:28.05pt;height:63.6pt;z-index:251670016"/>
        </w:pict>
      </w:r>
      <w:r>
        <w:rPr>
          <w:noProof/>
          <w:lang w:eastAsia="tr-TR"/>
        </w:rPr>
        <w:pict>
          <v:shape id="_x0000_s1044" type="#_x0000_t109" style="position:absolute;margin-left:47.9pt;margin-top:79.7pt;width:28.05pt;height:63.6pt;z-index:251667968"/>
        </w:pict>
      </w:r>
      <w:r>
        <w:rPr>
          <w:noProof/>
          <w:lang w:eastAsia="tr-TR"/>
        </w:rPr>
        <w:pict>
          <v:shape id="_x0000_s1045" type="#_x0000_t22" style="position:absolute;margin-left:101.2pt;margin-top:86.25pt;width:16.85pt;height:52.35pt;z-index:251665920"/>
        </w:pict>
      </w:r>
      <w:r>
        <w:rPr>
          <w:noProof/>
          <w:lang w:eastAsia="tr-TR"/>
        </w:rPr>
        <w:pict>
          <v:shape id="_x0000_s1046" type="#_x0000_t22" style="position:absolute;margin-left:311.55pt;margin-top:86.25pt;width:16.85pt;height:52.35pt;z-index:251666944"/>
        </w:pict>
      </w:r>
      <w:r>
        <w:rPr>
          <w:noProof/>
          <w:lang w:eastAsia="tr-TR"/>
        </w:rPr>
        <w:pict>
          <v:shape id="_x0000_s1047" type="#_x0000_t22" style="position:absolute;margin-left:10.5pt;margin-top:86.25pt;width:16.85pt;height:52.35pt;z-index:251663872"/>
        </w:pict>
      </w:r>
      <w:r>
        <w:rPr>
          <w:noProof/>
          <w:lang w:eastAsia="tr-TR"/>
        </w:rPr>
        <w:pict>
          <v:shape id="_x0000_s1048" type="#_x0000_t120" style="position:absolute;margin-left:571.4pt;margin-top:133pt;width:38.3pt;height:37.4pt;z-index:251659776"/>
        </w:pict>
      </w:r>
      <w:r>
        <w:rPr>
          <w:noProof/>
          <w:lang w:eastAsia="tr-TR"/>
        </w:rPr>
        <w:pict>
          <v:shape id="_x0000_s1049" type="#_x0000_t120" style="position:absolute;margin-left:424.75pt;margin-top:133pt;width:38.3pt;height:37.4pt;z-index:251658752"/>
        </w:pict>
      </w:r>
      <w:r>
        <w:rPr>
          <w:noProof/>
          <w:lang w:eastAsia="tr-TR"/>
        </w:rPr>
        <w:pict>
          <v:rect id="_x0000_s1050" style="position:absolute;margin-left:561.1pt;margin-top:170.4pt;width:56.75pt;height:50.5pt;z-index:251657728"/>
        </w:pict>
      </w:r>
      <w:r>
        <w:rPr>
          <w:noProof/>
          <w:lang w:eastAsia="tr-TR"/>
        </w:rPr>
        <w:pict>
          <v:rect id="_x0000_s1051" style="position:absolute;margin-left:412.6pt;margin-top:170.4pt;width:56.75pt;height:50.5pt;z-index:251656704"/>
        </w:pict>
      </w:r>
      <w:r>
        <w:rPr>
          <w:noProof/>
          <w:lang w:eastAsia="tr-TR"/>
        </w:rPr>
        <w:pict>
          <v:shape id="_x0000_s1052" type="#_x0000_t5" style="position:absolute;margin-left:491.75pt;margin-top:143.3pt;width:46.6pt;height:51.4pt;z-index:251654656"/>
        </w:pict>
      </w:r>
      <w:r>
        <w:rPr>
          <w:noProof/>
          <w:lang w:eastAsia="tr-TR"/>
        </w:rPr>
        <w:pict>
          <v:shape id="_x0000_s1053" type="#_x0000_t5" style="position:absolute;margin-left:614.7pt;margin-top:-31.55pt;width:46.6pt;height:51.4pt;z-index:251653632"/>
        </w:pict>
      </w:r>
      <w:r>
        <w:rPr>
          <w:noProof/>
          <w:lang w:eastAsia="tr-TR"/>
        </w:rPr>
        <w:pict>
          <v:shape id="_x0000_s1054" type="#_x0000_t22" style="position:absolute;margin-left:661.3pt;margin-top:-51.2pt;width:39.25pt;height:71.05pt;z-index:251651584"/>
        </w:pict>
      </w:r>
      <w:r>
        <w:rPr>
          <w:noProof/>
          <w:lang w:eastAsia="tr-TR"/>
        </w:rPr>
        <w:pict>
          <v:shape id="_x0000_s1055" type="#_x0000_t109" style="position:absolute;margin-left:583.7pt;margin-top:19.85pt;width:116.85pt;height:55.15pt;z-index:251642368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-5.4pt;margin-top:111.5pt;width:349.7pt;height:2.8pt;z-index:251650560" o:connectortype="straight"/>
        </w:pict>
      </w:r>
      <w:r>
        <w:rPr>
          <w:noProof/>
          <w:lang w:eastAsia="tr-TR"/>
        </w:rPr>
        <w:pict>
          <v:shape id="_x0000_s1057" type="#_x0000_t22" style="position:absolute;margin-left:101.2pt;margin-top:277.95pt;width:53.35pt;height:73.85pt;z-index:251646464"/>
        </w:pict>
      </w:r>
      <w:r>
        <w:rPr>
          <w:noProof/>
          <w:lang w:eastAsia="tr-TR"/>
        </w:rPr>
        <w:pict>
          <v:shape id="_x0000_s1058" type="#_x0000_t22" style="position:absolute;margin-left:247.85pt;margin-top:277.95pt;width:53.35pt;height:73.85pt;z-index:251649536"/>
        </w:pict>
      </w:r>
      <w:r>
        <w:rPr>
          <w:noProof/>
          <w:lang w:eastAsia="tr-TR"/>
        </w:rPr>
        <w:pict>
          <v:shape id="_x0000_s1059" type="#_x0000_t22" style="position:absolute;margin-left:393.7pt;margin-top:277.95pt;width:53.35pt;height:73.85pt;z-index:251647488"/>
        </w:pict>
      </w:r>
      <w:r>
        <w:rPr>
          <w:noProof/>
          <w:lang w:eastAsia="tr-TR"/>
        </w:rPr>
        <w:pict>
          <v:shape id="_x0000_s1060" type="#_x0000_t22" style="position:absolute;margin-left:546.85pt;margin-top:277.95pt;width:53.35pt;height:73.85pt;z-index:251648512"/>
        </w:pict>
      </w:r>
      <w:r>
        <w:rPr>
          <w:noProof/>
          <w:lang w:eastAsia="tr-TR"/>
        </w:rPr>
        <w:pict>
          <v:shape id="_x0000_s1061" type="#_x0000_t109" style="position:absolute;margin-left:318pt;margin-top:291.05pt;width:57pt;height:52.35pt;z-index:251645440"/>
        </w:pict>
      </w:r>
      <w:r>
        <w:rPr>
          <w:noProof/>
          <w:lang w:eastAsia="tr-TR"/>
        </w:rPr>
        <w:pict>
          <v:shape id="_x0000_s1062" type="#_x0000_t109" style="position:absolute;margin-left:617.85pt;margin-top:285.55pt;width:57pt;height:52.35pt;z-index:251644416"/>
        </w:pict>
      </w:r>
      <w:r>
        <w:rPr>
          <w:noProof/>
          <w:lang w:eastAsia="tr-TR"/>
        </w:rPr>
        <w:pict>
          <v:shape id="_x0000_s1063" type="#_x0000_t109" style="position:absolute;margin-left:27.35pt;margin-top:291.05pt;width:57pt;height:52.35pt;z-index:251643392"/>
        </w:pict>
      </w:r>
      <w:r>
        <w:rPr>
          <w:noProof/>
          <w:lang w:eastAsia="tr-TR"/>
        </w:rPr>
        <w:pict>
          <v:shape id="_x0000_s1064" type="#_x0000_t32" style="position:absolute;margin-left:162pt;margin-top:156.35pt;width:.9pt;height:82.3pt;flip:x;z-index:251641344" o:connectortype="straight"/>
        </w:pict>
      </w:r>
      <w:r>
        <w:rPr>
          <w:noProof/>
          <w:lang w:eastAsia="tr-TR"/>
        </w:rPr>
        <w:pict>
          <v:shape id="_x0000_s1065" type="#_x0000_t32" style="position:absolute;margin-left:-5.4pt;margin-top:314.4pt;width:705.95pt;height:2.8pt;flip:y;z-index:251640320" o:connectortype="straight"/>
        </w:pict>
      </w:r>
      <w:r>
        <w:rPr>
          <w:noProof/>
          <w:lang w:eastAsia="tr-TR"/>
        </w:rPr>
        <w:pict>
          <v:shape id="_x0000_s1066" type="#_x0000_t32" style="position:absolute;margin-left:347.1pt;margin-top:194.7pt;width:353.45pt;height:.95pt;flip:y;z-index:251639296" o:connectortype="straight"/>
        </w:pict>
      </w:r>
      <w:r>
        <w:rPr>
          <w:noProof/>
          <w:lang w:eastAsia="tr-TR"/>
        </w:rPr>
        <w:pict>
          <v:shape id="_x0000_s1067" type="#_x0000_t32" style="position:absolute;margin-left:-5.4pt;margin-top:154.5pt;width:352.5pt;height:1.85pt;z-index:251638272" o:connectortype="straight"/>
        </w:pict>
      </w:r>
      <w:r>
        <w:rPr>
          <w:noProof/>
          <w:lang w:eastAsia="tr-TR"/>
        </w:rPr>
        <w:pict>
          <v:shape id="_x0000_s1068" type="#_x0000_t32" style="position:absolute;margin-left:-5.4pt;margin-top:236.8pt;width:705.95pt;height:1.85pt;z-index:251636224" o:connectortype="straight"/>
        </w:pict>
      </w:r>
      <w:r>
        <w:rPr>
          <w:noProof/>
          <w:lang w:eastAsia="tr-TR"/>
        </w:rPr>
        <w:pict>
          <v:shape id="_x0000_s1069" type="#_x0000_t32" style="position:absolute;margin-left:344.3pt;margin-top:75pt;width:2.8pt;height:163.65pt;z-index:251637248" o:connectortype="straight"/>
        </w:pict>
      </w:r>
      <w:r>
        <w:rPr>
          <w:noProof/>
          <w:lang w:eastAsia="tr-TR"/>
        </w:rPr>
        <w:pict>
          <v:rect id="_x0000_s1070" style="position:absolute;margin-left:-5.4pt;margin-top:75pt;width:705.95pt;height:322.6pt;z-index:251635200"/>
        </w:pict>
      </w:r>
      <w:r w:rsidRPr="00A63197">
        <w:rPr>
          <w:sz w:val="28"/>
          <w:szCs w:val="28"/>
        </w:rPr>
        <w:t>Silindirleri maviye,</w:t>
      </w:r>
      <w:r>
        <w:rPr>
          <w:sz w:val="28"/>
          <w:szCs w:val="28"/>
        </w:rPr>
        <w:t xml:space="preserve"> </w:t>
      </w:r>
      <w:r w:rsidRPr="00A63197">
        <w:rPr>
          <w:sz w:val="28"/>
          <w:szCs w:val="28"/>
        </w:rPr>
        <w:t>kareleri kırmızıya, daireleri sarıya, dikdörtgenleri mora, üçgenleri de turuncuya</w:t>
      </w:r>
    </w:p>
    <w:p w:rsidR="007E22A1" w:rsidRDefault="007E22A1" w:rsidP="00A41F4C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diğer geometrik cisimleri istediğiniz renge </w:t>
      </w:r>
      <w:r w:rsidRPr="00A63197">
        <w:rPr>
          <w:sz w:val="28"/>
          <w:szCs w:val="28"/>
        </w:rPr>
        <w:t>boyayınız.</w:t>
      </w:r>
      <w:r>
        <w:rPr>
          <w:sz w:val="28"/>
          <w:szCs w:val="28"/>
        </w:rPr>
        <w:t xml:space="preserve"> </w:t>
      </w:r>
      <w:hyperlink r:id="rId4" w:history="1">
        <w:r>
          <w:rPr>
            <w:rStyle w:val="Hyperlink"/>
            <w:sz w:val="28"/>
            <w:szCs w:val="28"/>
          </w:rPr>
          <w:t>www.sorubak.com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22A1" w:rsidRPr="00A63197" w:rsidRDefault="007E22A1">
      <w:pPr>
        <w:rPr>
          <w:sz w:val="28"/>
          <w:szCs w:val="28"/>
        </w:rPr>
      </w:pPr>
    </w:p>
    <w:sectPr w:rsidR="007E22A1" w:rsidRPr="00A63197" w:rsidSect="00D91F5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1F5F"/>
    <w:rsid w:val="0009093F"/>
    <w:rsid w:val="000B4CDB"/>
    <w:rsid w:val="0017659B"/>
    <w:rsid w:val="0030098D"/>
    <w:rsid w:val="004E21A0"/>
    <w:rsid w:val="00752E8A"/>
    <w:rsid w:val="0077412B"/>
    <w:rsid w:val="00785F2D"/>
    <w:rsid w:val="007E22A1"/>
    <w:rsid w:val="009D3406"/>
    <w:rsid w:val="00A2643D"/>
    <w:rsid w:val="00A41F4C"/>
    <w:rsid w:val="00A52AA5"/>
    <w:rsid w:val="00A63197"/>
    <w:rsid w:val="00AC435D"/>
    <w:rsid w:val="00B93601"/>
    <w:rsid w:val="00C37BB2"/>
    <w:rsid w:val="00CA21B2"/>
    <w:rsid w:val="00CB2239"/>
    <w:rsid w:val="00CF4E2A"/>
    <w:rsid w:val="00D77A7D"/>
    <w:rsid w:val="00D91F5F"/>
    <w:rsid w:val="00DE0A5C"/>
    <w:rsid w:val="00F43ABF"/>
    <w:rsid w:val="00F8550B"/>
    <w:rsid w:val="00FF1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98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A41F4C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362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191</TotalTime>
  <Pages>1</Pages>
  <Words>45</Words>
  <Characters>259</Characters>
  <Application>Microsoft Office Outlook</Application>
  <DocSecurity>0</DocSecurity>
  <Lines>0</Lines>
  <Paragraphs>0</Paragraphs>
  <ScaleCrop>false</ScaleCrop>
  <Manager>www.sorubak.com</Manager>
  <Company>TURBO A.Ş.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fatma</dc:creator>
  <cp:keywords>www.sorubak.com</cp:keywords>
  <dc:description>www.sorubak.com</dc:description>
  <cp:lastModifiedBy>edanur</cp:lastModifiedBy>
  <cp:revision>3</cp:revision>
  <dcterms:created xsi:type="dcterms:W3CDTF">2012-10-11T05:46:00Z</dcterms:created>
  <dcterms:modified xsi:type="dcterms:W3CDTF">2013-10-25T18:29:00Z</dcterms:modified>
  <cp:category>www.sorubak.com</cp:category>
</cp:coreProperties>
</file>