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704" w:rsidRDefault="003D6704" w:rsidP="00F464C6">
      <w:pPr>
        <w:pStyle w:val="Heading2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Adı Soyadı :</w:t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  <w:t>Sınıfı:</w:t>
      </w:r>
    </w:p>
    <w:p w:rsidR="003D6704" w:rsidRDefault="003D6704" w:rsidP="00367697">
      <w:pPr>
        <w:rPr>
          <w:rFonts w:ascii="Times New Roman" w:hAnsi="Times New Roman" w:cs="Times New Roman"/>
          <w:sz w:val="24"/>
          <w:szCs w:val="24"/>
        </w:rPr>
      </w:pPr>
      <w:r w:rsidRPr="00F464C6">
        <w:rPr>
          <w:color w:val="C00000"/>
          <w:sz w:val="28"/>
          <w:szCs w:val="28"/>
        </w:rPr>
        <w:t>OKUL HEYECANIM</w:t>
      </w:r>
      <w:r>
        <w:rPr>
          <w:color w:val="C00000"/>
          <w:sz w:val="28"/>
          <w:szCs w:val="28"/>
        </w:rPr>
        <w:tab/>
        <w:t xml:space="preserve"> </w:t>
      </w:r>
      <w:hyperlink r:id="rId5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6704" w:rsidRPr="00F464C6" w:rsidRDefault="003D6704" w:rsidP="00F464C6">
      <w:pPr>
        <w:pStyle w:val="Heading2"/>
        <w:rPr>
          <w:rFonts w:cs="Times New Roman"/>
          <w:color w:val="C00000"/>
          <w:sz w:val="28"/>
          <w:szCs w:val="28"/>
        </w:rPr>
      </w:pPr>
      <w:r>
        <w:rPr>
          <w:rFonts w:cs="Times New Roman"/>
          <w:color w:val="C00000"/>
          <w:sz w:val="28"/>
          <w:szCs w:val="28"/>
        </w:rPr>
        <w:tab/>
      </w:r>
      <w:r>
        <w:rPr>
          <w:rFonts w:cs="Times New Roman"/>
          <w:color w:val="C00000"/>
          <w:sz w:val="28"/>
          <w:szCs w:val="28"/>
        </w:rPr>
        <w:tab/>
      </w:r>
      <w:r>
        <w:rPr>
          <w:rFonts w:cs="Times New Roman"/>
          <w:color w:val="C00000"/>
          <w:sz w:val="28"/>
          <w:szCs w:val="28"/>
        </w:rPr>
        <w:tab/>
      </w:r>
      <w:r>
        <w:rPr>
          <w:rFonts w:cs="Times New Roman"/>
          <w:color w:val="C00000"/>
          <w:sz w:val="28"/>
          <w:szCs w:val="28"/>
        </w:rPr>
        <w:tab/>
      </w:r>
      <w:r>
        <w:rPr>
          <w:rFonts w:cs="Times New Roman"/>
          <w:color w:val="C00000"/>
          <w:sz w:val="28"/>
          <w:szCs w:val="28"/>
        </w:rPr>
        <w:tab/>
      </w:r>
      <w:r>
        <w:rPr>
          <w:rFonts w:cs="Times New Roman"/>
          <w:color w:val="C00000"/>
          <w:sz w:val="28"/>
          <w:szCs w:val="28"/>
        </w:rPr>
        <w:tab/>
      </w:r>
      <w:r>
        <w:rPr>
          <w:rFonts w:cs="Times New Roman"/>
          <w:color w:val="C00000"/>
          <w:sz w:val="28"/>
          <w:szCs w:val="28"/>
        </w:rPr>
        <w:tab/>
      </w:r>
      <w:r>
        <w:rPr>
          <w:rFonts w:cs="Times New Roman"/>
          <w:color w:val="C00000"/>
          <w:sz w:val="28"/>
          <w:szCs w:val="28"/>
        </w:rPr>
        <w:tab/>
      </w:r>
    </w:p>
    <w:p w:rsidR="003D6704" w:rsidRDefault="003D6704" w:rsidP="00F464C6">
      <w:pPr>
        <w:pStyle w:val="Heading2"/>
        <w:rPr>
          <w:rFonts w:cs="Times New Roman"/>
          <w:color w:val="002060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64C6">
        <w:rPr>
          <w:color w:val="002060"/>
        </w:rPr>
        <w:t xml:space="preserve">HAYAT BİLGİSİ </w:t>
      </w:r>
      <w:r>
        <w:rPr>
          <w:color w:val="002060"/>
        </w:rPr>
        <w:t xml:space="preserve">SEVİYE BELİRLEME </w:t>
      </w:r>
      <w:r w:rsidRPr="00F464C6">
        <w:rPr>
          <w:color w:val="002060"/>
        </w:rPr>
        <w:t xml:space="preserve"> SINAVI 1</w:t>
      </w:r>
    </w:p>
    <w:p w:rsidR="003D6704" w:rsidRDefault="003D6704" w:rsidP="00F464C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464C6">
        <w:rPr>
          <w:sz w:val="28"/>
          <w:szCs w:val="28"/>
        </w:rPr>
        <w:t xml:space="preserve">Aşağıdakilerden hangisi </w:t>
      </w:r>
      <w:r w:rsidRPr="00F464C6">
        <w:rPr>
          <w:b/>
          <w:bCs/>
          <w:color w:val="000000"/>
          <w:sz w:val="28"/>
          <w:szCs w:val="28"/>
        </w:rPr>
        <w:t>fiziksel</w:t>
      </w:r>
      <w:r w:rsidRPr="00F464C6">
        <w:rPr>
          <w:sz w:val="28"/>
          <w:szCs w:val="28"/>
        </w:rPr>
        <w:t xml:space="preserve"> bir özelliktir?</w:t>
      </w:r>
    </w:p>
    <w:p w:rsidR="003D6704" w:rsidRPr="00F464C6" w:rsidRDefault="003D6704" w:rsidP="00F464C6">
      <w:pPr>
        <w:pStyle w:val="ListParagraph"/>
        <w:numPr>
          <w:ilvl w:val="0"/>
          <w:numId w:val="2"/>
        </w:numPr>
      </w:pPr>
      <w:r>
        <w:rPr>
          <w:sz w:val="28"/>
          <w:szCs w:val="28"/>
        </w:rPr>
        <w:t>Göz Rengi</w:t>
      </w:r>
      <w:r>
        <w:rPr>
          <w:sz w:val="28"/>
          <w:szCs w:val="28"/>
        </w:rPr>
        <w:tab/>
        <w:t>b) Çalışkan Olmak</w:t>
      </w:r>
      <w:r>
        <w:rPr>
          <w:sz w:val="28"/>
          <w:szCs w:val="28"/>
        </w:rPr>
        <w:tab/>
        <w:t xml:space="preserve">     c)Okul kurallarına uymak</w:t>
      </w:r>
      <w:r>
        <w:rPr>
          <w:sz w:val="28"/>
          <w:szCs w:val="28"/>
        </w:rPr>
        <w:tab/>
      </w:r>
    </w:p>
    <w:p w:rsidR="003D6704" w:rsidRDefault="003D6704" w:rsidP="00F7415D">
      <w:pPr>
        <w:ind w:left="360"/>
        <w:rPr>
          <w:sz w:val="28"/>
          <w:szCs w:val="28"/>
        </w:rPr>
      </w:pPr>
      <w:r w:rsidRPr="00305606">
        <w:rPr>
          <w:b/>
          <w:bCs/>
          <w:color w:val="0070C0"/>
          <w:sz w:val="28"/>
          <w:szCs w:val="28"/>
        </w:rPr>
        <w:t>2</w:t>
      </w:r>
      <w:r w:rsidRPr="00305606">
        <w:rPr>
          <w:b/>
          <w:bCs/>
          <w:sz w:val="28"/>
          <w:szCs w:val="28"/>
        </w:rPr>
        <w:t>.</w:t>
      </w:r>
      <w:r>
        <w:rPr>
          <w:sz w:val="28"/>
          <w:szCs w:val="28"/>
        </w:rPr>
        <w:t xml:space="preserve"> Mine, okumaya geçince babası ona bir öykü kitabı hediye etti. Mine bu         durum karşısında ne hissetti?</w:t>
      </w:r>
    </w:p>
    <w:p w:rsidR="003D6704" w:rsidRDefault="003D6704" w:rsidP="005A198B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a)Kızdı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Mutlu oldu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c)Üzüldü</w:t>
      </w:r>
    </w:p>
    <w:p w:rsidR="003D6704" w:rsidRDefault="003D6704" w:rsidP="00F7415D">
      <w:pPr>
        <w:ind w:left="300"/>
        <w:rPr>
          <w:sz w:val="28"/>
          <w:szCs w:val="28"/>
        </w:rPr>
      </w:pPr>
      <w:r w:rsidRPr="00305606">
        <w:rPr>
          <w:b/>
          <w:bCs/>
          <w:color w:val="0070C0"/>
          <w:sz w:val="28"/>
          <w:szCs w:val="28"/>
        </w:rPr>
        <w:t>3</w:t>
      </w:r>
      <w:r>
        <w:rPr>
          <w:sz w:val="28"/>
          <w:szCs w:val="28"/>
        </w:rPr>
        <w:t>. Ali, her gün biraz ders çalışıyor, kitap okuyor,oyun oynuyor ve televizyon   izliyor.</w:t>
      </w:r>
    </w:p>
    <w:p w:rsidR="003D6704" w:rsidRDefault="003D6704" w:rsidP="00F7415D">
      <w:pPr>
        <w:ind w:left="300"/>
        <w:rPr>
          <w:sz w:val="28"/>
          <w:szCs w:val="28"/>
        </w:rPr>
      </w:pPr>
      <w:r>
        <w:rPr>
          <w:sz w:val="28"/>
          <w:szCs w:val="28"/>
        </w:rPr>
        <w:t xml:space="preserve">    Ali için aşağıdakilerden hangisi söylenebilir?</w:t>
      </w:r>
    </w:p>
    <w:p w:rsidR="003D6704" w:rsidRDefault="003D6704" w:rsidP="00F7415D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Oyuna çok zaman ayırıyor.</w:t>
      </w:r>
    </w:p>
    <w:p w:rsidR="003D6704" w:rsidRDefault="003D6704" w:rsidP="00F7415D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Çok televizyon izleyip derslerine çalışmıyor.</w:t>
      </w:r>
    </w:p>
    <w:p w:rsidR="003D6704" w:rsidRDefault="003D6704" w:rsidP="00F7415D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Zamanını iyi değerlendiriyor.</w:t>
      </w:r>
    </w:p>
    <w:p w:rsidR="003D6704" w:rsidRDefault="003D6704" w:rsidP="004B2384">
      <w:pPr>
        <w:rPr>
          <w:sz w:val="28"/>
          <w:szCs w:val="28"/>
        </w:rPr>
      </w:pPr>
      <w:r w:rsidRPr="00305606">
        <w:rPr>
          <w:b/>
          <w:bCs/>
          <w:color w:val="0070C0"/>
          <w:sz w:val="28"/>
          <w:szCs w:val="28"/>
        </w:rPr>
        <w:t xml:space="preserve">      4.</w:t>
      </w:r>
      <w:r>
        <w:rPr>
          <w:sz w:val="28"/>
          <w:szCs w:val="28"/>
        </w:rPr>
        <w:t xml:space="preserve"> ‘Ayşe dişlerini günde iki kez fırçalar.’</w:t>
      </w:r>
    </w:p>
    <w:p w:rsidR="003D6704" w:rsidRDefault="003D6704" w:rsidP="004B2384">
      <w:pPr>
        <w:rPr>
          <w:sz w:val="28"/>
          <w:szCs w:val="28"/>
        </w:rPr>
      </w:pPr>
      <w:r>
        <w:rPr>
          <w:sz w:val="28"/>
          <w:szCs w:val="28"/>
        </w:rPr>
        <w:t xml:space="preserve">            Yukarıda Ayşe’nin hangi bakımı ile ilgili bilgi veriliyor?</w:t>
      </w:r>
    </w:p>
    <w:p w:rsidR="003D6704" w:rsidRDefault="003D6704" w:rsidP="00305606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Okul Hazırlığı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Çevre Temizliği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Kişisel Bakımı</w:t>
      </w:r>
    </w:p>
    <w:p w:rsidR="003D6704" w:rsidRDefault="003D6704" w:rsidP="00975C64">
      <w:pPr>
        <w:rPr>
          <w:sz w:val="28"/>
          <w:szCs w:val="28"/>
        </w:rPr>
      </w:pPr>
      <w:r w:rsidRPr="00975C64">
        <w:rPr>
          <w:b/>
          <w:bCs/>
          <w:color w:val="0070C0"/>
          <w:sz w:val="28"/>
          <w:szCs w:val="28"/>
        </w:rPr>
        <w:t xml:space="preserve">      5.</w:t>
      </w:r>
      <w:r>
        <w:rPr>
          <w:sz w:val="28"/>
          <w:szCs w:val="28"/>
        </w:rPr>
        <w:t xml:space="preserve"> Yoldan karşıya güvenle geçebilmek için hangi renk ışık yanmalıdır?</w:t>
      </w:r>
    </w:p>
    <w:p w:rsidR="003D6704" w:rsidRDefault="003D6704" w:rsidP="00975C64">
      <w:pPr>
        <w:rPr>
          <w:b/>
          <w:bCs/>
          <w:color w:val="C00000"/>
          <w:sz w:val="28"/>
          <w:szCs w:val="28"/>
        </w:rPr>
      </w:pPr>
      <w:r w:rsidRPr="00975C64">
        <w:rPr>
          <w:color w:val="C00000"/>
          <w:sz w:val="28"/>
          <w:szCs w:val="28"/>
        </w:rPr>
        <w:t xml:space="preserve">          a) Kırmızı</w:t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  <w:t xml:space="preserve">  </w:t>
      </w:r>
      <w:r w:rsidRPr="00D6387C">
        <w:rPr>
          <w:b/>
          <w:bCs/>
          <w:color w:val="76923C"/>
          <w:sz w:val="28"/>
          <w:szCs w:val="28"/>
        </w:rPr>
        <w:t>b) Yeşil</w:t>
      </w:r>
      <w:r w:rsidRPr="00D6387C">
        <w:rPr>
          <w:b/>
          <w:bCs/>
          <w:color w:val="76923C"/>
          <w:sz w:val="28"/>
          <w:szCs w:val="28"/>
        </w:rPr>
        <w:tab/>
      </w:r>
      <w:r w:rsidRPr="00D6387C">
        <w:rPr>
          <w:color w:val="76923C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 w:rsidRPr="00D6387C">
        <w:rPr>
          <w:b/>
          <w:bCs/>
          <w:color w:val="FFFF00"/>
          <w:sz w:val="28"/>
          <w:szCs w:val="28"/>
        </w:rPr>
        <w:t>c)Sarı</w:t>
      </w:r>
      <w:r w:rsidRPr="00D6387C">
        <w:rPr>
          <w:b/>
          <w:bCs/>
          <w:color w:val="FFFF00"/>
          <w:sz w:val="28"/>
          <w:szCs w:val="28"/>
        </w:rPr>
        <w:tab/>
      </w:r>
      <w:r w:rsidRPr="00D6387C">
        <w:rPr>
          <w:b/>
          <w:bCs/>
          <w:color w:val="C00000"/>
          <w:sz w:val="28"/>
          <w:szCs w:val="28"/>
        </w:rPr>
        <w:tab/>
      </w:r>
    </w:p>
    <w:p w:rsidR="003D6704" w:rsidRDefault="003D6704" w:rsidP="00975C64">
      <w:pPr>
        <w:rPr>
          <w:sz w:val="28"/>
          <w:szCs w:val="28"/>
        </w:rPr>
      </w:pPr>
      <w:r w:rsidRPr="00D6387C">
        <w:rPr>
          <w:b/>
          <w:bCs/>
          <w:color w:val="0070C0"/>
          <w:sz w:val="28"/>
          <w:szCs w:val="28"/>
        </w:rPr>
        <w:t xml:space="preserve">       6.</w:t>
      </w:r>
      <w:r>
        <w:rPr>
          <w:b/>
          <w:bCs/>
          <w:color w:val="0070C0"/>
          <w:sz w:val="28"/>
          <w:szCs w:val="28"/>
        </w:rPr>
        <w:t xml:space="preserve"> </w:t>
      </w:r>
      <w:r w:rsidRPr="00D6387C">
        <w:rPr>
          <w:sz w:val="28"/>
          <w:szCs w:val="28"/>
        </w:rPr>
        <w:t xml:space="preserve"> Ç</w:t>
      </w:r>
      <w:r>
        <w:rPr>
          <w:sz w:val="28"/>
          <w:szCs w:val="28"/>
        </w:rPr>
        <w:t>evremizdeki kokuları hangi duyu organımızla alırız?</w:t>
      </w:r>
    </w:p>
    <w:p w:rsidR="003D6704" w:rsidRDefault="003D6704" w:rsidP="00975C64">
      <w:pPr>
        <w:rPr>
          <w:sz w:val="28"/>
          <w:szCs w:val="28"/>
        </w:rPr>
      </w:pPr>
      <w:r>
        <w:rPr>
          <w:sz w:val="28"/>
          <w:szCs w:val="28"/>
        </w:rPr>
        <w:t xml:space="preserve">           a) Göz                                    b) Kulak                                        c) Burun</w:t>
      </w:r>
    </w:p>
    <w:p w:rsidR="003D6704" w:rsidRDefault="003D6704" w:rsidP="00975C64">
      <w:pPr>
        <w:rPr>
          <w:color w:val="0070C0"/>
          <w:sz w:val="28"/>
          <w:szCs w:val="28"/>
          <w:u w:val="single"/>
        </w:rPr>
      </w:pPr>
      <w:r w:rsidRPr="00B518D4">
        <w:rPr>
          <w:color w:val="0070C0"/>
          <w:sz w:val="28"/>
          <w:szCs w:val="28"/>
        </w:rPr>
        <w:t xml:space="preserve">       </w:t>
      </w:r>
      <w:r w:rsidRPr="00B518D4">
        <w:rPr>
          <w:b/>
          <w:bCs/>
          <w:color w:val="0070C0"/>
          <w:sz w:val="28"/>
          <w:szCs w:val="28"/>
        </w:rPr>
        <w:t>7.</w:t>
      </w:r>
      <w:r>
        <w:rPr>
          <w:color w:val="0070C0"/>
          <w:sz w:val="28"/>
          <w:szCs w:val="28"/>
        </w:rPr>
        <w:t xml:space="preserve"> </w:t>
      </w:r>
      <w:r w:rsidRPr="00B518D4">
        <w:rPr>
          <w:sz w:val="28"/>
          <w:szCs w:val="28"/>
        </w:rPr>
        <w:t>Aşağıdakilerden hangisi</w:t>
      </w:r>
      <w:r>
        <w:rPr>
          <w:sz w:val="28"/>
          <w:szCs w:val="28"/>
        </w:rPr>
        <w:t xml:space="preserve"> hava taşıtı </w:t>
      </w:r>
      <w:r w:rsidRPr="00B518D4">
        <w:rPr>
          <w:sz w:val="28"/>
          <w:szCs w:val="28"/>
          <w:u w:val="single"/>
        </w:rPr>
        <w:t xml:space="preserve">değildir? </w:t>
      </w:r>
      <w:r w:rsidRPr="00B518D4">
        <w:rPr>
          <w:color w:val="0070C0"/>
          <w:sz w:val="28"/>
          <w:szCs w:val="28"/>
          <w:u w:val="single"/>
        </w:rPr>
        <w:t xml:space="preserve">    </w:t>
      </w:r>
    </w:p>
    <w:p w:rsidR="003D6704" w:rsidRDefault="003D6704" w:rsidP="00975C64">
      <w:pPr>
        <w:rPr>
          <w:sz w:val="28"/>
          <w:szCs w:val="28"/>
        </w:rPr>
      </w:pPr>
      <w:r w:rsidRPr="00B518D4">
        <w:rPr>
          <w:sz w:val="28"/>
          <w:szCs w:val="28"/>
        </w:rPr>
        <w:t xml:space="preserve">            a)</w:t>
      </w:r>
      <w:r>
        <w:rPr>
          <w:sz w:val="28"/>
          <w:szCs w:val="28"/>
        </w:rPr>
        <w:t xml:space="preserve"> Uçak                                  b) Kamyon                                  c) Helikopter</w:t>
      </w:r>
    </w:p>
    <w:p w:rsidR="003D6704" w:rsidRDefault="003D6704" w:rsidP="00975C64">
      <w:pPr>
        <w:rPr>
          <w:sz w:val="28"/>
          <w:szCs w:val="28"/>
        </w:rPr>
      </w:pPr>
      <w:r w:rsidRPr="00B518D4">
        <w:rPr>
          <w:color w:val="0070C0"/>
          <w:sz w:val="28"/>
          <w:szCs w:val="28"/>
        </w:rPr>
        <w:t xml:space="preserve">        </w:t>
      </w:r>
      <w:r w:rsidRPr="00B518D4">
        <w:rPr>
          <w:b/>
          <w:bCs/>
          <w:color w:val="0070C0"/>
          <w:sz w:val="28"/>
          <w:szCs w:val="28"/>
        </w:rPr>
        <w:t>8.</w:t>
      </w:r>
      <w:r>
        <w:rPr>
          <w:b/>
          <w:bCs/>
          <w:color w:val="0070C0"/>
          <w:sz w:val="28"/>
          <w:szCs w:val="28"/>
        </w:rPr>
        <w:t xml:space="preserve"> </w:t>
      </w:r>
      <w:r w:rsidRPr="00B518D4">
        <w:rPr>
          <w:sz w:val="28"/>
          <w:szCs w:val="28"/>
        </w:rPr>
        <w:t>Okulumuzu kim yönetir?</w:t>
      </w:r>
    </w:p>
    <w:p w:rsidR="003D6704" w:rsidRDefault="003D6704" w:rsidP="00975C64">
      <w:pPr>
        <w:rPr>
          <w:sz w:val="28"/>
          <w:szCs w:val="28"/>
        </w:rPr>
      </w:pPr>
      <w:r>
        <w:rPr>
          <w:sz w:val="28"/>
          <w:szCs w:val="28"/>
        </w:rPr>
        <w:t xml:space="preserve">            a)Müdür                               b)Öğretmen                               c) Memur</w:t>
      </w:r>
    </w:p>
    <w:p w:rsidR="003D6704" w:rsidRDefault="003D6704" w:rsidP="004B2384">
      <w:pPr>
        <w:rPr>
          <w:b/>
          <w:bCs/>
          <w:color w:val="0070C0"/>
          <w:sz w:val="28"/>
          <w:szCs w:val="28"/>
        </w:rPr>
      </w:pPr>
      <w:r w:rsidRPr="0057447B">
        <w:rPr>
          <w:b/>
          <w:bCs/>
          <w:color w:val="0070C0"/>
          <w:sz w:val="28"/>
          <w:szCs w:val="28"/>
        </w:rPr>
        <w:t xml:space="preserve">     </w:t>
      </w:r>
    </w:p>
    <w:p w:rsidR="003D6704" w:rsidRDefault="003D6704" w:rsidP="004B2384">
      <w:pPr>
        <w:rPr>
          <w:b/>
          <w:bCs/>
          <w:color w:val="0070C0"/>
          <w:sz w:val="28"/>
          <w:szCs w:val="28"/>
        </w:rPr>
      </w:pPr>
    </w:p>
    <w:p w:rsidR="003D6704" w:rsidRDefault="003D6704" w:rsidP="009975A0">
      <w:pPr>
        <w:ind w:firstLine="708"/>
        <w:rPr>
          <w:sz w:val="28"/>
          <w:szCs w:val="28"/>
        </w:rPr>
      </w:pPr>
      <w:r>
        <w:rPr>
          <w:b/>
          <w:bCs/>
          <w:color w:val="0070C0"/>
          <w:sz w:val="28"/>
          <w:szCs w:val="28"/>
        </w:rPr>
        <w:t>9</w:t>
      </w:r>
      <w:r w:rsidRPr="0057447B">
        <w:rPr>
          <w:b/>
          <w:bCs/>
          <w:color w:val="0070C0"/>
          <w:sz w:val="28"/>
          <w:szCs w:val="28"/>
        </w:rPr>
        <w:t>.</w:t>
      </w:r>
      <w:r w:rsidRPr="0057447B">
        <w:rPr>
          <w:sz w:val="28"/>
          <w:szCs w:val="28"/>
        </w:rPr>
        <w:t xml:space="preserve">  Aşağıdaki varlıklardan hangisi </w:t>
      </w:r>
      <w:r w:rsidRPr="0057447B">
        <w:rPr>
          <w:sz w:val="28"/>
          <w:szCs w:val="28"/>
          <w:u w:val="single"/>
        </w:rPr>
        <w:t xml:space="preserve">canlı </w:t>
      </w:r>
      <w:r w:rsidRPr="0057447B">
        <w:rPr>
          <w:sz w:val="28"/>
          <w:szCs w:val="28"/>
        </w:rPr>
        <w:t xml:space="preserve">varlıktır?     </w:t>
      </w:r>
    </w:p>
    <w:p w:rsidR="003D6704" w:rsidRDefault="003D6704" w:rsidP="004B2384">
      <w:pPr>
        <w:rPr>
          <w:sz w:val="28"/>
          <w:szCs w:val="28"/>
        </w:rPr>
      </w:pPr>
      <w:r>
        <w:rPr>
          <w:sz w:val="28"/>
          <w:szCs w:val="28"/>
        </w:rPr>
        <w:t xml:space="preserve">              a) Masa                               b) Kitap                               c) At</w:t>
      </w:r>
    </w:p>
    <w:p w:rsidR="003D6704" w:rsidRDefault="003D6704" w:rsidP="004B2384">
      <w:pPr>
        <w:rPr>
          <w:sz w:val="28"/>
          <w:szCs w:val="28"/>
        </w:rPr>
      </w:pPr>
      <w:r w:rsidRPr="0057447B">
        <w:rPr>
          <w:b/>
          <w:bCs/>
          <w:color w:val="0070C0"/>
          <w:sz w:val="28"/>
          <w:szCs w:val="28"/>
        </w:rPr>
        <w:t xml:space="preserve">      10.</w:t>
      </w:r>
      <w:r>
        <w:rPr>
          <w:sz w:val="28"/>
          <w:szCs w:val="28"/>
        </w:rPr>
        <w:t xml:space="preserve"> Anıtkabir hangi şehrimizdedir?</w:t>
      </w:r>
    </w:p>
    <w:p w:rsidR="003D6704" w:rsidRDefault="003D6704" w:rsidP="004B2384">
      <w:pPr>
        <w:rPr>
          <w:sz w:val="28"/>
          <w:szCs w:val="28"/>
        </w:rPr>
      </w:pPr>
      <w:r>
        <w:rPr>
          <w:sz w:val="28"/>
          <w:szCs w:val="28"/>
        </w:rPr>
        <w:t xml:space="preserve">              a)İstanbul                            b) Adana                             c) Ankara</w:t>
      </w:r>
    </w:p>
    <w:p w:rsidR="003D6704" w:rsidRDefault="003D6704" w:rsidP="008337D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337DE">
        <w:rPr>
          <w:b/>
          <w:bCs/>
          <w:color w:val="0070C0"/>
          <w:sz w:val="28"/>
          <w:szCs w:val="28"/>
        </w:rPr>
        <w:t>11.</w:t>
      </w:r>
      <w:r>
        <w:rPr>
          <w:b/>
          <w:bCs/>
          <w:color w:val="0070C0"/>
          <w:sz w:val="28"/>
          <w:szCs w:val="28"/>
        </w:rPr>
        <w:t xml:space="preserve"> </w:t>
      </w:r>
      <w:r w:rsidRPr="008337DE">
        <w:rPr>
          <w:sz w:val="28"/>
          <w:szCs w:val="28"/>
        </w:rPr>
        <w:t>Atatürk’ün eğitim-öğretim hayatına başladığı okul aşağıdakilerden    hangisidir?</w:t>
      </w:r>
    </w:p>
    <w:p w:rsidR="003D6704" w:rsidRDefault="003D6704" w:rsidP="008337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a)Mahalle Mektebi           b)Askeri Lise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c) Spor Akademisi</w:t>
      </w:r>
    </w:p>
    <w:p w:rsidR="003D6704" w:rsidRDefault="003D6704" w:rsidP="008337DE">
      <w:pPr>
        <w:rPr>
          <w:sz w:val="28"/>
          <w:szCs w:val="28"/>
          <w:u w:val="single"/>
        </w:rPr>
      </w:pPr>
      <w:r w:rsidRPr="008337DE">
        <w:rPr>
          <w:b/>
          <w:bCs/>
          <w:color w:val="0070C0"/>
          <w:sz w:val="28"/>
          <w:szCs w:val="28"/>
        </w:rPr>
        <w:t xml:space="preserve">      12.</w:t>
      </w:r>
      <w:r>
        <w:rPr>
          <w:b/>
          <w:bCs/>
          <w:color w:val="0070C0"/>
          <w:sz w:val="28"/>
          <w:szCs w:val="28"/>
        </w:rPr>
        <w:t xml:space="preserve"> </w:t>
      </w:r>
      <w:r w:rsidRPr="008337DE">
        <w:rPr>
          <w:sz w:val="28"/>
          <w:szCs w:val="28"/>
        </w:rPr>
        <w:t xml:space="preserve">Aşağıdaki gereçlerden hangisini okul çantamızda sürekli </w:t>
      </w:r>
      <w:r w:rsidRPr="008337DE">
        <w:rPr>
          <w:sz w:val="28"/>
          <w:szCs w:val="28"/>
          <w:u w:val="single"/>
        </w:rPr>
        <w:t>bulundurmayız?</w:t>
      </w:r>
    </w:p>
    <w:p w:rsidR="003D6704" w:rsidRDefault="003D6704" w:rsidP="008337DE">
      <w:pPr>
        <w:rPr>
          <w:sz w:val="28"/>
          <w:szCs w:val="28"/>
        </w:rPr>
      </w:pPr>
      <w:r w:rsidRPr="00544B0F">
        <w:rPr>
          <w:sz w:val="28"/>
          <w:szCs w:val="28"/>
        </w:rPr>
        <w:t xml:space="preserve">               a)</w:t>
      </w:r>
      <w:r>
        <w:rPr>
          <w:sz w:val="28"/>
          <w:szCs w:val="28"/>
        </w:rPr>
        <w:t xml:space="preserve"> Silgi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b)Kalem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c) Nasreddin Hoca Fıkra Kitabı</w:t>
      </w:r>
    </w:p>
    <w:p w:rsidR="003D6704" w:rsidRDefault="003D6704" w:rsidP="008337DE">
      <w:pPr>
        <w:rPr>
          <w:sz w:val="28"/>
          <w:szCs w:val="28"/>
        </w:rPr>
      </w:pPr>
      <w:r w:rsidRPr="00ED1C51">
        <w:rPr>
          <w:b/>
          <w:bCs/>
          <w:color w:val="0070C0"/>
          <w:sz w:val="28"/>
          <w:szCs w:val="28"/>
        </w:rPr>
        <w:t xml:space="preserve">      13.</w:t>
      </w:r>
      <w:r>
        <w:rPr>
          <w:sz w:val="28"/>
          <w:szCs w:val="28"/>
        </w:rPr>
        <w:t xml:space="preserve"> Aşağıdakilerden hangisi okulumuzda bulunan bir bölüm </w:t>
      </w:r>
      <w:r w:rsidRPr="00ED1C51">
        <w:rPr>
          <w:sz w:val="28"/>
          <w:szCs w:val="28"/>
          <w:u w:val="single"/>
        </w:rPr>
        <w:t>değildir?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</w:t>
      </w:r>
    </w:p>
    <w:p w:rsidR="003D6704" w:rsidRDefault="003D6704" w:rsidP="008337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a) Müdür Odası                b) Kantin                          c) Ameliyat Odası </w:t>
      </w:r>
    </w:p>
    <w:p w:rsidR="003D6704" w:rsidRDefault="003D6704" w:rsidP="008337DE">
      <w:pPr>
        <w:rPr>
          <w:sz w:val="28"/>
          <w:szCs w:val="28"/>
        </w:rPr>
      </w:pPr>
      <w:r w:rsidRPr="00ED1C51">
        <w:rPr>
          <w:b/>
          <w:bCs/>
          <w:color w:val="0070C0"/>
          <w:sz w:val="28"/>
          <w:szCs w:val="28"/>
        </w:rPr>
        <w:t xml:space="preserve">       14.</w:t>
      </w:r>
      <w:r>
        <w:rPr>
          <w:sz w:val="28"/>
          <w:szCs w:val="28"/>
        </w:rPr>
        <w:t xml:space="preserve"> Aşağıdaki öğrencilerden hangisinin söylediği kişisel bakımımızla ilgilidir?</w:t>
      </w:r>
    </w:p>
    <w:p w:rsidR="003D6704" w:rsidRDefault="003D6704" w:rsidP="008337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a) Parmak kaldırarak söz almalıyız.</w:t>
      </w:r>
    </w:p>
    <w:p w:rsidR="003D6704" w:rsidRDefault="003D6704" w:rsidP="008337DE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b) Sık sık banyo yapmalıyız.</w:t>
      </w:r>
    </w:p>
    <w:p w:rsidR="003D6704" w:rsidRDefault="003D6704" w:rsidP="008337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c) Sınıfta gürültü yapmamalıyız. </w:t>
      </w:r>
    </w:p>
    <w:p w:rsidR="003D6704" w:rsidRDefault="003D6704" w:rsidP="008337DE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3511E">
        <w:rPr>
          <w:b/>
          <w:bCs/>
          <w:color w:val="0070C0"/>
          <w:sz w:val="28"/>
          <w:szCs w:val="28"/>
        </w:rPr>
        <w:t>15.</w:t>
      </w:r>
      <w:r>
        <w:rPr>
          <w:b/>
          <w:bCs/>
          <w:color w:val="0070C0"/>
          <w:sz w:val="28"/>
          <w:szCs w:val="28"/>
        </w:rPr>
        <w:t xml:space="preserve"> </w:t>
      </w:r>
      <w:r w:rsidRPr="005F5E36">
        <w:rPr>
          <w:sz w:val="28"/>
          <w:szCs w:val="28"/>
        </w:rPr>
        <w:t>‘Atatürk bin sekiz yüz seksen bir yılında …………doğdu.’</w:t>
      </w:r>
    </w:p>
    <w:p w:rsidR="003D6704" w:rsidRDefault="003D6704" w:rsidP="008337DE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Cümlesinde noktalı yere hangi şehir gelmelidir?</w:t>
      </w:r>
    </w:p>
    <w:p w:rsidR="003D6704" w:rsidRDefault="003D6704" w:rsidP="005F5E36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5F5E36">
        <w:rPr>
          <w:sz w:val="28"/>
          <w:szCs w:val="28"/>
        </w:rPr>
        <w:t>Ankara’da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b) Çorum’da</w:t>
      </w:r>
      <w:r>
        <w:rPr>
          <w:sz w:val="28"/>
          <w:szCs w:val="28"/>
        </w:rPr>
        <w:tab/>
        <w:t xml:space="preserve">              c) Selanik’te</w:t>
      </w:r>
    </w:p>
    <w:p w:rsidR="003D6704" w:rsidRDefault="003D6704" w:rsidP="00F464C6">
      <w:pPr>
        <w:rPr>
          <w:sz w:val="28"/>
          <w:szCs w:val="28"/>
        </w:rPr>
      </w:pPr>
      <w:r w:rsidRPr="006C40AF">
        <w:rPr>
          <w:b/>
          <w:bCs/>
          <w:color w:val="0070C0"/>
          <w:sz w:val="28"/>
          <w:szCs w:val="28"/>
        </w:rPr>
        <w:t xml:space="preserve">        16</w:t>
      </w:r>
      <w:r w:rsidRPr="006C40AF">
        <w:rPr>
          <w:sz w:val="28"/>
          <w:szCs w:val="28"/>
        </w:rPr>
        <w:t>.  Cumhuriyetimizin kurucusunun soyadı nedir?</w:t>
      </w:r>
    </w:p>
    <w:p w:rsidR="003D6704" w:rsidRDefault="003D6704" w:rsidP="00F464C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a)Mustafa                       b) Kemal                               c)Atatürk</w:t>
      </w:r>
    </w:p>
    <w:p w:rsidR="003D6704" w:rsidRDefault="003D6704" w:rsidP="00F464C6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64661C">
        <w:rPr>
          <w:b/>
          <w:bCs/>
          <w:color w:val="0070C0"/>
          <w:sz w:val="28"/>
          <w:szCs w:val="28"/>
        </w:rPr>
        <w:t>17</w:t>
      </w:r>
      <w:r>
        <w:rPr>
          <w:b/>
          <w:bCs/>
          <w:color w:val="0070C0"/>
          <w:sz w:val="28"/>
          <w:szCs w:val="28"/>
        </w:rPr>
        <w:t>.</w:t>
      </w:r>
      <w:r w:rsidRPr="0064661C">
        <w:rPr>
          <w:sz w:val="28"/>
          <w:szCs w:val="28"/>
        </w:rPr>
        <w:t xml:space="preserve"> Beden Eğitimi dersinde aşağıdaki malzemelerden hangisini kullanmayız</w:t>
      </w:r>
      <w:r>
        <w:rPr>
          <w:sz w:val="28"/>
          <w:szCs w:val="28"/>
        </w:rPr>
        <w:t xml:space="preserve"> ?</w:t>
      </w:r>
    </w:p>
    <w:p w:rsidR="003D6704" w:rsidRDefault="003D6704" w:rsidP="00F464C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a) Abaküs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b) Top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c) Voleybol Filesi</w:t>
      </w:r>
    </w:p>
    <w:p w:rsidR="003D6704" w:rsidRDefault="003D6704" w:rsidP="00F464C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3D6704" w:rsidRDefault="003D6704" w:rsidP="00F464C6">
      <w:pPr>
        <w:rPr>
          <w:sz w:val="28"/>
          <w:szCs w:val="28"/>
        </w:rPr>
      </w:pPr>
    </w:p>
    <w:p w:rsidR="003D6704" w:rsidRDefault="003D6704" w:rsidP="00F464C6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975A0">
        <w:rPr>
          <w:b/>
          <w:bCs/>
          <w:color w:val="0070C0"/>
          <w:sz w:val="28"/>
          <w:szCs w:val="28"/>
        </w:rPr>
        <w:t>18.</w:t>
      </w:r>
      <w:r>
        <w:rPr>
          <w:sz w:val="28"/>
          <w:szCs w:val="28"/>
        </w:rPr>
        <w:t xml:space="preserve"> Ahmet, sıra arkadaşı Hüseyin kalemini evde unutunca ne yapmalıdır?</w:t>
      </w:r>
    </w:p>
    <w:p w:rsidR="003D6704" w:rsidRDefault="003D6704" w:rsidP="00F464C6">
      <w:pPr>
        <w:rPr>
          <w:sz w:val="28"/>
          <w:szCs w:val="28"/>
        </w:rPr>
      </w:pPr>
      <w:r>
        <w:rPr>
          <w:sz w:val="28"/>
          <w:szCs w:val="28"/>
        </w:rPr>
        <w:t xml:space="preserve">      a) Fazla kalemi varsa vermelidir.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Ona kızmalıdır.</w:t>
      </w:r>
    </w:p>
    <w:p w:rsidR="003D6704" w:rsidRDefault="003D6704" w:rsidP="00F464C6">
      <w:pPr>
        <w:rPr>
          <w:sz w:val="28"/>
          <w:szCs w:val="28"/>
        </w:rPr>
      </w:pPr>
      <w:r>
        <w:rPr>
          <w:sz w:val="28"/>
          <w:szCs w:val="28"/>
        </w:rPr>
        <w:t xml:space="preserve">      c) Fazla kalemi varsa bile vermemelidir.</w:t>
      </w:r>
    </w:p>
    <w:p w:rsidR="003D6704" w:rsidRDefault="003D6704" w:rsidP="00F464C6">
      <w:pPr>
        <w:rPr>
          <w:b/>
          <w:bCs/>
          <w:color w:val="0070C0"/>
          <w:sz w:val="28"/>
          <w:szCs w:val="28"/>
        </w:rPr>
      </w:pPr>
      <w:r w:rsidRPr="009975A0">
        <w:rPr>
          <w:b/>
          <w:bCs/>
          <w:color w:val="0070C0"/>
          <w:sz w:val="28"/>
          <w:szCs w:val="28"/>
        </w:rPr>
        <w:t xml:space="preserve">  </w:t>
      </w:r>
    </w:p>
    <w:p w:rsidR="003D6704" w:rsidRDefault="003D6704" w:rsidP="00F464C6">
      <w:pPr>
        <w:rPr>
          <w:sz w:val="28"/>
          <w:szCs w:val="28"/>
        </w:rPr>
      </w:pPr>
      <w:r w:rsidRPr="009975A0">
        <w:rPr>
          <w:b/>
          <w:bCs/>
          <w:color w:val="0070C0"/>
          <w:sz w:val="28"/>
          <w:szCs w:val="28"/>
        </w:rPr>
        <w:t xml:space="preserve">   19.</w:t>
      </w:r>
      <w:r>
        <w:rPr>
          <w:sz w:val="28"/>
          <w:szCs w:val="28"/>
        </w:rPr>
        <w:t xml:space="preserve"> Okul çantasının içinde aşağıdakilerden hangisi yer almaz?</w:t>
      </w:r>
    </w:p>
    <w:p w:rsidR="003D6704" w:rsidRDefault="003D6704" w:rsidP="00F464C6">
      <w:pPr>
        <w:rPr>
          <w:sz w:val="28"/>
          <w:szCs w:val="28"/>
        </w:rPr>
      </w:pPr>
      <w:r>
        <w:rPr>
          <w:sz w:val="28"/>
          <w:szCs w:val="28"/>
        </w:rPr>
        <w:t xml:space="preserve">      a) Kalem-Silgi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>b) Ekmek</w:t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  <w:t xml:space="preserve">     c) Kitaplarımız</w:t>
      </w:r>
    </w:p>
    <w:p w:rsidR="003D6704" w:rsidRDefault="003D6704" w:rsidP="00F464C6">
      <w:pPr>
        <w:rPr>
          <w:sz w:val="28"/>
          <w:szCs w:val="28"/>
        </w:rPr>
      </w:pPr>
    </w:p>
    <w:p w:rsidR="003D6704" w:rsidRDefault="003D6704" w:rsidP="00F464C6">
      <w:pPr>
        <w:rPr>
          <w:sz w:val="28"/>
          <w:szCs w:val="28"/>
        </w:rPr>
      </w:pPr>
      <w:r w:rsidRPr="00B25A25">
        <w:rPr>
          <w:b/>
          <w:bCs/>
          <w:color w:val="0070C0"/>
          <w:sz w:val="28"/>
          <w:szCs w:val="28"/>
        </w:rPr>
        <w:t xml:space="preserve">    20.</w:t>
      </w:r>
      <w:r>
        <w:rPr>
          <w:b/>
          <w:bCs/>
          <w:color w:val="0070C0"/>
          <w:sz w:val="28"/>
          <w:szCs w:val="28"/>
        </w:rPr>
        <w:t xml:space="preserve"> </w:t>
      </w:r>
      <w:r w:rsidRPr="00B25A25">
        <w:rPr>
          <w:sz w:val="28"/>
          <w:szCs w:val="28"/>
        </w:rPr>
        <w:t xml:space="preserve">Yol, inşaat ve baraj yapan meslekteki insanlar ne iş yapıyor olabilir </w:t>
      </w:r>
      <w:r>
        <w:rPr>
          <w:sz w:val="28"/>
          <w:szCs w:val="28"/>
        </w:rPr>
        <w:t>?</w:t>
      </w:r>
    </w:p>
    <w:p w:rsidR="003D6704" w:rsidRDefault="003D6704" w:rsidP="00F464C6">
      <w:pPr>
        <w:rPr>
          <w:sz w:val="28"/>
          <w:szCs w:val="28"/>
        </w:rPr>
      </w:pPr>
      <w:r>
        <w:rPr>
          <w:sz w:val="28"/>
          <w:szCs w:val="28"/>
        </w:rPr>
        <w:t xml:space="preserve">      a) Doktor                                 b) Yufkacı                       c) İnşaat Mühendisi</w:t>
      </w:r>
    </w:p>
    <w:p w:rsidR="003D6704" w:rsidRDefault="003D6704" w:rsidP="00F464C6">
      <w:pPr>
        <w:rPr>
          <w:sz w:val="28"/>
          <w:szCs w:val="28"/>
        </w:rPr>
      </w:pPr>
    </w:p>
    <w:p w:rsidR="003D6704" w:rsidRDefault="003D6704" w:rsidP="00F464C6">
      <w:pPr>
        <w:rPr>
          <w:sz w:val="28"/>
          <w:szCs w:val="28"/>
        </w:rPr>
      </w:pPr>
    </w:p>
    <w:p w:rsidR="003D6704" w:rsidRDefault="003D6704" w:rsidP="00F464C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Başarılar</w:t>
      </w:r>
    </w:p>
    <w:p w:rsidR="003D6704" w:rsidRDefault="003D6704" w:rsidP="00F464C6">
      <w:pPr>
        <w:rPr>
          <w:sz w:val="28"/>
          <w:szCs w:val="28"/>
        </w:rPr>
      </w:pPr>
    </w:p>
    <w:p w:rsidR="003D6704" w:rsidRDefault="003D6704" w:rsidP="00F464C6">
      <w:pPr>
        <w:rPr>
          <w:sz w:val="28"/>
          <w:szCs w:val="28"/>
        </w:rPr>
      </w:pPr>
    </w:p>
    <w:p w:rsidR="003D6704" w:rsidRDefault="003D6704" w:rsidP="00F464C6">
      <w:pPr>
        <w:rPr>
          <w:sz w:val="28"/>
          <w:szCs w:val="28"/>
        </w:rPr>
      </w:pPr>
    </w:p>
    <w:p w:rsidR="003D6704" w:rsidRDefault="003D6704" w:rsidP="00F464C6">
      <w:pPr>
        <w:rPr>
          <w:sz w:val="28"/>
          <w:szCs w:val="28"/>
        </w:rPr>
      </w:pPr>
    </w:p>
    <w:p w:rsidR="003D6704" w:rsidRDefault="003D6704" w:rsidP="00F464C6">
      <w:pPr>
        <w:rPr>
          <w:sz w:val="28"/>
          <w:szCs w:val="28"/>
        </w:rPr>
      </w:pPr>
    </w:p>
    <w:p w:rsidR="003D6704" w:rsidRDefault="003D6704" w:rsidP="00F464C6">
      <w:pPr>
        <w:rPr>
          <w:sz w:val="28"/>
          <w:szCs w:val="28"/>
        </w:rPr>
      </w:pPr>
    </w:p>
    <w:p w:rsidR="003D6704" w:rsidRDefault="003D6704" w:rsidP="00F464C6">
      <w:pPr>
        <w:rPr>
          <w:sz w:val="28"/>
          <w:szCs w:val="28"/>
        </w:rPr>
      </w:pPr>
    </w:p>
    <w:p w:rsidR="003D6704" w:rsidRDefault="003D6704" w:rsidP="00F464C6">
      <w:pPr>
        <w:rPr>
          <w:sz w:val="28"/>
          <w:szCs w:val="28"/>
        </w:rPr>
      </w:pPr>
    </w:p>
    <w:p w:rsidR="003D6704" w:rsidRPr="00355BAE" w:rsidRDefault="003D6704" w:rsidP="00F464C6">
      <w:pPr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55BAE">
        <w:rPr>
          <w:sz w:val="20"/>
          <w:szCs w:val="20"/>
        </w:rPr>
        <w:t>P.Y.</w:t>
      </w:r>
    </w:p>
    <w:p w:rsidR="003D6704" w:rsidRDefault="003D6704" w:rsidP="00F775EF">
      <w:pPr>
        <w:pStyle w:val="Heading2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Adı Soyadı :</w:t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  <w:t>Sınıfı:</w:t>
      </w:r>
    </w:p>
    <w:p w:rsidR="003D6704" w:rsidRPr="00F464C6" w:rsidRDefault="003D6704" w:rsidP="00F775EF">
      <w:pPr>
        <w:pStyle w:val="Heading2"/>
        <w:rPr>
          <w:rFonts w:cs="Times New Roman"/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BENİM EŞSİZ YUVAM</w:t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</w:p>
    <w:p w:rsidR="003D6704" w:rsidRDefault="003D6704" w:rsidP="00F775EF">
      <w:pPr>
        <w:pStyle w:val="Heading2"/>
        <w:rPr>
          <w:color w:val="002060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64C6">
        <w:rPr>
          <w:color w:val="002060"/>
        </w:rPr>
        <w:t xml:space="preserve">HAYAT BİLGİSİ </w:t>
      </w:r>
      <w:r>
        <w:rPr>
          <w:color w:val="002060"/>
        </w:rPr>
        <w:t xml:space="preserve">SEVİYE BELİRLEME </w:t>
      </w:r>
      <w:r w:rsidRPr="00F464C6">
        <w:rPr>
          <w:color w:val="002060"/>
        </w:rPr>
        <w:t xml:space="preserve"> SINAVI </w:t>
      </w:r>
      <w:r>
        <w:rPr>
          <w:color w:val="002060"/>
        </w:rPr>
        <w:t>2</w:t>
      </w:r>
    </w:p>
    <w:p w:rsidR="003D6704" w:rsidRDefault="003D6704" w:rsidP="00F775EF"/>
    <w:p w:rsidR="003D6704" w:rsidRDefault="003D6704" w:rsidP="00F775EF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F775EF">
        <w:rPr>
          <w:sz w:val="28"/>
          <w:szCs w:val="28"/>
        </w:rPr>
        <w:t>Tavukların yuvası aşağıdakilerden hangisidir?</w:t>
      </w:r>
    </w:p>
    <w:p w:rsidR="003D6704" w:rsidRDefault="003D6704" w:rsidP="00F775EF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F775EF">
        <w:rPr>
          <w:sz w:val="28"/>
          <w:szCs w:val="28"/>
        </w:rPr>
        <w:t>Ahır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b) Ağıl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c)Kümes</w:t>
      </w:r>
    </w:p>
    <w:p w:rsidR="003D6704" w:rsidRDefault="003D6704" w:rsidP="00F775EF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Yuvaları ile eşleştirilmiş hayvanların eşleştirmelerinden hangisi </w:t>
      </w:r>
      <w:r w:rsidRPr="00F775EF">
        <w:rPr>
          <w:sz w:val="28"/>
          <w:szCs w:val="28"/>
          <w:u w:val="single"/>
        </w:rPr>
        <w:t>yanlıştır?</w:t>
      </w:r>
    </w:p>
    <w:p w:rsidR="003D6704" w:rsidRDefault="003D6704" w:rsidP="00F775EF">
      <w:pPr>
        <w:pStyle w:val="ListParagraph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Kuş-Yuva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Köpek-Kulübe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c)Koyun-Akvaryum</w:t>
      </w:r>
    </w:p>
    <w:p w:rsidR="003D6704" w:rsidRDefault="003D6704" w:rsidP="00DE6D52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DE6D52">
        <w:rPr>
          <w:sz w:val="28"/>
          <w:szCs w:val="28"/>
        </w:rPr>
        <w:t>Aşağıdaki hayvanlardan hangisi evcil hayvan değildir?</w:t>
      </w:r>
    </w:p>
    <w:p w:rsidR="003D6704" w:rsidRDefault="003D6704" w:rsidP="00DE6D52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Kedi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b)Tilki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c)At</w:t>
      </w:r>
    </w:p>
    <w:p w:rsidR="003D6704" w:rsidRDefault="003D6704" w:rsidP="00AC694D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CA42FB">
        <w:rPr>
          <w:sz w:val="28"/>
          <w:szCs w:val="28"/>
        </w:rPr>
        <w:t>Arıların yaşadıkları yuva aşağıdakilerden hangisidir?</w:t>
      </w:r>
    </w:p>
    <w:p w:rsidR="003D6704" w:rsidRDefault="003D6704" w:rsidP="00CA42FB">
      <w:pPr>
        <w:pStyle w:val="ListParagraph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Akvaryum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b)Kovan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c)Ağıl</w:t>
      </w:r>
    </w:p>
    <w:p w:rsidR="003D6704" w:rsidRDefault="003D6704" w:rsidP="00F907DA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F907DA">
        <w:rPr>
          <w:sz w:val="28"/>
          <w:szCs w:val="28"/>
        </w:rPr>
        <w:t>Aşağıdaki hayvanlardan hangisi ot ile beslenir?</w:t>
      </w:r>
    </w:p>
    <w:p w:rsidR="003D6704" w:rsidRDefault="003D6704" w:rsidP="00F907DA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F907DA">
        <w:rPr>
          <w:sz w:val="28"/>
          <w:szCs w:val="28"/>
        </w:rPr>
        <w:t>Aslan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b)Panter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c)İnek</w:t>
      </w:r>
    </w:p>
    <w:p w:rsidR="003D6704" w:rsidRDefault="003D6704" w:rsidP="00F907DA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Aşağıdaki hayvanlardan hangisi  ormanda yaşamaz?_</w:t>
      </w:r>
    </w:p>
    <w:p w:rsidR="003D6704" w:rsidRPr="001940D0" w:rsidRDefault="003D6704" w:rsidP="00F907DA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1940D0">
        <w:rPr>
          <w:sz w:val="28"/>
          <w:szCs w:val="28"/>
        </w:rPr>
        <w:t>Fil</w:t>
      </w:r>
      <w:r w:rsidRPr="001940D0">
        <w:rPr>
          <w:sz w:val="28"/>
          <w:szCs w:val="28"/>
        </w:rPr>
        <w:tab/>
      </w:r>
      <w:r w:rsidRPr="001940D0">
        <w:rPr>
          <w:sz w:val="28"/>
          <w:szCs w:val="28"/>
        </w:rPr>
        <w:tab/>
      </w:r>
      <w:r w:rsidRPr="001940D0">
        <w:rPr>
          <w:sz w:val="28"/>
          <w:szCs w:val="28"/>
        </w:rPr>
        <w:tab/>
      </w:r>
      <w:r w:rsidRPr="001940D0">
        <w:rPr>
          <w:sz w:val="28"/>
          <w:szCs w:val="28"/>
        </w:rPr>
        <w:tab/>
        <w:t>b)Geyik</w:t>
      </w:r>
      <w:r w:rsidRPr="001940D0">
        <w:rPr>
          <w:sz w:val="28"/>
          <w:szCs w:val="28"/>
        </w:rPr>
        <w:tab/>
      </w:r>
      <w:r w:rsidRPr="001940D0">
        <w:rPr>
          <w:sz w:val="28"/>
          <w:szCs w:val="28"/>
        </w:rPr>
        <w:tab/>
      </w:r>
      <w:r w:rsidRPr="001940D0">
        <w:rPr>
          <w:sz w:val="28"/>
          <w:szCs w:val="28"/>
        </w:rPr>
        <w:tab/>
        <w:t>c) Balina</w:t>
      </w:r>
    </w:p>
    <w:p w:rsidR="003D6704" w:rsidRDefault="003D6704" w:rsidP="001940D0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1940D0">
        <w:rPr>
          <w:sz w:val="28"/>
          <w:szCs w:val="28"/>
        </w:rPr>
        <w:t>İçerisinde ailemiz ile ilgili fotoğrafların yer aldığı dosyaya ne ad verilir?</w:t>
      </w:r>
    </w:p>
    <w:p w:rsidR="003D6704" w:rsidRDefault="003D6704" w:rsidP="00214FE5">
      <w:pPr>
        <w:pStyle w:val="ListParagraph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Aile Bütçesi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Aile Albümü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Aile Günlüğü</w:t>
      </w:r>
    </w:p>
    <w:p w:rsidR="003D6704" w:rsidRDefault="003D6704" w:rsidP="00214FE5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Aşağıdakilerden hangisi aile üyelerimizden biridir?</w:t>
      </w:r>
    </w:p>
    <w:p w:rsidR="003D6704" w:rsidRDefault="003D6704" w:rsidP="00214FE5">
      <w:pPr>
        <w:pStyle w:val="ListParagraph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Öğretmenimiz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Kardeşimiz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Mahalle Bakkalı</w:t>
      </w:r>
    </w:p>
    <w:p w:rsidR="003D6704" w:rsidRDefault="003D6704" w:rsidP="00214FE5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Ailemizin gelir giderini oluşturan listeye ne ad verilir?</w:t>
      </w:r>
    </w:p>
    <w:p w:rsidR="003D6704" w:rsidRDefault="003D6704" w:rsidP="00214FE5">
      <w:pPr>
        <w:pStyle w:val="ListParagraph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Aile albümü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 Aile Bütçesi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Aile Giderleri</w:t>
      </w:r>
    </w:p>
    <w:p w:rsidR="003D6704" w:rsidRDefault="003D6704" w:rsidP="00D5784B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 Aşağıdaki eşyalardan hangisi elektrikle çalışan ev eşyasıdır?</w:t>
      </w:r>
    </w:p>
    <w:p w:rsidR="003D6704" w:rsidRDefault="003D6704" w:rsidP="00D5784B">
      <w:pPr>
        <w:pStyle w:val="ListParagraph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Koltuk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Yatak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Televizyon</w:t>
      </w:r>
    </w:p>
    <w:p w:rsidR="003D6704" w:rsidRDefault="003D6704" w:rsidP="006744FE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 Anne-Arkadaş-Baba-Hala</w:t>
      </w:r>
    </w:p>
    <w:p w:rsidR="003D6704" w:rsidRPr="006744FE" w:rsidRDefault="003D6704" w:rsidP="006744FE">
      <w:pPr>
        <w:ind w:left="284"/>
        <w:rPr>
          <w:sz w:val="28"/>
          <w:szCs w:val="28"/>
          <w:u w:val="single"/>
        </w:rPr>
      </w:pPr>
      <w:r w:rsidRPr="006744FE">
        <w:rPr>
          <w:sz w:val="28"/>
          <w:szCs w:val="28"/>
          <w:u w:val="single"/>
        </w:rPr>
        <w:t>Yukarıdakilerden hangisi ailemizden biri değildir?</w:t>
      </w:r>
    </w:p>
    <w:p w:rsidR="003D6704" w:rsidRDefault="003D6704" w:rsidP="006744FE">
      <w:pPr>
        <w:pStyle w:val="ListParagraph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Anne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Hala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Arkadaş</w:t>
      </w:r>
    </w:p>
    <w:p w:rsidR="003D6704" w:rsidRDefault="003D6704" w:rsidP="006744FE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 İnsanların barınaklarına ne ad verilir?</w:t>
      </w:r>
    </w:p>
    <w:p w:rsidR="003D6704" w:rsidRDefault="003D6704" w:rsidP="006744FE">
      <w:pPr>
        <w:pStyle w:val="ListParagraph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Ev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Okul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Oda</w:t>
      </w:r>
    </w:p>
    <w:p w:rsidR="003D6704" w:rsidRDefault="003D6704" w:rsidP="006E47F5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 ‘Mehmet’e ninesi her gece masal anlatır, halası da ödevlerine yardımcı   olurdu.’</w:t>
      </w: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  <w:r>
        <w:rPr>
          <w:sz w:val="28"/>
          <w:szCs w:val="28"/>
        </w:rPr>
        <w:t>Mehmet’in ailesi nasıl bir ailedir?</w:t>
      </w:r>
    </w:p>
    <w:p w:rsidR="003D6704" w:rsidRDefault="003D6704" w:rsidP="006E47F5">
      <w:pPr>
        <w:pStyle w:val="ListParagraph"/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Geniş Aile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Çekirdek Aile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İki Kişilik Aile</w:t>
      </w:r>
    </w:p>
    <w:p w:rsidR="003D6704" w:rsidRDefault="003D6704" w:rsidP="001F56CB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 Aşağıdaki eşyalardan hangisi ailece ortak kullandığımız bir eşyadır?</w:t>
      </w:r>
    </w:p>
    <w:p w:rsidR="003D6704" w:rsidRDefault="003D6704" w:rsidP="001F56CB">
      <w:pPr>
        <w:pStyle w:val="ListParagraph"/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 xml:space="preserve">Okul Çantası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Tarak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Ütü</w:t>
      </w:r>
    </w:p>
    <w:p w:rsidR="003D6704" w:rsidRDefault="003D6704" w:rsidP="001F56CB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 Murat, evlerine konuk </w:t>
      </w:r>
      <w:r w:rsidRPr="006B7DC0">
        <w:rPr>
          <w:sz w:val="28"/>
          <w:szCs w:val="28"/>
          <w:u w:val="single"/>
        </w:rPr>
        <w:t xml:space="preserve">geldiğinde </w:t>
      </w:r>
      <w:r>
        <w:rPr>
          <w:sz w:val="28"/>
          <w:szCs w:val="28"/>
        </w:rPr>
        <w:t xml:space="preserve"> ne derse doğru olur?</w:t>
      </w:r>
    </w:p>
    <w:p w:rsidR="003D6704" w:rsidRPr="001F56CB" w:rsidRDefault="003D6704" w:rsidP="001F56CB">
      <w:pPr>
        <w:pStyle w:val="ListParagraph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Hoş geldiniz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Güle güle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Hoşçakalın</w:t>
      </w: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Başarılar</w:t>
      </w: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Pr="006B7DC0" w:rsidRDefault="003D6704" w:rsidP="006E47F5">
      <w:pPr>
        <w:pStyle w:val="ListParagraph"/>
        <w:ind w:left="644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  <w:r w:rsidRPr="006B7DC0">
        <w:t>P.Y.</w:t>
      </w:r>
    </w:p>
    <w:p w:rsidR="003D6704" w:rsidRDefault="003D6704" w:rsidP="006F61A4">
      <w:pPr>
        <w:pStyle w:val="Heading2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Adı Soyadı :</w:t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  <w:t>Sınıfı:</w:t>
      </w:r>
    </w:p>
    <w:p w:rsidR="003D6704" w:rsidRPr="00F464C6" w:rsidRDefault="003D6704" w:rsidP="006F61A4">
      <w:pPr>
        <w:pStyle w:val="Heading2"/>
        <w:rPr>
          <w:rFonts w:cs="Times New Roman"/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DÜN, BUGÜN, YARIN</w:t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</w:p>
    <w:p w:rsidR="003D6704" w:rsidRDefault="003D6704" w:rsidP="006F61A4">
      <w:pPr>
        <w:pStyle w:val="Heading2"/>
        <w:rPr>
          <w:color w:val="002060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64C6">
        <w:rPr>
          <w:color w:val="002060"/>
        </w:rPr>
        <w:t xml:space="preserve">HAYAT BİLGİSİ </w:t>
      </w:r>
      <w:r>
        <w:rPr>
          <w:color w:val="002060"/>
        </w:rPr>
        <w:t>SEVİYE BELİRLEME-3</w:t>
      </w:r>
      <w:r w:rsidRPr="00F464C6">
        <w:rPr>
          <w:color w:val="002060"/>
        </w:rPr>
        <w:t xml:space="preserve"> SINAVI </w:t>
      </w:r>
      <w:r>
        <w:rPr>
          <w:color w:val="002060"/>
        </w:rPr>
        <w:t>3</w:t>
      </w:r>
    </w:p>
    <w:p w:rsidR="003D6704" w:rsidRDefault="003D6704" w:rsidP="006F61A4">
      <w:pPr>
        <w:rPr>
          <w:b/>
          <w:bCs/>
          <w:color w:val="0070C0"/>
          <w:sz w:val="28"/>
          <w:szCs w:val="28"/>
        </w:rPr>
      </w:pPr>
    </w:p>
    <w:p w:rsidR="003D6704" w:rsidRDefault="003D6704" w:rsidP="006F61A4">
      <w:pPr>
        <w:pStyle w:val="ListParagraph"/>
        <w:numPr>
          <w:ilvl w:val="0"/>
          <w:numId w:val="22"/>
        </w:numPr>
        <w:rPr>
          <w:sz w:val="28"/>
          <w:szCs w:val="28"/>
        </w:rPr>
      </w:pPr>
      <w:r w:rsidRPr="006F61A4">
        <w:rPr>
          <w:sz w:val="28"/>
          <w:szCs w:val="28"/>
        </w:rPr>
        <w:t>Aşağıdaki hangi özelliğimiz büyüdükçe değişir?</w:t>
      </w:r>
    </w:p>
    <w:p w:rsidR="003D6704" w:rsidRDefault="003D6704" w:rsidP="006F61A4">
      <w:pPr>
        <w:pStyle w:val="ListParagraph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 xml:space="preserve"> Kilomuz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b)  Cinsiyetimiz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Adımız</w:t>
      </w:r>
    </w:p>
    <w:p w:rsidR="003D6704" w:rsidRPr="006F61A4" w:rsidRDefault="003D6704" w:rsidP="006F61A4">
      <w:pPr>
        <w:pStyle w:val="ListParagraph"/>
        <w:numPr>
          <w:ilvl w:val="0"/>
          <w:numId w:val="22"/>
        </w:numPr>
        <w:rPr>
          <w:b/>
          <w:bCs/>
          <w:color w:val="0070C0"/>
          <w:sz w:val="28"/>
          <w:szCs w:val="28"/>
        </w:rPr>
      </w:pPr>
      <w:r w:rsidRPr="006F61A4">
        <w:rPr>
          <w:sz w:val="28"/>
          <w:szCs w:val="28"/>
        </w:rPr>
        <w:t>Cumhuriyet ne zaman ilan edilmiştir?</w:t>
      </w:r>
      <w:r w:rsidRPr="006F61A4">
        <w:rPr>
          <w:b/>
          <w:bCs/>
          <w:color w:val="0070C0"/>
          <w:sz w:val="28"/>
          <w:szCs w:val="28"/>
        </w:rPr>
        <w:tab/>
      </w:r>
      <w:r w:rsidRPr="006F61A4">
        <w:rPr>
          <w:b/>
          <w:bCs/>
          <w:color w:val="0070C0"/>
          <w:sz w:val="28"/>
          <w:szCs w:val="28"/>
        </w:rPr>
        <w:tab/>
      </w:r>
      <w:r w:rsidRPr="006F61A4">
        <w:rPr>
          <w:b/>
          <w:bCs/>
          <w:color w:val="0070C0"/>
          <w:sz w:val="28"/>
          <w:szCs w:val="28"/>
        </w:rPr>
        <w:tab/>
      </w:r>
    </w:p>
    <w:p w:rsidR="003D6704" w:rsidRPr="007D15C0" w:rsidRDefault="003D6704" w:rsidP="007D15C0">
      <w:pPr>
        <w:pStyle w:val="ListParagraph"/>
        <w:numPr>
          <w:ilvl w:val="0"/>
          <w:numId w:val="25"/>
        </w:numPr>
        <w:rPr>
          <w:sz w:val="28"/>
          <w:szCs w:val="28"/>
        </w:rPr>
      </w:pPr>
      <w:r w:rsidRPr="007D15C0">
        <w:rPr>
          <w:sz w:val="28"/>
          <w:szCs w:val="28"/>
        </w:rPr>
        <w:t>19 Mayıs 1919’da</w:t>
      </w:r>
    </w:p>
    <w:p w:rsidR="003D6704" w:rsidRPr="007D15C0" w:rsidRDefault="003D6704" w:rsidP="007D15C0">
      <w:pPr>
        <w:pStyle w:val="ListParagraph"/>
        <w:numPr>
          <w:ilvl w:val="0"/>
          <w:numId w:val="25"/>
        </w:numPr>
        <w:rPr>
          <w:sz w:val="28"/>
          <w:szCs w:val="28"/>
        </w:rPr>
      </w:pPr>
      <w:r w:rsidRPr="007D15C0">
        <w:rPr>
          <w:sz w:val="28"/>
          <w:szCs w:val="28"/>
        </w:rPr>
        <w:t>29 Ekim 1923’te</w:t>
      </w:r>
    </w:p>
    <w:p w:rsidR="003D6704" w:rsidRPr="007D15C0" w:rsidRDefault="003D6704" w:rsidP="007D15C0">
      <w:pPr>
        <w:pStyle w:val="ListParagraph"/>
        <w:numPr>
          <w:ilvl w:val="0"/>
          <w:numId w:val="25"/>
        </w:numPr>
        <w:rPr>
          <w:color w:val="0070C0"/>
          <w:sz w:val="28"/>
          <w:szCs w:val="28"/>
        </w:rPr>
      </w:pPr>
      <w:r w:rsidRPr="007D15C0">
        <w:rPr>
          <w:sz w:val="28"/>
          <w:szCs w:val="28"/>
        </w:rPr>
        <w:t>12 Mart 1921’de</w:t>
      </w:r>
    </w:p>
    <w:p w:rsidR="003D6704" w:rsidRDefault="003D6704" w:rsidP="007D15C0">
      <w:pPr>
        <w:pStyle w:val="ListParagraph"/>
        <w:numPr>
          <w:ilvl w:val="0"/>
          <w:numId w:val="22"/>
        </w:numPr>
        <w:rPr>
          <w:sz w:val="28"/>
          <w:szCs w:val="28"/>
        </w:rPr>
      </w:pPr>
      <w:r w:rsidRPr="007D15C0">
        <w:rPr>
          <w:sz w:val="28"/>
          <w:szCs w:val="28"/>
        </w:rPr>
        <w:t>Aşağıdakilerden hangisi gün adıdır?</w:t>
      </w:r>
      <w:r w:rsidRPr="007D15C0">
        <w:rPr>
          <w:sz w:val="28"/>
          <w:szCs w:val="28"/>
        </w:rPr>
        <w:tab/>
      </w:r>
    </w:p>
    <w:p w:rsidR="003D6704" w:rsidRDefault="003D6704" w:rsidP="007D15C0">
      <w:pPr>
        <w:pStyle w:val="ListParagraph"/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>Ağustos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b) Ekim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 Salı</w:t>
      </w:r>
    </w:p>
    <w:p w:rsidR="003D6704" w:rsidRDefault="003D6704" w:rsidP="00EA0FD3">
      <w:pPr>
        <w:pStyle w:val="ListParagraph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Aşağıdaki ifadelerden hangisi ‘yapılmış,  bitmiş’ bir durumu belirtir?</w:t>
      </w:r>
    </w:p>
    <w:p w:rsidR="003D6704" w:rsidRDefault="003D6704" w:rsidP="00EA0FD3">
      <w:pPr>
        <w:pStyle w:val="ListParagraph"/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Dün gezmeye gittik.</w:t>
      </w:r>
    </w:p>
    <w:p w:rsidR="003D6704" w:rsidRDefault="003D6704" w:rsidP="00EA0FD3">
      <w:pPr>
        <w:pStyle w:val="ListParagraph"/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Yarın pazara gideceğim.</w:t>
      </w:r>
    </w:p>
    <w:p w:rsidR="003D6704" w:rsidRDefault="003D6704" w:rsidP="00EA0FD3">
      <w:pPr>
        <w:pStyle w:val="ListParagraph"/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O, bugün gelecek.</w:t>
      </w:r>
    </w:p>
    <w:p w:rsidR="003D6704" w:rsidRDefault="003D6704" w:rsidP="00EA0FD3">
      <w:pPr>
        <w:pStyle w:val="ListParagraph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Ali yeni bir bisiklet alacağını söylüyor.</w:t>
      </w:r>
    </w:p>
    <w:p w:rsidR="003D6704" w:rsidRDefault="003D6704" w:rsidP="00EA0FD3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‘Ali bisikleti hangi zamanda alacakmış ?’</w:t>
      </w:r>
    </w:p>
    <w:p w:rsidR="003D6704" w:rsidRDefault="003D6704" w:rsidP="00426B08">
      <w:pPr>
        <w:pStyle w:val="ListParagraph"/>
        <w:numPr>
          <w:ilvl w:val="0"/>
          <w:numId w:val="28"/>
        </w:numPr>
        <w:rPr>
          <w:sz w:val="28"/>
          <w:szCs w:val="28"/>
        </w:rPr>
      </w:pPr>
      <w:r>
        <w:rPr>
          <w:sz w:val="28"/>
          <w:szCs w:val="28"/>
        </w:rPr>
        <w:t xml:space="preserve">Geçmiş Zaman </w:t>
      </w:r>
      <w:r>
        <w:rPr>
          <w:sz w:val="28"/>
          <w:szCs w:val="28"/>
        </w:rPr>
        <w:tab/>
        <w:t xml:space="preserve">         b) Şimdiki Zaman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Gelecek Zaman</w:t>
      </w:r>
    </w:p>
    <w:p w:rsidR="003D6704" w:rsidRDefault="003D6704" w:rsidP="008675FB">
      <w:pPr>
        <w:pStyle w:val="ListParagraph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‘Bir varmış, bir yokmuş’ ifadesi hangi zamandan söz etmektedir?</w:t>
      </w:r>
    </w:p>
    <w:p w:rsidR="003D6704" w:rsidRDefault="003D6704" w:rsidP="008675FB">
      <w:pPr>
        <w:pStyle w:val="ListParagraph"/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>Gelecek Zaman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b) Şimdiki  Zaman</w:t>
      </w:r>
      <w:r>
        <w:rPr>
          <w:sz w:val="28"/>
          <w:szCs w:val="28"/>
        </w:rPr>
        <w:tab/>
        <w:t xml:space="preserve"> c) Geçmiş Zaman</w:t>
      </w:r>
    </w:p>
    <w:p w:rsidR="003D6704" w:rsidRDefault="003D6704" w:rsidP="00F66AC6">
      <w:pPr>
        <w:pStyle w:val="ListParagraph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Aşağıdaki gök cisimlerinden hangisini gündüz görebiliriz?</w:t>
      </w:r>
    </w:p>
    <w:p w:rsidR="003D6704" w:rsidRDefault="003D6704" w:rsidP="00F66AC6">
      <w:pPr>
        <w:pStyle w:val="ListParagraph"/>
        <w:numPr>
          <w:ilvl w:val="0"/>
          <w:numId w:val="30"/>
        </w:numPr>
        <w:rPr>
          <w:sz w:val="28"/>
          <w:szCs w:val="28"/>
        </w:rPr>
      </w:pPr>
      <w:r>
        <w:rPr>
          <w:sz w:val="28"/>
          <w:szCs w:val="28"/>
        </w:rPr>
        <w:t>Güneş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b) Ay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Yıldızlar</w:t>
      </w:r>
    </w:p>
    <w:p w:rsidR="003D6704" w:rsidRDefault="003D6704" w:rsidP="006B2FB4">
      <w:pPr>
        <w:pStyle w:val="ListParagraph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Mevsimler nasıl oluşmaktadır?</w:t>
      </w:r>
    </w:p>
    <w:p w:rsidR="003D6704" w:rsidRDefault="003D6704" w:rsidP="006B2FB4">
      <w:pPr>
        <w:pStyle w:val="ListParagraph"/>
        <w:numPr>
          <w:ilvl w:val="0"/>
          <w:numId w:val="31"/>
        </w:numPr>
        <w:rPr>
          <w:sz w:val="28"/>
          <w:szCs w:val="28"/>
        </w:rPr>
      </w:pPr>
      <w:r>
        <w:rPr>
          <w:sz w:val="28"/>
          <w:szCs w:val="28"/>
        </w:rPr>
        <w:t xml:space="preserve"> Dünyanın, Güneş etrafında dönmesiyle.</w:t>
      </w:r>
    </w:p>
    <w:p w:rsidR="003D6704" w:rsidRDefault="003D6704" w:rsidP="006B2FB4">
      <w:pPr>
        <w:pStyle w:val="ListParagraph"/>
        <w:numPr>
          <w:ilvl w:val="0"/>
          <w:numId w:val="31"/>
        </w:numPr>
        <w:rPr>
          <w:sz w:val="28"/>
          <w:szCs w:val="28"/>
        </w:rPr>
      </w:pPr>
      <w:r>
        <w:rPr>
          <w:sz w:val="28"/>
          <w:szCs w:val="28"/>
        </w:rPr>
        <w:t>Dünyanın, kendi etrafında dönmesiyle.</w:t>
      </w:r>
    </w:p>
    <w:p w:rsidR="003D6704" w:rsidRPr="006B2FB4" w:rsidRDefault="003D6704" w:rsidP="006B2FB4">
      <w:pPr>
        <w:pStyle w:val="ListParagraph"/>
        <w:numPr>
          <w:ilvl w:val="0"/>
          <w:numId w:val="31"/>
        </w:numPr>
        <w:rPr>
          <w:sz w:val="28"/>
          <w:szCs w:val="28"/>
        </w:rPr>
      </w:pPr>
      <w:r>
        <w:rPr>
          <w:sz w:val="28"/>
          <w:szCs w:val="28"/>
        </w:rPr>
        <w:t>Hiçbiri</w:t>
      </w:r>
    </w:p>
    <w:p w:rsidR="003D6704" w:rsidRPr="006F61A4" w:rsidRDefault="003D6704" w:rsidP="006F61A4">
      <w:pPr>
        <w:ind w:left="720"/>
        <w:rPr>
          <w:color w:val="0070C0"/>
          <w:sz w:val="28"/>
          <w:szCs w:val="28"/>
        </w:rPr>
      </w:pPr>
      <w:r w:rsidRPr="006F61A4">
        <w:rPr>
          <w:color w:val="0070C0"/>
          <w:sz w:val="28"/>
          <w:szCs w:val="28"/>
        </w:rPr>
        <w:tab/>
      </w:r>
      <w:r w:rsidRPr="006F61A4">
        <w:rPr>
          <w:color w:val="0070C0"/>
          <w:sz w:val="28"/>
          <w:szCs w:val="28"/>
        </w:rPr>
        <w:tab/>
      </w:r>
      <w:r w:rsidRPr="006F61A4">
        <w:rPr>
          <w:color w:val="0070C0"/>
          <w:sz w:val="28"/>
          <w:szCs w:val="28"/>
        </w:rPr>
        <w:tab/>
      </w:r>
      <w:r w:rsidRPr="006F61A4">
        <w:rPr>
          <w:color w:val="0070C0"/>
          <w:sz w:val="28"/>
          <w:szCs w:val="28"/>
        </w:rPr>
        <w:tab/>
      </w:r>
    </w:p>
    <w:p w:rsidR="003D6704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Pr="006744FE" w:rsidRDefault="003D6704" w:rsidP="006E47F5">
      <w:pPr>
        <w:pStyle w:val="ListParagraph"/>
        <w:ind w:left="644"/>
        <w:rPr>
          <w:sz w:val="28"/>
          <w:szCs w:val="28"/>
        </w:rPr>
      </w:pPr>
    </w:p>
    <w:p w:rsidR="003D6704" w:rsidRPr="006744FE" w:rsidRDefault="003D6704" w:rsidP="006744FE">
      <w:pPr>
        <w:rPr>
          <w:sz w:val="28"/>
          <w:szCs w:val="28"/>
        </w:rPr>
      </w:pPr>
    </w:p>
    <w:p w:rsidR="003D6704" w:rsidRPr="00D5784B" w:rsidRDefault="003D6704" w:rsidP="00D5784B">
      <w:pPr>
        <w:ind w:left="284"/>
        <w:rPr>
          <w:sz w:val="28"/>
          <w:szCs w:val="28"/>
        </w:rPr>
      </w:pPr>
    </w:p>
    <w:p w:rsidR="003D6704" w:rsidRDefault="003D6704" w:rsidP="00F464C6">
      <w:pPr>
        <w:rPr>
          <w:sz w:val="28"/>
          <w:szCs w:val="28"/>
        </w:rPr>
      </w:pPr>
    </w:p>
    <w:p w:rsidR="003D6704" w:rsidRPr="006C40AF" w:rsidRDefault="003D6704" w:rsidP="00F464C6"/>
    <w:sectPr w:rsidR="003D6704" w:rsidRPr="006C40AF" w:rsidSect="00550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92A67"/>
    <w:multiLevelType w:val="hybridMultilevel"/>
    <w:tmpl w:val="AD5A0460"/>
    <w:lvl w:ilvl="0" w:tplc="79EE0CF0">
      <w:start w:val="1"/>
      <w:numFmt w:val="lowerLetter"/>
      <w:lvlText w:val="%1)"/>
      <w:lvlJc w:val="left"/>
      <w:pPr>
        <w:ind w:left="1365" w:hanging="360"/>
      </w:pPr>
      <w:rPr>
        <w:rFonts w:hint="default"/>
        <w:b w:val="0"/>
        <w:bCs w:val="0"/>
        <w:color w:val="auto"/>
      </w:rPr>
    </w:lvl>
    <w:lvl w:ilvl="1" w:tplc="041F0019">
      <w:start w:val="1"/>
      <w:numFmt w:val="lowerLetter"/>
      <w:lvlText w:val="%2."/>
      <w:lvlJc w:val="left"/>
      <w:pPr>
        <w:ind w:left="2085" w:hanging="360"/>
      </w:pPr>
    </w:lvl>
    <w:lvl w:ilvl="2" w:tplc="041F001B">
      <w:start w:val="1"/>
      <w:numFmt w:val="lowerRoman"/>
      <w:lvlText w:val="%3."/>
      <w:lvlJc w:val="right"/>
      <w:pPr>
        <w:ind w:left="2805" w:hanging="180"/>
      </w:pPr>
    </w:lvl>
    <w:lvl w:ilvl="3" w:tplc="041F000F">
      <w:start w:val="1"/>
      <w:numFmt w:val="decimal"/>
      <w:lvlText w:val="%4."/>
      <w:lvlJc w:val="left"/>
      <w:pPr>
        <w:ind w:left="3525" w:hanging="360"/>
      </w:pPr>
    </w:lvl>
    <w:lvl w:ilvl="4" w:tplc="041F0019">
      <w:start w:val="1"/>
      <w:numFmt w:val="lowerLetter"/>
      <w:lvlText w:val="%5."/>
      <w:lvlJc w:val="left"/>
      <w:pPr>
        <w:ind w:left="4245" w:hanging="360"/>
      </w:pPr>
    </w:lvl>
    <w:lvl w:ilvl="5" w:tplc="041F001B">
      <w:start w:val="1"/>
      <w:numFmt w:val="lowerRoman"/>
      <w:lvlText w:val="%6."/>
      <w:lvlJc w:val="right"/>
      <w:pPr>
        <w:ind w:left="4965" w:hanging="180"/>
      </w:pPr>
    </w:lvl>
    <w:lvl w:ilvl="6" w:tplc="041F000F">
      <w:start w:val="1"/>
      <w:numFmt w:val="decimal"/>
      <w:lvlText w:val="%7."/>
      <w:lvlJc w:val="left"/>
      <w:pPr>
        <w:ind w:left="5685" w:hanging="360"/>
      </w:pPr>
    </w:lvl>
    <w:lvl w:ilvl="7" w:tplc="041F0019">
      <w:start w:val="1"/>
      <w:numFmt w:val="lowerLetter"/>
      <w:lvlText w:val="%8."/>
      <w:lvlJc w:val="left"/>
      <w:pPr>
        <w:ind w:left="6405" w:hanging="360"/>
      </w:pPr>
    </w:lvl>
    <w:lvl w:ilvl="8" w:tplc="041F001B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05512A0D"/>
    <w:multiLevelType w:val="hybridMultilevel"/>
    <w:tmpl w:val="E21E4854"/>
    <w:lvl w:ilvl="0" w:tplc="1FD48FC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8DF7AC5"/>
    <w:multiLevelType w:val="hybridMultilevel"/>
    <w:tmpl w:val="4ED0D892"/>
    <w:lvl w:ilvl="0" w:tplc="22E2B4FA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B9570D"/>
    <w:multiLevelType w:val="hybridMultilevel"/>
    <w:tmpl w:val="84E83478"/>
    <w:lvl w:ilvl="0" w:tplc="10BE881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D646AE"/>
    <w:multiLevelType w:val="hybridMultilevel"/>
    <w:tmpl w:val="7C1EECF2"/>
    <w:lvl w:ilvl="0" w:tplc="D21E6A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0D26339"/>
    <w:multiLevelType w:val="hybridMultilevel"/>
    <w:tmpl w:val="97725F90"/>
    <w:lvl w:ilvl="0" w:tplc="16A2CD5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F6281C"/>
    <w:multiLevelType w:val="hybridMultilevel"/>
    <w:tmpl w:val="01906EFE"/>
    <w:lvl w:ilvl="0" w:tplc="CFC077B6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80" w:hanging="360"/>
      </w:pPr>
    </w:lvl>
    <w:lvl w:ilvl="2" w:tplc="041F001B">
      <w:start w:val="1"/>
      <w:numFmt w:val="lowerRoman"/>
      <w:lvlText w:val="%3."/>
      <w:lvlJc w:val="right"/>
      <w:pPr>
        <w:ind w:left="2100" w:hanging="180"/>
      </w:pPr>
    </w:lvl>
    <w:lvl w:ilvl="3" w:tplc="041F000F">
      <w:start w:val="1"/>
      <w:numFmt w:val="decimal"/>
      <w:lvlText w:val="%4."/>
      <w:lvlJc w:val="left"/>
      <w:pPr>
        <w:ind w:left="2820" w:hanging="360"/>
      </w:pPr>
    </w:lvl>
    <w:lvl w:ilvl="4" w:tplc="041F0019">
      <w:start w:val="1"/>
      <w:numFmt w:val="lowerLetter"/>
      <w:lvlText w:val="%5."/>
      <w:lvlJc w:val="left"/>
      <w:pPr>
        <w:ind w:left="3540" w:hanging="360"/>
      </w:pPr>
    </w:lvl>
    <w:lvl w:ilvl="5" w:tplc="041F001B">
      <w:start w:val="1"/>
      <w:numFmt w:val="lowerRoman"/>
      <w:lvlText w:val="%6."/>
      <w:lvlJc w:val="right"/>
      <w:pPr>
        <w:ind w:left="4260" w:hanging="180"/>
      </w:pPr>
    </w:lvl>
    <w:lvl w:ilvl="6" w:tplc="041F000F">
      <w:start w:val="1"/>
      <w:numFmt w:val="decimal"/>
      <w:lvlText w:val="%7."/>
      <w:lvlJc w:val="left"/>
      <w:pPr>
        <w:ind w:left="4980" w:hanging="360"/>
      </w:pPr>
    </w:lvl>
    <w:lvl w:ilvl="7" w:tplc="041F0019">
      <w:start w:val="1"/>
      <w:numFmt w:val="lowerLetter"/>
      <w:lvlText w:val="%8."/>
      <w:lvlJc w:val="left"/>
      <w:pPr>
        <w:ind w:left="5700" w:hanging="360"/>
      </w:pPr>
    </w:lvl>
    <w:lvl w:ilvl="8" w:tplc="041F001B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A983803"/>
    <w:multiLevelType w:val="hybridMultilevel"/>
    <w:tmpl w:val="B27E016C"/>
    <w:lvl w:ilvl="0" w:tplc="74D23E6A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80" w:hanging="360"/>
      </w:pPr>
    </w:lvl>
    <w:lvl w:ilvl="2" w:tplc="041F001B">
      <w:start w:val="1"/>
      <w:numFmt w:val="lowerRoman"/>
      <w:lvlText w:val="%3."/>
      <w:lvlJc w:val="right"/>
      <w:pPr>
        <w:ind w:left="2100" w:hanging="180"/>
      </w:pPr>
    </w:lvl>
    <w:lvl w:ilvl="3" w:tplc="041F000F">
      <w:start w:val="1"/>
      <w:numFmt w:val="decimal"/>
      <w:lvlText w:val="%4."/>
      <w:lvlJc w:val="left"/>
      <w:pPr>
        <w:ind w:left="2820" w:hanging="360"/>
      </w:pPr>
    </w:lvl>
    <w:lvl w:ilvl="4" w:tplc="041F0019">
      <w:start w:val="1"/>
      <w:numFmt w:val="lowerLetter"/>
      <w:lvlText w:val="%5."/>
      <w:lvlJc w:val="left"/>
      <w:pPr>
        <w:ind w:left="3540" w:hanging="360"/>
      </w:pPr>
    </w:lvl>
    <w:lvl w:ilvl="5" w:tplc="041F001B">
      <w:start w:val="1"/>
      <w:numFmt w:val="lowerRoman"/>
      <w:lvlText w:val="%6."/>
      <w:lvlJc w:val="right"/>
      <w:pPr>
        <w:ind w:left="4260" w:hanging="180"/>
      </w:pPr>
    </w:lvl>
    <w:lvl w:ilvl="6" w:tplc="041F000F">
      <w:start w:val="1"/>
      <w:numFmt w:val="decimal"/>
      <w:lvlText w:val="%7."/>
      <w:lvlJc w:val="left"/>
      <w:pPr>
        <w:ind w:left="4980" w:hanging="360"/>
      </w:pPr>
    </w:lvl>
    <w:lvl w:ilvl="7" w:tplc="041F0019">
      <w:start w:val="1"/>
      <w:numFmt w:val="lowerLetter"/>
      <w:lvlText w:val="%8."/>
      <w:lvlJc w:val="left"/>
      <w:pPr>
        <w:ind w:left="5700" w:hanging="360"/>
      </w:pPr>
    </w:lvl>
    <w:lvl w:ilvl="8" w:tplc="041F001B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2E970918"/>
    <w:multiLevelType w:val="hybridMultilevel"/>
    <w:tmpl w:val="7166E348"/>
    <w:lvl w:ilvl="0" w:tplc="EA66DEF8">
      <w:start w:val="1"/>
      <w:numFmt w:val="lowerLetter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EF821E7"/>
    <w:multiLevelType w:val="hybridMultilevel"/>
    <w:tmpl w:val="5B2E551E"/>
    <w:lvl w:ilvl="0" w:tplc="A17452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A260BEA"/>
    <w:multiLevelType w:val="hybridMultilevel"/>
    <w:tmpl w:val="58A4EAFC"/>
    <w:lvl w:ilvl="0" w:tplc="B2D4F74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D7D2220"/>
    <w:multiLevelType w:val="hybridMultilevel"/>
    <w:tmpl w:val="3BDCD1C4"/>
    <w:lvl w:ilvl="0" w:tplc="89B205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B33D6F"/>
    <w:multiLevelType w:val="hybridMultilevel"/>
    <w:tmpl w:val="4BB6DB9E"/>
    <w:lvl w:ilvl="0" w:tplc="2B64E7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8264EF"/>
    <w:multiLevelType w:val="hybridMultilevel"/>
    <w:tmpl w:val="0122DF6A"/>
    <w:lvl w:ilvl="0" w:tplc="E84C43C4">
      <w:start w:val="1"/>
      <w:numFmt w:val="lowerLetter"/>
      <w:lvlText w:val="%1)"/>
      <w:lvlJc w:val="left"/>
      <w:pPr>
        <w:ind w:left="97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95" w:hanging="360"/>
      </w:pPr>
    </w:lvl>
    <w:lvl w:ilvl="2" w:tplc="041F001B">
      <w:start w:val="1"/>
      <w:numFmt w:val="lowerRoman"/>
      <w:lvlText w:val="%3."/>
      <w:lvlJc w:val="right"/>
      <w:pPr>
        <w:ind w:left="2415" w:hanging="180"/>
      </w:pPr>
    </w:lvl>
    <w:lvl w:ilvl="3" w:tplc="041F000F">
      <w:start w:val="1"/>
      <w:numFmt w:val="decimal"/>
      <w:lvlText w:val="%4."/>
      <w:lvlJc w:val="left"/>
      <w:pPr>
        <w:ind w:left="3135" w:hanging="360"/>
      </w:pPr>
    </w:lvl>
    <w:lvl w:ilvl="4" w:tplc="041F0019">
      <w:start w:val="1"/>
      <w:numFmt w:val="lowerLetter"/>
      <w:lvlText w:val="%5."/>
      <w:lvlJc w:val="left"/>
      <w:pPr>
        <w:ind w:left="3855" w:hanging="360"/>
      </w:pPr>
    </w:lvl>
    <w:lvl w:ilvl="5" w:tplc="041F001B">
      <w:start w:val="1"/>
      <w:numFmt w:val="lowerRoman"/>
      <w:lvlText w:val="%6."/>
      <w:lvlJc w:val="right"/>
      <w:pPr>
        <w:ind w:left="4575" w:hanging="180"/>
      </w:pPr>
    </w:lvl>
    <w:lvl w:ilvl="6" w:tplc="041F000F">
      <w:start w:val="1"/>
      <w:numFmt w:val="decimal"/>
      <w:lvlText w:val="%7."/>
      <w:lvlJc w:val="left"/>
      <w:pPr>
        <w:ind w:left="5295" w:hanging="360"/>
      </w:pPr>
    </w:lvl>
    <w:lvl w:ilvl="7" w:tplc="041F0019">
      <w:start w:val="1"/>
      <w:numFmt w:val="lowerLetter"/>
      <w:lvlText w:val="%8."/>
      <w:lvlJc w:val="left"/>
      <w:pPr>
        <w:ind w:left="6015" w:hanging="360"/>
      </w:pPr>
    </w:lvl>
    <w:lvl w:ilvl="8" w:tplc="041F001B">
      <w:start w:val="1"/>
      <w:numFmt w:val="lowerRoman"/>
      <w:lvlText w:val="%9."/>
      <w:lvlJc w:val="right"/>
      <w:pPr>
        <w:ind w:left="6735" w:hanging="180"/>
      </w:pPr>
    </w:lvl>
  </w:abstractNum>
  <w:abstractNum w:abstractNumId="14">
    <w:nsid w:val="42C13782"/>
    <w:multiLevelType w:val="hybridMultilevel"/>
    <w:tmpl w:val="5CB89728"/>
    <w:lvl w:ilvl="0" w:tplc="68281D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7067E1A"/>
    <w:multiLevelType w:val="hybridMultilevel"/>
    <w:tmpl w:val="3FF613A2"/>
    <w:lvl w:ilvl="0" w:tplc="9324480C">
      <w:start w:val="1"/>
      <w:numFmt w:val="decimal"/>
      <w:lvlText w:val="%1."/>
      <w:lvlJc w:val="left"/>
      <w:pPr>
        <w:ind w:left="720" w:hanging="360"/>
      </w:pPr>
      <w:rPr>
        <w:b/>
        <w:bCs/>
        <w:color w:val="0070C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292619"/>
    <w:multiLevelType w:val="hybridMultilevel"/>
    <w:tmpl w:val="BB4254D0"/>
    <w:lvl w:ilvl="0" w:tplc="6436C8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7F1999"/>
    <w:multiLevelType w:val="hybridMultilevel"/>
    <w:tmpl w:val="AB6CB974"/>
    <w:lvl w:ilvl="0" w:tplc="0AA826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1666EB"/>
    <w:multiLevelType w:val="hybridMultilevel"/>
    <w:tmpl w:val="502C3C1C"/>
    <w:lvl w:ilvl="0" w:tplc="3E6E64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962651"/>
    <w:multiLevelType w:val="hybridMultilevel"/>
    <w:tmpl w:val="A2ECB720"/>
    <w:lvl w:ilvl="0" w:tplc="B9C094CE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color w:val="0070C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4FB6B78"/>
    <w:multiLevelType w:val="hybridMultilevel"/>
    <w:tmpl w:val="DABCDEB2"/>
    <w:lvl w:ilvl="0" w:tplc="25A6BC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7547BBC"/>
    <w:multiLevelType w:val="hybridMultilevel"/>
    <w:tmpl w:val="814251C2"/>
    <w:lvl w:ilvl="0" w:tplc="01A68A84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80" w:hanging="360"/>
      </w:pPr>
    </w:lvl>
    <w:lvl w:ilvl="2" w:tplc="041F001B">
      <w:start w:val="1"/>
      <w:numFmt w:val="lowerRoman"/>
      <w:lvlText w:val="%3."/>
      <w:lvlJc w:val="right"/>
      <w:pPr>
        <w:ind w:left="2400" w:hanging="180"/>
      </w:pPr>
    </w:lvl>
    <w:lvl w:ilvl="3" w:tplc="041F000F">
      <w:start w:val="1"/>
      <w:numFmt w:val="decimal"/>
      <w:lvlText w:val="%4."/>
      <w:lvlJc w:val="left"/>
      <w:pPr>
        <w:ind w:left="3120" w:hanging="360"/>
      </w:pPr>
    </w:lvl>
    <w:lvl w:ilvl="4" w:tplc="041F0019">
      <w:start w:val="1"/>
      <w:numFmt w:val="lowerLetter"/>
      <w:lvlText w:val="%5."/>
      <w:lvlJc w:val="left"/>
      <w:pPr>
        <w:ind w:left="3840" w:hanging="360"/>
      </w:pPr>
    </w:lvl>
    <w:lvl w:ilvl="5" w:tplc="041F001B">
      <w:start w:val="1"/>
      <w:numFmt w:val="lowerRoman"/>
      <w:lvlText w:val="%6."/>
      <w:lvlJc w:val="right"/>
      <w:pPr>
        <w:ind w:left="4560" w:hanging="180"/>
      </w:pPr>
    </w:lvl>
    <w:lvl w:ilvl="6" w:tplc="041F000F">
      <w:start w:val="1"/>
      <w:numFmt w:val="decimal"/>
      <w:lvlText w:val="%7."/>
      <w:lvlJc w:val="left"/>
      <w:pPr>
        <w:ind w:left="5280" w:hanging="360"/>
      </w:pPr>
    </w:lvl>
    <w:lvl w:ilvl="7" w:tplc="041F0019">
      <w:start w:val="1"/>
      <w:numFmt w:val="lowerLetter"/>
      <w:lvlText w:val="%8."/>
      <w:lvlJc w:val="left"/>
      <w:pPr>
        <w:ind w:left="6000" w:hanging="360"/>
      </w:pPr>
    </w:lvl>
    <w:lvl w:ilvl="8" w:tplc="041F001B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584F0E0B"/>
    <w:multiLevelType w:val="hybridMultilevel"/>
    <w:tmpl w:val="DACE9012"/>
    <w:lvl w:ilvl="0" w:tplc="BD120D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887281"/>
    <w:multiLevelType w:val="hybridMultilevel"/>
    <w:tmpl w:val="63A63140"/>
    <w:lvl w:ilvl="0" w:tplc="149E37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4C05BED"/>
    <w:multiLevelType w:val="hybridMultilevel"/>
    <w:tmpl w:val="16A41462"/>
    <w:lvl w:ilvl="0" w:tplc="949225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8265790"/>
    <w:multiLevelType w:val="hybridMultilevel"/>
    <w:tmpl w:val="4FA4BC08"/>
    <w:lvl w:ilvl="0" w:tplc="B79A0A44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80" w:hanging="360"/>
      </w:pPr>
    </w:lvl>
    <w:lvl w:ilvl="2" w:tplc="041F001B">
      <w:start w:val="1"/>
      <w:numFmt w:val="lowerRoman"/>
      <w:lvlText w:val="%3."/>
      <w:lvlJc w:val="right"/>
      <w:pPr>
        <w:ind w:left="2100" w:hanging="180"/>
      </w:pPr>
    </w:lvl>
    <w:lvl w:ilvl="3" w:tplc="041F000F">
      <w:start w:val="1"/>
      <w:numFmt w:val="decimal"/>
      <w:lvlText w:val="%4."/>
      <w:lvlJc w:val="left"/>
      <w:pPr>
        <w:ind w:left="2820" w:hanging="360"/>
      </w:pPr>
    </w:lvl>
    <w:lvl w:ilvl="4" w:tplc="041F0019">
      <w:start w:val="1"/>
      <w:numFmt w:val="lowerLetter"/>
      <w:lvlText w:val="%5."/>
      <w:lvlJc w:val="left"/>
      <w:pPr>
        <w:ind w:left="3540" w:hanging="360"/>
      </w:pPr>
    </w:lvl>
    <w:lvl w:ilvl="5" w:tplc="041F001B">
      <w:start w:val="1"/>
      <w:numFmt w:val="lowerRoman"/>
      <w:lvlText w:val="%6."/>
      <w:lvlJc w:val="right"/>
      <w:pPr>
        <w:ind w:left="4260" w:hanging="180"/>
      </w:pPr>
    </w:lvl>
    <w:lvl w:ilvl="6" w:tplc="041F000F">
      <w:start w:val="1"/>
      <w:numFmt w:val="decimal"/>
      <w:lvlText w:val="%7."/>
      <w:lvlJc w:val="left"/>
      <w:pPr>
        <w:ind w:left="4980" w:hanging="360"/>
      </w:pPr>
    </w:lvl>
    <w:lvl w:ilvl="7" w:tplc="041F0019">
      <w:start w:val="1"/>
      <w:numFmt w:val="lowerLetter"/>
      <w:lvlText w:val="%8."/>
      <w:lvlJc w:val="left"/>
      <w:pPr>
        <w:ind w:left="5700" w:hanging="360"/>
      </w:pPr>
    </w:lvl>
    <w:lvl w:ilvl="8" w:tplc="041F001B">
      <w:start w:val="1"/>
      <w:numFmt w:val="lowerRoman"/>
      <w:lvlText w:val="%9."/>
      <w:lvlJc w:val="right"/>
      <w:pPr>
        <w:ind w:left="6420" w:hanging="180"/>
      </w:pPr>
    </w:lvl>
  </w:abstractNum>
  <w:abstractNum w:abstractNumId="26">
    <w:nsid w:val="77A41D26"/>
    <w:multiLevelType w:val="hybridMultilevel"/>
    <w:tmpl w:val="4718C11E"/>
    <w:lvl w:ilvl="0" w:tplc="D92AB3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89E076D"/>
    <w:multiLevelType w:val="hybridMultilevel"/>
    <w:tmpl w:val="A872990E"/>
    <w:lvl w:ilvl="0" w:tplc="6D0CDF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A5B483D"/>
    <w:multiLevelType w:val="hybridMultilevel"/>
    <w:tmpl w:val="EA88E422"/>
    <w:lvl w:ilvl="0" w:tplc="5864684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E7804CB"/>
    <w:multiLevelType w:val="hybridMultilevel"/>
    <w:tmpl w:val="EBC205E6"/>
    <w:lvl w:ilvl="0" w:tplc="98AC9AA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FB924B5"/>
    <w:multiLevelType w:val="hybridMultilevel"/>
    <w:tmpl w:val="C394BFDC"/>
    <w:lvl w:ilvl="0" w:tplc="A67C8F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8"/>
  </w:num>
  <w:num w:numId="3">
    <w:abstractNumId w:val="21"/>
  </w:num>
  <w:num w:numId="4">
    <w:abstractNumId w:val="13"/>
  </w:num>
  <w:num w:numId="5">
    <w:abstractNumId w:val="0"/>
  </w:num>
  <w:num w:numId="6">
    <w:abstractNumId w:val="19"/>
  </w:num>
  <w:num w:numId="7">
    <w:abstractNumId w:val="5"/>
  </w:num>
  <w:num w:numId="8">
    <w:abstractNumId w:val="9"/>
  </w:num>
  <w:num w:numId="9">
    <w:abstractNumId w:val="4"/>
  </w:num>
  <w:num w:numId="10">
    <w:abstractNumId w:val="1"/>
  </w:num>
  <w:num w:numId="11">
    <w:abstractNumId w:val="26"/>
  </w:num>
  <w:num w:numId="12">
    <w:abstractNumId w:val="20"/>
  </w:num>
  <w:num w:numId="13">
    <w:abstractNumId w:val="6"/>
  </w:num>
  <w:num w:numId="14">
    <w:abstractNumId w:val="7"/>
  </w:num>
  <w:num w:numId="15">
    <w:abstractNumId w:val="3"/>
  </w:num>
  <w:num w:numId="16">
    <w:abstractNumId w:val="10"/>
  </w:num>
  <w:num w:numId="17">
    <w:abstractNumId w:val="29"/>
  </w:num>
  <w:num w:numId="18">
    <w:abstractNumId w:val="27"/>
  </w:num>
  <w:num w:numId="19">
    <w:abstractNumId w:val="25"/>
  </w:num>
  <w:num w:numId="20">
    <w:abstractNumId w:val="14"/>
  </w:num>
  <w:num w:numId="21">
    <w:abstractNumId w:val="28"/>
  </w:num>
  <w:num w:numId="22">
    <w:abstractNumId w:val="17"/>
  </w:num>
  <w:num w:numId="23">
    <w:abstractNumId w:val="22"/>
  </w:num>
  <w:num w:numId="24">
    <w:abstractNumId w:val="18"/>
  </w:num>
  <w:num w:numId="25">
    <w:abstractNumId w:val="2"/>
  </w:num>
  <w:num w:numId="26">
    <w:abstractNumId w:val="30"/>
  </w:num>
  <w:num w:numId="27">
    <w:abstractNumId w:val="16"/>
  </w:num>
  <w:num w:numId="28">
    <w:abstractNumId w:val="23"/>
  </w:num>
  <w:num w:numId="29">
    <w:abstractNumId w:val="24"/>
  </w:num>
  <w:num w:numId="30">
    <w:abstractNumId w:val="12"/>
  </w:num>
  <w:num w:numId="3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64C6"/>
    <w:rsid w:val="000E73D4"/>
    <w:rsid w:val="001940D0"/>
    <w:rsid w:val="001F56CB"/>
    <w:rsid w:val="00214FE5"/>
    <w:rsid w:val="0023511E"/>
    <w:rsid w:val="002D12AE"/>
    <w:rsid w:val="00305606"/>
    <w:rsid w:val="00355BAE"/>
    <w:rsid w:val="00367697"/>
    <w:rsid w:val="003A2179"/>
    <w:rsid w:val="003D6704"/>
    <w:rsid w:val="00426B08"/>
    <w:rsid w:val="004B2384"/>
    <w:rsid w:val="00544B0F"/>
    <w:rsid w:val="00550F3A"/>
    <w:rsid w:val="0057447B"/>
    <w:rsid w:val="005A198B"/>
    <w:rsid w:val="005C3798"/>
    <w:rsid w:val="005F5E36"/>
    <w:rsid w:val="0064661C"/>
    <w:rsid w:val="006744FE"/>
    <w:rsid w:val="006A02F2"/>
    <w:rsid w:val="006B2FB4"/>
    <w:rsid w:val="006B7DC0"/>
    <w:rsid w:val="006C40AF"/>
    <w:rsid w:val="006E47F5"/>
    <w:rsid w:val="006F61A4"/>
    <w:rsid w:val="007D15C0"/>
    <w:rsid w:val="008337DE"/>
    <w:rsid w:val="0085720A"/>
    <w:rsid w:val="008675FB"/>
    <w:rsid w:val="008F3DA5"/>
    <w:rsid w:val="00975C64"/>
    <w:rsid w:val="009975A0"/>
    <w:rsid w:val="00A8501B"/>
    <w:rsid w:val="00AC694D"/>
    <w:rsid w:val="00B25A25"/>
    <w:rsid w:val="00B518D4"/>
    <w:rsid w:val="00CA42FB"/>
    <w:rsid w:val="00CE1182"/>
    <w:rsid w:val="00D5784B"/>
    <w:rsid w:val="00D6387C"/>
    <w:rsid w:val="00DE4A78"/>
    <w:rsid w:val="00DE6D52"/>
    <w:rsid w:val="00E06358"/>
    <w:rsid w:val="00EA0FD3"/>
    <w:rsid w:val="00ED1C51"/>
    <w:rsid w:val="00F464C6"/>
    <w:rsid w:val="00F66AC6"/>
    <w:rsid w:val="00F7415D"/>
    <w:rsid w:val="00F775EF"/>
    <w:rsid w:val="00F90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F3A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464C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464C6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464C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464C6"/>
    <w:rPr>
      <w:rFonts w:ascii="Cambria" w:hAnsi="Cambria" w:cs="Cambria"/>
      <w:b/>
      <w:bCs/>
      <w:color w:val="4F81BD"/>
      <w:sz w:val="26"/>
      <w:szCs w:val="26"/>
    </w:rPr>
  </w:style>
  <w:style w:type="paragraph" w:styleId="Title">
    <w:name w:val="Title"/>
    <w:basedOn w:val="Normal"/>
    <w:next w:val="Normal"/>
    <w:link w:val="TitleChar"/>
    <w:uiPriority w:val="99"/>
    <w:qFormat/>
    <w:rsid w:val="00F464C6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F464C6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99"/>
    <w:qFormat/>
    <w:rsid w:val="00F464C6"/>
    <w:pPr>
      <w:ind w:left="720"/>
    </w:pPr>
  </w:style>
  <w:style w:type="character" w:styleId="Hyperlink">
    <w:name w:val="Hyperlink"/>
    <w:basedOn w:val="DefaultParagraphFont"/>
    <w:uiPriority w:val="99"/>
    <w:rsid w:val="003676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37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201</TotalTime>
  <Pages>8</Pages>
  <Words>915</Words>
  <Characters>5219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edanur</cp:lastModifiedBy>
  <cp:revision>32</cp:revision>
  <dcterms:created xsi:type="dcterms:W3CDTF">2012-07-04T20:12:00Z</dcterms:created>
  <dcterms:modified xsi:type="dcterms:W3CDTF">2013-08-08T07:16:00Z</dcterms:modified>
  <cp:category>www.sorubak.com</cp:category>
</cp:coreProperties>
</file>