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F7C" w:rsidRDefault="00F27F7C">
      <w:hyperlink r:id="rId4" w:history="1">
        <w:r>
          <w:rPr>
            <w:rStyle w:val="Hyperlink"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-54.35pt;margin-top:-.35pt;width:549pt;height:741.7pt;z-index:-251658240;visibility:visible;mso-position-horizontal-relative:text;mso-position-vertical-relative:text" wrapcoords="-30 0 -30 21578 21600 21578 21600 0 -30 0">
            <v:imagedata r:id="rId5" o:title=""/>
            <w10:wrap type="tight"/>
          </v:shape>
        </w:pict>
      </w:r>
    </w:p>
    <w:sectPr w:rsidR="00F27F7C" w:rsidSect="00EF1D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1038"/>
    <w:rsid w:val="00062191"/>
    <w:rsid w:val="001C13AF"/>
    <w:rsid w:val="007523DD"/>
    <w:rsid w:val="00A8603A"/>
    <w:rsid w:val="00B62223"/>
    <w:rsid w:val="00BD70A6"/>
    <w:rsid w:val="00BF67A9"/>
    <w:rsid w:val="00E659ED"/>
    <w:rsid w:val="00EF1D06"/>
    <w:rsid w:val="00F27F7C"/>
    <w:rsid w:val="00F71038"/>
    <w:rsid w:val="00FD7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D0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71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103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E659ED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99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1</Pages>
  <Words>8</Words>
  <Characters>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 5</dc:creator>
  <cp:keywords/>
  <dc:description/>
  <cp:lastModifiedBy>edanur</cp:lastModifiedBy>
  <cp:revision>4</cp:revision>
  <dcterms:created xsi:type="dcterms:W3CDTF">2011-04-13T15:58:00Z</dcterms:created>
  <dcterms:modified xsi:type="dcterms:W3CDTF">2013-10-25T18:30:00Z</dcterms:modified>
</cp:coreProperties>
</file>