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E69" w:rsidRDefault="007C2E69" w:rsidP="000E3921">
      <w:pPr>
        <w:rPr>
          <w:sz w:val="28"/>
          <w:szCs w:val="28"/>
        </w:rPr>
      </w:pPr>
      <w:r w:rsidRPr="00B277F4">
        <w:rPr>
          <w:rFonts w:ascii="Arial" w:hAnsi="Arial" w:cs="Arial"/>
          <w:sz w:val="28"/>
          <w:szCs w:val="28"/>
          <w:u w:val="single"/>
        </w:rPr>
        <w:t xml:space="preserve">Aşağıda verilen kelimeleri, </w:t>
      </w:r>
      <w:r>
        <w:rPr>
          <w:rFonts w:ascii="Arial" w:hAnsi="Arial" w:cs="Arial"/>
          <w:sz w:val="28"/>
          <w:szCs w:val="28"/>
          <w:u w:val="single"/>
        </w:rPr>
        <w:t xml:space="preserve">karşısına </w:t>
      </w:r>
      <w:r w:rsidRPr="00B277F4">
        <w:rPr>
          <w:rFonts w:ascii="Arial" w:hAnsi="Arial" w:cs="Arial"/>
          <w:sz w:val="28"/>
          <w:szCs w:val="28"/>
          <w:u w:val="single"/>
        </w:rPr>
        <w:t>sözlük sırasına göre sıralayın</w:t>
      </w:r>
      <w:r>
        <w:rPr>
          <w:rFonts w:ascii="Arial" w:hAnsi="Arial" w:cs="Arial"/>
          <w:sz w:val="28"/>
          <w:szCs w:val="28"/>
          <w:u w:val="single"/>
        </w:rPr>
        <w:t>ız</w:t>
      </w:r>
      <w:r w:rsidRPr="00B277F4">
        <w:rPr>
          <w:rFonts w:ascii="Arial" w:hAnsi="Arial" w:cs="Arial"/>
          <w:sz w:val="28"/>
          <w:szCs w:val="28"/>
          <w:u w:val="single"/>
        </w:rPr>
        <w:t>.</w:t>
      </w:r>
      <w:r>
        <w:rPr>
          <w:rFonts w:ascii="Arial" w:hAnsi="Arial" w:cs="Arial"/>
          <w:sz w:val="28"/>
          <w:szCs w:val="28"/>
          <w:u w:val="single"/>
        </w:rPr>
        <w:t xml:space="preserve"> </w:t>
      </w:r>
      <w:hyperlink r:id="rId4" w:history="1">
        <w:r>
          <w:rPr>
            <w:rStyle w:val="Hyperlink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p w:rsidR="007C2E69" w:rsidRPr="00B277F4" w:rsidRDefault="007C2E69" w:rsidP="00682A39">
      <w:pPr>
        <w:jc w:val="center"/>
        <w:rPr>
          <w:rFonts w:ascii="Arial" w:hAnsi="Arial" w:cs="Arial"/>
          <w:sz w:val="28"/>
          <w:szCs w:val="28"/>
          <w:u w:val="single"/>
        </w:rPr>
      </w:pPr>
    </w:p>
    <w:p w:rsidR="007C2E69" w:rsidRPr="00C47B64" w:rsidRDefault="007C2E69">
      <w:pPr>
        <w:rPr>
          <w:sz w:val="18"/>
          <w:szCs w:val="18"/>
        </w:rPr>
      </w:pPr>
    </w:p>
    <w:p w:rsidR="007C2E69" w:rsidRPr="00682A39" w:rsidRDefault="007C2E69" w:rsidP="00682A39">
      <w:r>
        <w:rPr>
          <w:noProof/>
          <w:lang w:eastAsia="tr-TR"/>
        </w:rPr>
        <w:pict>
          <v:group id="_x0000_s1026" style="position:absolute;margin-left:-5.6pt;margin-top:2.35pt;width:567.45pt;height:98.25pt;z-index:251654656" coordorigin="342,1155" coordsize="11349,1965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342;top:1155;width:3783;height:1965" strokecolor="white">
              <v:textbox>
                <w:txbxContent>
                  <w:tbl>
                    <w:tblPr>
                      <w:tblW w:w="0" w:type="auto"/>
                      <w:tblInd w:w="-106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0A0"/>
                    </w:tblPr>
                    <w:tblGrid>
                      <w:gridCol w:w="1242"/>
                      <w:gridCol w:w="2410"/>
                    </w:tblGrid>
                    <w:tr w:rsidR="007C2E69">
                      <w:trPr>
                        <w:trHeight w:val="1720"/>
                      </w:trPr>
                      <w:tc>
                        <w:tcPr>
                          <w:tcW w:w="1242" w:type="dxa"/>
                          <w:vAlign w:val="center"/>
                        </w:tcPr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elbise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dede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bakıcı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Calibri" w:eastAsia="Times New Roman" w:hAnsi="Calibri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çay</w:t>
                          </w:r>
                        </w:p>
                      </w:tc>
                      <w:tc>
                        <w:tcPr>
                          <w:tcW w:w="2410" w:type="dxa"/>
                          <w:vAlign w:val="center"/>
                        </w:tcPr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1.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2.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3.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4.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</w:tr>
                  </w:tbl>
                  <w:p w:rsidR="007C2E69" w:rsidRDefault="007C2E69" w:rsidP="00682A39"/>
                </w:txbxContent>
              </v:textbox>
            </v:shape>
            <v:shape id="_x0000_s1028" type="#_x0000_t202" style="position:absolute;left:4125;top:1155;width:3783;height:1965" strokecolor="white">
              <v:textbox>
                <w:txbxContent>
                  <w:tbl>
                    <w:tblPr>
                      <w:tblW w:w="0" w:type="auto"/>
                      <w:tblInd w:w="-106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0A0"/>
                    </w:tblPr>
                    <w:tblGrid>
                      <w:gridCol w:w="1242"/>
                      <w:gridCol w:w="2410"/>
                    </w:tblGrid>
                    <w:tr w:rsidR="007C2E69">
                      <w:trPr>
                        <w:trHeight w:val="1720"/>
                      </w:trPr>
                      <w:tc>
                        <w:tcPr>
                          <w:tcW w:w="1242" w:type="dxa"/>
                          <w:vAlign w:val="center"/>
                        </w:tcPr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güneş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yağmur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rüzgar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Calibri" w:eastAsia="Times New Roman" w:hAnsi="Calibri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kar</w:t>
                          </w:r>
                        </w:p>
                      </w:tc>
                      <w:tc>
                        <w:tcPr>
                          <w:tcW w:w="2410" w:type="dxa"/>
                          <w:vAlign w:val="center"/>
                        </w:tcPr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1.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2.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3.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4.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</w:tr>
                  </w:tbl>
                  <w:p w:rsidR="007C2E69" w:rsidRDefault="007C2E69" w:rsidP="00682A39"/>
                </w:txbxContent>
              </v:textbox>
            </v:shape>
            <v:shape id="_x0000_s1029" type="#_x0000_t202" style="position:absolute;left:7908;top:1155;width:3783;height:1965" strokecolor="white">
              <v:textbox>
                <w:txbxContent>
                  <w:tbl>
                    <w:tblPr>
                      <w:tblW w:w="0" w:type="auto"/>
                      <w:tblInd w:w="-106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0A0"/>
                    </w:tblPr>
                    <w:tblGrid>
                      <w:gridCol w:w="1242"/>
                      <w:gridCol w:w="2410"/>
                    </w:tblGrid>
                    <w:tr w:rsidR="007C2E69">
                      <w:trPr>
                        <w:trHeight w:val="1720"/>
                      </w:trPr>
                      <w:tc>
                        <w:tcPr>
                          <w:tcW w:w="1242" w:type="dxa"/>
                          <w:vAlign w:val="center"/>
                        </w:tcPr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Selin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Ömer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Arzu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Calibri" w:eastAsia="Times New Roman" w:hAnsi="Calibri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Elif</w:t>
                          </w:r>
                        </w:p>
                      </w:tc>
                      <w:tc>
                        <w:tcPr>
                          <w:tcW w:w="2410" w:type="dxa"/>
                          <w:vAlign w:val="center"/>
                        </w:tcPr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1.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2.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3.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4.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</w:tr>
                  </w:tbl>
                  <w:p w:rsidR="007C2E69" w:rsidRDefault="007C2E69" w:rsidP="00682A39"/>
                </w:txbxContent>
              </v:textbox>
            </v:shape>
          </v:group>
        </w:pict>
      </w:r>
    </w:p>
    <w:p w:rsidR="007C2E69" w:rsidRPr="00682A39" w:rsidRDefault="007C2E69" w:rsidP="00682A39"/>
    <w:p w:rsidR="007C2E69" w:rsidRPr="00682A39" w:rsidRDefault="007C2E69" w:rsidP="00682A39"/>
    <w:p w:rsidR="007C2E69" w:rsidRPr="00682A39" w:rsidRDefault="007C2E69" w:rsidP="00682A39"/>
    <w:p w:rsidR="007C2E69" w:rsidRPr="00682A39" w:rsidRDefault="007C2E69" w:rsidP="00682A39"/>
    <w:p w:rsidR="007C2E69" w:rsidRPr="00682A39" w:rsidRDefault="007C2E69" w:rsidP="00682A39"/>
    <w:p w:rsidR="007C2E69" w:rsidRPr="00682A39" w:rsidRDefault="007C2E69" w:rsidP="00682A39"/>
    <w:p w:rsidR="007C2E69" w:rsidRPr="00682A39" w:rsidRDefault="007C2E69" w:rsidP="00682A39">
      <w:r>
        <w:rPr>
          <w:noProof/>
          <w:lang w:eastAsia="tr-TR"/>
        </w:rPr>
        <w:pict>
          <v:group id="_x0000_s1030" style="position:absolute;margin-left:-5.6pt;margin-top:8.5pt;width:567.45pt;height:98.25pt;z-index:251655680" coordorigin="342,1155" coordsize="11349,1965">
            <v:shape id="_x0000_s1031" type="#_x0000_t202" style="position:absolute;left:342;top:1155;width:3783;height:1965" strokecolor="white">
              <v:textbox>
                <w:txbxContent>
                  <w:tbl>
                    <w:tblPr>
                      <w:tblW w:w="0" w:type="auto"/>
                      <w:tblInd w:w="-106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0A0"/>
                    </w:tblPr>
                    <w:tblGrid>
                      <w:gridCol w:w="1242"/>
                      <w:gridCol w:w="2410"/>
                    </w:tblGrid>
                    <w:tr w:rsidR="007C2E69">
                      <w:trPr>
                        <w:trHeight w:val="1720"/>
                      </w:trPr>
                      <w:tc>
                        <w:tcPr>
                          <w:tcW w:w="1242" w:type="dxa"/>
                          <w:vAlign w:val="center"/>
                        </w:tcPr>
                        <w:p w:rsidR="007C2E6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dünya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Ay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güneş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Calibri" w:eastAsia="Times New Roman" w:hAnsi="Calibri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yıldız</w:t>
                          </w:r>
                        </w:p>
                      </w:tc>
                      <w:tc>
                        <w:tcPr>
                          <w:tcW w:w="2410" w:type="dxa"/>
                          <w:vAlign w:val="center"/>
                        </w:tcPr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1.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2.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3.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4.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</w:tr>
                  </w:tbl>
                  <w:p w:rsidR="007C2E69" w:rsidRDefault="007C2E69" w:rsidP="00682A39"/>
                </w:txbxContent>
              </v:textbox>
            </v:shape>
            <v:shape id="_x0000_s1032" type="#_x0000_t202" style="position:absolute;left:4125;top:1155;width:3783;height:1965" strokecolor="white">
              <v:textbox>
                <w:txbxContent>
                  <w:tbl>
                    <w:tblPr>
                      <w:tblW w:w="0" w:type="auto"/>
                      <w:tblInd w:w="-106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0A0"/>
                    </w:tblPr>
                    <w:tblGrid>
                      <w:gridCol w:w="1323"/>
                      <w:gridCol w:w="2324"/>
                    </w:tblGrid>
                    <w:tr w:rsidR="007C2E69">
                      <w:trPr>
                        <w:trHeight w:val="1750"/>
                      </w:trPr>
                      <w:tc>
                        <w:tcPr>
                          <w:tcW w:w="1296" w:type="dxa"/>
                          <w:vAlign w:val="center"/>
                        </w:tcPr>
                        <w:p w:rsidR="007C2E69" w:rsidRPr="00682A3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</w:rPr>
                          </w:pPr>
                          <w:r>
                            <w:rPr>
                              <w:rFonts w:ascii="Arial" w:eastAsia="Times New Roman" w:hAnsi="Arial"/>
                            </w:rPr>
                            <w:t>M</w:t>
                          </w:r>
                          <w:r w:rsidRPr="00682A39">
                            <w:rPr>
                              <w:rFonts w:ascii="Arial" w:eastAsia="Times New Roman" w:hAnsi="Arial"/>
                            </w:rPr>
                            <w:t>atematik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Türkçe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resim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Calibri" w:eastAsia="Times New Roman" w:hAnsi="Calibri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ödev</w:t>
                          </w:r>
                        </w:p>
                      </w:tc>
                      <w:tc>
                        <w:tcPr>
                          <w:tcW w:w="2324" w:type="dxa"/>
                          <w:vAlign w:val="center"/>
                        </w:tcPr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682A39">
                            <w:rPr>
                              <w:rFonts w:ascii="Arial" w:eastAsia="Times New Roman" w:hAnsi="Arial"/>
                              <w:sz w:val="26"/>
                              <w:szCs w:val="26"/>
                            </w:rPr>
                            <w:t>1.</w:t>
                          </w: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682A39">
                            <w:rPr>
                              <w:rFonts w:ascii="Arial" w:eastAsia="Times New Roman" w:hAnsi="Arial"/>
                              <w:sz w:val="26"/>
                              <w:szCs w:val="26"/>
                            </w:rPr>
                            <w:t>2.</w:t>
                          </w: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682A39">
                            <w:rPr>
                              <w:rFonts w:ascii="Arial" w:eastAsia="Times New Roman" w:hAnsi="Arial"/>
                              <w:sz w:val="26"/>
                              <w:szCs w:val="26"/>
                            </w:rPr>
                            <w:t>3.</w:t>
                          </w: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</w:p>
                        <w:p w:rsidR="007C2E69" w:rsidRPr="00725389" w:rsidRDefault="007C2E69" w:rsidP="00682A39">
                          <w:pPr>
                            <w:spacing w:line="276" w:lineRule="auto"/>
                            <w:rPr>
                              <w:rFonts w:ascii="Arial" w:eastAsia="Times New Roman" w:hAnsi="Arial"/>
                            </w:rPr>
                          </w:pPr>
                          <w:r w:rsidRPr="00682A39">
                            <w:rPr>
                              <w:rFonts w:ascii="Arial" w:eastAsia="Times New Roman" w:hAnsi="Arial"/>
                              <w:sz w:val="26"/>
                              <w:szCs w:val="26"/>
                            </w:rPr>
                            <w:t>4.</w:t>
                          </w: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</w:tr>
                  </w:tbl>
                  <w:p w:rsidR="007C2E69" w:rsidRDefault="007C2E69" w:rsidP="00682A39"/>
                </w:txbxContent>
              </v:textbox>
            </v:shape>
            <v:shape id="_x0000_s1033" type="#_x0000_t202" style="position:absolute;left:7908;top:1155;width:3783;height:1965" strokecolor="white">
              <v:textbox>
                <w:txbxContent>
                  <w:tbl>
                    <w:tblPr>
                      <w:tblW w:w="0" w:type="auto"/>
                      <w:tblInd w:w="-106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0A0"/>
                    </w:tblPr>
                    <w:tblGrid>
                      <w:gridCol w:w="1384"/>
                      <w:gridCol w:w="2311"/>
                    </w:tblGrid>
                    <w:tr w:rsidR="007C2E69">
                      <w:trPr>
                        <w:trHeight w:val="1720"/>
                      </w:trPr>
                      <w:tc>
                        <w:tcPr>
                          <w:tcW w:w="1384" w:type="dxa"/>
                          <w:vAlign w:val="center"/>
                        </w:tcPr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ilkbahar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yaz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sonbahar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Calibri" w:eastAsia="Times New Roman" w:hAnsi="Calibri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kış</w:t>
                          </w:r>
                        </w:p>
                      </w:tc>
                      <w:tc>
                        <w:tcPr>
                          <w:tcW w:w="2311" w:type="dxa"/>
                          <w:vAlign w:val="center"/>
                        </w:tcPr>
                        <w:p w:rsidR="007C2E69" w:rsidRPr="00C47B64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18"/>
                              <w:szCs w:val="18"/>
                            </w:rPr>
                          </w:pPr>
                          <w:r w:rsidRPr="00C47B64">
                            <w:rPr>
                              <w:rFonts w:ascii="Arial" w:eastAsia="Times New Roman" w:hAnsi="Arial"/>
                            </w:rPr>
                            <w:t xml:space="preserve">1.  </w:t>
                          </w:r>
                          <w:r w:rsidRPr="00C47B64">
                            <w:rPr>
                              <w:rFonts w:ascii="Arial" w:eastAsia="Times New Roman" w:hAnsi="Arial"/>
                              <w:sz w:val="18"/>
                              <w:szCs w:val="18"/>
                            </w:rPr>
                            <w:t>............................</w:t>
                          </w:r>
                          <w:r>
                            <w:rPr>
                              <w:rFonts w:ascii="Arial" w:eastAsia="Times New Roman" w:hAnsi="Arial"/>
                              <w:sz w:val="18"/>
                              <w:szCs w:val="18"/>
                            </w:rPr>
                            <w:t>..</w:t>
                          </w:r>
                          <w:r w:rsidRPr="00C47B64">
                            <w:rPr>
                              <w:rFonts w:ascii="Arial" w:eastAsia="Times New Roman" w:hAnsi="Arial"/>
                              <w:sz w:val="18"/>
                              <w:szCs w:val="18"/>
                            </w:rPr>
                            <w:t>...</w:t>
                          </w:r>
                        </w:p>
                        <w:p w:rsidR="007C2E69" w:rsidRPr="00C47B64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18"/>
                              <w:szCs w:val="18"/>
                            </w:rPr>
                          </w:pPr>
                          <w:r w:rsidRPr="00C47B64">
                            <w:rPr>
                              <w:rFonts w:ascii="Arial" w:eastAsia="Times New Roman" w:hAnsi="Arial"/>
                            </w:rPr>
                            <w:t xml:space="preserve">2.  </w:t>
                          </w:r>
                          <w:r w:rsidRPr="00C47B64">
                            <w:rPr>
                              <w:rFonts w:ascii="Arial" w:eastAsia="Times New Roman" w:hAnsi="Arial"/>
                              <w:sz w:val="18"/>
                              <w:szCs w:val="18"/>
                            </w:rPr>
                            <w:t>.......................</w:t>
                          </w:r>
                          <w:r>
                            <w:rPr>
                              <w:rFonts w:ascii="Arial" w:eastAsia="Times New Roman" w:hAnsi="Arial"/>
                              <w:sz w:val="18"/>
                              <w:szCs w:val="18"/>
                            </w:rPr>
                            <w:t>...</w:t>
                          </w:r>
                          <w:r w:rsidRPr="00C47B64">
                            <w:rPr>
                              <w:rFonts w:ascii="Arial" w:eastAsia="Times New Roman" w:hAnsi="Arial"/>
                              <w:sz w:val="18"/>
                              <w:szCs w:val="18"/>
                            </w:rPr>
                            <w:t>........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C47B64">
                            <w:rPr>
                              <w:rFonts w:ascii="Arial" w:eastAsia="Times New Roman" w:hAnsi="Arial"/>
                            </w:rPr>
                            <w:t xml:space="preserve">3.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</w:rPr>
                          </w:pPr>
                          <w:r w:rsidRPr="00C47B64">
                            <w:rPr>
                              <w:rFonts w:ascii="Arial" w:eastAsia="Times New Roman" w:hAnsi="Arial"/>
                            </w:rPr>
                            <w:t xml:space="preserve">4.  </w:t>
                          </w:r>
                          <w:r w:rsidRPr="00C47B64">
                            <w:rPr>
                              <w:rFonts w:ascii="Arial" w:eastAsia="Times New Roman" w:hAnsi="Arial"/>
                              <w:sz w:val="18"/>
                              <w:szCs w:val="18"/>
                            </w:rPr>
                            <w:t>..........................</w:t>
                          </w:r>
                          <w:r>
                            <w:rPr>
                              <w:rFonts w:ascii="Arial" w:eastAsia="Times New Roman" w:hAnsi="Arial"/>
                              <w:sz w:val="18"/>
                              <w:szCs w:val="18"/>
                            </w:rPr>
                            <w:t>..</w:t>
                          </w:r>
                          <w:r w:rsidRPr="00C47B64">
                            <w:rPr>
                              <w:rFonts w:ascii="Arial" w:eastAsia="Times New Roman" w:hAnsi="Arial"/>
                              <w:sz w:val="18"/>
                              <w:szCs w:val="18"/>
                            </w:rPr>
                            <w:t>.....</w:t>
                          </w:r>
                        </w:p>
                      </w:tc>
                    </w:tr>
                  </w:tbl>
                  <w:p w:rsidR="007C2E69" w:rsidRDefault="007C2E69" w:rsidP="00682A39"/>
                </w:txbxContent>
              </v:textbox>
            </v:shape>
          </v:group>
        </w:pict>
      </w:r>
    </w:p>
    <w:p w:rsidR="007C2E69" w:rsidRPr="00682A39" w:rsidRDefault="007C2E69" w:rsidP="00682A39"/>
    <w:p w:rsidR="007C2E69" w:rsidRPr="00682A39" w:rsidRDefault="007C2E69" w:rsidP="00682A39"/>
    <w:p w:rsidR="007C2E69" w:rsidRPr="00682A39" w:rsidRDefault="007C2E69" w:rsidP="00682A39"/>
    <w:p w:rsidR="007C2E69" w:rsidRPr="00682A39" w:rsidRDefault="007C2E69" w:rsidP="00682A39"/>
    <w:p w:rsidR="007C2E69" w:rsidRPr="00682A39" w:rsidRDefault="007C2E69" w:rsidP="00682A39"/>
    <w:p w:rsidR="007C2E69" w:rsidRPr="00682A39" w:rsidRDefault="007C2E69" w:rsidP="00682A39"/>
    <w:p w:rsidR="007C2E69" w:rsidRDefault="007C2E69" w:rsidP="00682A39"/>
    <w:p w:rsidR="007C2E69" w:rsidRDefault="007C2E69" w:rsidP="00682A39">
      <w:r>
        <w:rPr>
          <w:noProof/>
          <w:lang w:eastAsia="tr-TR"/>
        </w:rPr>
        <w:pict>
          <v:group id="_x0000_s1034" style="position:absolute;margin-left:-5.6pt;margin-top:3.1pt;width:567.45pt;height:98.25pt;z-index:251656704" coordorigin="342,1155" coordsize="11349,1965">
            <v:shape id="_x0000_s1035" type="#_x0000_t202" style="position:absolute;left:342;top:1155;width:3783;height:1965" strokecolor="white">
              <v:textbox>
                <w:txbxContent>
                  <w:tbl>
                    <w:tblPr>
                      <w:tblW w:w="0" w:type="auto"/>
                      <w:tblInd w:w="-106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0A0"/>
                    </w:tblPr>
                    <w:tblGrid>
                      <w:gridCol w:w="1242"/>
                      <w:gridCol w:w="2410"/>
                    </w:tblGrid>
                    <w:tr w:rsidR="007C2E69">
                      <w:trPr>
                        <w:trHeight w:val="1720"/>
                      </w:trPr>
                      <w:tc>
                        <w:tcPr>
                          <w:tcW w:w="1242" w:type="dxa"/>
                          <w:vAlign w:val="center"/>
                        </w:tcPr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anne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dayı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hala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Calibri" w:eastAsia="Times New Roman" w:hAnsi="Calibri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kardeş</w:t>
                          </w:r>
                        </w:p>
                      </w:tc>
                      <w:tc>
                        <w:tcPr>
                          <w:tcW w:w="2410" w:type="dxa"/>
                          <w:vAlign w:val="center"/>
                        </w:tcPr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1.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2.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3.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4.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</w:tr>
                  </w:tbl>
                  <w:p w:rsidR="007C2E69" w:rsidRDefault="007C2E69" w:rsidP="00F944FB"/>
                </w:txbxContent>
              </v:textbox>
            </v:shape>
            <v:shape id="_x0000_s1036" type="#_x0000_t202" style="position:absolute;left:4125;top:1155;width:3783;height:1965" strokecolor="white">
              <v:textbox>
                <w:txbxContent>
                  <w:tbl>
                    <w:tblPr>
                      <w:tblW w:w="0" w:type="auto"/>
                      <w:tblInd w:w="-106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0A0"/>
                    </w:tblPr>
                    <w:tblGrid>
                      <w:gridCol w:w="1242"/>
                      <w:gridCol w:w="2410"/>
                    </w:tblGrid>
                    <w:tr w:rsidR="007C2E69">
                      <w:trPr>
                        <w:trHeight w:val="1720"/>
                      </w:trPr>
                      <w:tc>
                        <w:tcPr>
                          <w:tcW w:w="1242" w:type="dxa"/>
                          <w:vAlign w:val="center"/>
                        </w:tcPr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simitçi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kuaför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terzi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Calibri" w:eastAsia="Times New Roman" w:hAnsi="Calibri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manav</w:t>
                          </w:r>
                        </w:p>
                      </w:tc>
                      <w:tc>
                        <w:tcPr>
                          <w:tcW w:w="2410" w:type="dxa"/>
                          <w:vAlign w:val="center"/>
                        </w:tcPr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1.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2.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3.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4.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</w:tr>
                  </w:tbl>
                  <w:p w:rsidR="007C2E69" w:rsidRDefault="007C2E69" w:rsidP="00F944FB"/>
                </w:txbxContent>
              </v:textbox>
            </v:shape>
            <v:shape id="_x0000_s1037" type="#_x0000_t202" style="position:absolute;left:7908;top:1155;width:3783;height:1965" strokecolor="white">
              <v:textbox>
                <w:txbxContent>
                  <w:tbl>
                    <w:tblPr>
                      <w:tblW w:w="0" w:type="auto"/>
                      <w:tblInd w:w="-106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0A0"/>
                    </w:tblPr>
                    <w:tblGrid>
                      <w:gridCol w:w="1242"/>
                      <w:gridCol w:w="2410"/>
                    </w:tblGrid>
                    <w:tr w:rsidR="007C2E69">
                      <w:trPr>
                        <w:trHeight w:val="1720"/>
                      </w:trPr>
                      <w:tc>
                        <w:tcPr>
                          <w:tcW w:w="1242" w:type="dxa"/>
                          <w:vAlign w:val="center"/>
                        </w:tcPr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arı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karınca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leylek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Calibri" w:eastAsia="Times New Roman" w:hAnsi="Calibri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fare</w:t>
                          </w:r>
                        </w:p>
                      </w:tc>
                      <w:tc>
                        <w:tcPr>
                          <w:tcW w:w="2410" w:type="dxa"/>
                          <w:vAlign w:val="center"/>
                        </w:tcPr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1.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2.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3.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4.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</w:tr>
                  </w:tbl>
                  <w:p w:rsidR="007C2E69" w:rsidRDefault="007C2E69" w:rsidP="00F944FB"/>
                </w:txbxContent>
              </v:textbox>
            </v:shape>
          </v:group>
        </w:pict>
      </w:r>
    </w:p>
    <w:p w:rsidR="007C2E69" w:rsidRDefault="007C2E69" w:rsidP="00682A39">
      <w:r>
        <w:rPr>
          <w:noProof/>
          <w:lang w:eastAsia="tr-TR"/>
        </w:rPr>
        <w:pict>
          <v:group id="_x0000_s1038" style="position:absolute;margin-left:-5.6pt;margin-top:197.3pt;width:567.45pt;height:98.25pt;z-index:251658752" coordorigin="342,1155" coordsize="11349,1965">
            <v:shape id="_x0000_s1039" type="#_x0000_t202" style="position:absolute;left:342;top:1155;width:3783;height:1965" strokecolor="white">
              <v:textbox>
                <w:txbxContent>
                  <w:tbl>
                    <w:tblPr>
                      <w:tblW w:w="0" w:type="auto"/>
                      <w:tblInd w:w="-106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0A0"/>
                    </w:tblPr>
                    <w:tblGrid>
                      <w:gridCol w:w="1242"/>
                      <w:gridCol w:w="2410"/>
                    </w:tblGrid>
                    <w:tr w:rsidR="007C2E69">
                      <w:trPr>
                        <w:trHeight w:val="1720"/>
                      </w:trPr>
                      <w:tc>
                        <w:tcPr>
                          <w:tcW w:w="1242" w:type="dxa"/>
                          <w:vAlign w:val="center"/>
                        </w:tcPr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makas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ayna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tarak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Calibri" w:eastAsia="Times New Roman" w:hAnsi="Calibri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fırça</w:t>
                          </w:r>
                        </w:p>
                      </w:tc>
                      <w:tc>
                        <w:tcPr>
                          <w:tcW w:w="2410" w:type="dxa"/>
                          <w:vAlign w:val="center"/>
                        </w:tcPr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1.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2.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3.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4.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</w:tr>
                  </w:tbl>
                  <w:p w:rsidR="007C2E69" w:rsidRDefault="007C2E69" w:rsidP="009A058E"/>
                </w:txbxContent>
              </v:textbox>
            </v:shape>
            <v:shape id="_x0000_s1040" type="#_x0000_t202" style="position:absolute;left:4125;top:1155;width:3783;height:1965" strokecolor="white">
              <v:textbox>
                <w:txbxContent>
                  <w:tbl>
                    <w:tblPr>
                      <w:tblW w:w="0" w:type="auto"/>
                      <w:tblInd w:w="-106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0A0"/>
                    </w:tblPr>
                    <w:tblGrid>
                      <w:gridCol w:w="1242"/>
                      <w:gridCol w:w="2410"/>
                    </w:tblGrid>
                    <w:tr w:rsidR="007C2E69">
                      <w:trPr>
                        <w:trHeight w:val="1720"/>
                      </w:trPr>
                      <w:tc>
                        <w:tcPr>
                          <w:tcW w:w="1242" w:type="dxa"/>
                          <w:vAlign w:val="center"/>
                        </w:tcPr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çiçek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ağaç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bulut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Calibri" w:eastAsia="Times New Roman" w:hAnsi="Calibri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yağmur</w:t>
                          </w:r>
                        </w:p>
                      </w:tc>
                      <w:tc>
                        <w:tcPr>
                          <w:tcW w:w="2410" w:type="dxa"/>
                          <w:vAlign w:val="center"/>
                        </w:tcPr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1.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2.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3.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4.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</w:tr>
                  </w:tbl>
                  <w:p w:rsidR="007C2E69" w:rsidRDefault="007C2E69" w:rsidP="009A058E"/>
                </w:txbxContent>
              </v:textbox>
            </v:shape>
            <v:shape id="_x0000_s1041" type="#_x0000_t202" style="position:absolute;left:7908;top:1155;width:3783;height:1965" strokecolor="white">
              <v:textbox>
                <w:txbxContent>
                  <w:tbl>
                    <w:tblPr>
                      <w:tblW w:w="0" w:type="auto"/>
                      <w:tblInd w:w="-106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0A0"/>
                    </w:tblPr>
                    <w:tblGrid>
                      <w:gridCol w:w="1242"/>
                      <w:gridCol w:w="2410"/>
                    </w:tblGrid>
                    <w:tr w:rsidR="007C2E69">
                      <w:trPr>
                        <w:trHeight w:val="1720"/>
                      </w:trPr>
                      <w:tc>
                        <w:tcPr>
                          <w:tcW w:w="1242" w:type="dxa"/>
                          <w:vAlign w:val="center"/>
                        </w:tcPr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ütü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sehpa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halı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Calibri" w:eastAsia="Times New Roman" w:hAnsi="Calibri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koltuk</w:t>
                          </w:r>
                        </w:p>
                      </w:tc>
                      <w:tc>
                        <w:tcPr>
                          <w:tcW w:w="2410" w:type="dxa"/>
                          <w:vAlign w:val="center"/>
                        </w:tcPr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1.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2.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3.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4.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</w:tr>
                  </w:tbl>
                  <w:p w:rsidR="007C2E69" w:rsidRDefault="007C2E69" w:rsidP="009A058E"/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_x0000_s1042" style="position:absolute;margin-left:-5.6pt;margin-top:92.05pt;width:567.45pt;height:98.25pt;z-index:251657728" coordorigin="342,1155" coordsize="11349,1965">
            <v:shape id="_x0000_s1043" type="#_x0000_t202" style="position:absolute;left:342;top:1155;width:3783;height:1965" strokecolor="white">
              <v:textbox>
                <w:txbxContent>
                  <w:tbl>
                    <w:tblPr>
                      <w:tblW w:w="0" w:type="auto"/>
                      <w:tblInd w:w="-106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0A0"/>
                    </w:tblPr>
                    <w:tblGrid>
                      <w:gridCol w:w="1242"/>
                      <w:gridCol w:w="2410"/>
                    </w:tblGrid>
                    <w:tr w:rsidR="007C2E69">
                      <w:trPr>
                        <w:trHeight w:val="1720"/>
                      </w:trPr>
                      <w:tc>
                        <w:tcPr>
                          <w:tcW w:w="1242" w:type="dxa"/>
                          <w:vAlign w:val="center"/>
                        </w:tcPr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ilçe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köy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şehir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Calibri" w:eastAsia="Times New Roman" w:hAnsi="Calibri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ülke</w:t>
                          </w:r>
                        </w:p>
                      </w:tc>
                      <w:tc>
                        <w:tcPr>
                          <w:tcW w:w="2410" w:type="dxa"/>
                          <w:vAlign w:val="center"/>
                        </w:tcPr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1.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2.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3.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4.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</w:tr>
                  </w:tbl>
                  <w:p w:rsidR="007C2E69" w:rsidRDefault="007C2E69" w:rsidP="00F50C89"/>
                </w:txbxContent>
              </v:textbox>
            </v:shape>
            <v:shape id="_x0000_s1044" type="#_x0000_t202" style="position:absolute;left:4125;top:1155;width:3783;height:1965" strokecolor="white">
              <v:textbox>
                <w:txbxContent>
                  <w:tbl>
                    <w:tblPr>
                      <w:tblW w:w="0" w:type="auto"/>
                      <w:tblInd w:w="-106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0A0"/>
                    </w:tblPr>
                    <w:tblGrid>
                      <w:gridCol w:w="1242"/>
                      <w:gridCol w:w="2410"/>
                    </w:tblGrid>
                    <w:tr w:rsidR="007C2E69">
                      <w:trPr>
                        <w:trHeight w:val="1720"/>
                      </w:trPr>
                      <w:tc>
                        <w:tcPr>
                          <w:tcW w:w="1242" w:type="dxa"/>
                          <w:vAlign w:val="center"/>
                        </w:tcPr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komik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sinirli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şakacı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Calibri" w:eastAsia="Times New Roman" w:hAnsi="Calibri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üzgün</w:t>
                          </w:r>
                        </w:p>
                      </w:tc>
                      <w:tc>
                        <w:tcPr>
                          <w:tcW w:w="2410" w:type="dxa"/>
                          <w:vAlign w:val="center"/>
                        </w:tcPr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1.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2.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3.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4.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</w:tr>
                  </w:tbl>
                  <w:p w:rsidR="007C2E69" w:rsidRDefault="007C2E69" w:rsidP="00F50C89"/>
                </w:txbxContent>
              </v:textbox>
            </v:shape>
            <v:shape id="_x0000_s1045" type="#_x0000_t202" style="position:absolute;left:7908;top:1155;width:3783;height:1965" strokecolor="white">
              <v:textbox>
                <w:txbxContent>
                  <w:tbl>
                    <w:tblPr>
                      <w:tblW w:w="0" w:type="auto"/>
                      <w:tblInd w:w="-106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0A0"/>
                    </w:tblPr>
                    <w:tblGrid>
                      <w:gridCol w:w="1242"/>
                      <w:gridCol w:w="2410"/>
                    </w:tblGrid>
                    <w:tr w:rsidR="007C2E69">
                      <w:trPr>
                        <w:trHeight w:val="1720"/>
                      </w:trPr>
                      <w:tc>
                        <w:tcPr>
                          <w:tcW w:w="1242" w:type="dxa"/>
                          <w:vAlign w:val="center"/>
                        </w:tcPr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portakal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elma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şeftali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Calibri" w:eastAsia="Times New Roman" w:hAnsi="Calibri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nar</w:t>
                          </w:r>
                        </w:p>
                      </w:tc>
                      <w:tc>
                        <w:tcPr>
                          <w:tcW w:w="2410" w:type="dxa"/>
                          <w:vAlign w:val="center"/>
                        </w:tcPr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1.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2.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3.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4.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</w:tr>
                  </w:tbl>
                  <w:p w:rsidR="007C2E69" w:rsidRDefault="007C2E69" w:rsidP="00F50C89"/>
                </w:txbxContent>
              </v:textbox>
            </v:shape>
          </v:group>
        </w:pict>
      </w:r>
    </w:p>
    <w:p w:rsidR="007C2E69" w:rsidRDefault="007C2E69" w:rsidP="00682A39"/>
    <w:p w:rsidR="007C2E69" w:rsidRDefault="007C2E69" w:rsidP="00682A39"/>
    <w:p w:rsidR="007C2E69" w:rsidRDefault="007C2E69" w:rsidP="00682A39"/>
    <w:p w:rsidR="007C2E69" w:rsidRDefault="007C2E69" w:rsidP="00682A39"/>
    <w:p w:rsidR="007C2E69" w:rsidRDefault="007C2E69" w:rsidP="00682A39"/>
    <w:p w:rsidR="007C2E69" w:rsidRDefault="007C2E69" w:rsidP="00682A39"/>
    <w:p w:rsidR="007C2E69" w:rsidRDefault="007C2E69" w:rsidP="00682A39"/>
    <w:p w:rsidR="007C2E69" w:rsidRDefault="007C2E69" w:rsidP="00682A39"/>
    <w:p w:rsidR="007C2E69" w:rsidRDefault="007C2E69" w:rsidP="00682A39"/>
    <w:p w:rsidR="007C2E69" w:rsidRDefault="007C2E69" w:rsidP="00682A39"/>
    <w:p w:rsidR="007C2E69" w:rsidRDefault="007C2E69" w:rsidP="00682A39"/>
    <w:p w:rsidR="007C2E69" w:rsidRDefault="007C2E69" w:rsidP="00682A39">
      <w:pPr>
        <w:tabs>
          <w:tab w:val="left" w:pos="1245"/>
        </w:tabs>
      </w:pPr>
      <w:r>
        <w:tab/>
      </w:r>
    </w:p>
    <w:p w:rsidR="007C2E69" w:rsidRPr="00374C45" w:rsidRDefault="007C2E69" w:rsidP="00374C45"/>
    <w:p w:rsidR="007C2E69" w:rsidRPr="00374C45" w:rsidRDefault="007C2E69" w:rsidP="00374C45"/>
    <w:p w:rsidR="007C2E69" w:rsidRPr="00374C45" w:rsidRDefault="007C2E69" w:rsidP="00374C45"/>
    <w:p w:rsidR="007C2E69" w:rsidRPr="00374C45" w:rsidRDefault="007C2E69" w:rsidP="00374C45"/>
    <w:p w:rsidR="007C2E69" w:rsidRPr="00374C45" w:rsidRDefault="007C2E69" w:rsidP="00374C45"/>
    <w:p w:rsidR="007C2E69" w:rsidRPr="00374C45" w:rsidRDefault="007C2E69" w:rsidP="00374C45"/>
    <w:p w:rsidR="007C2E69" w:rsidRPr="00374C45" w:rsidRDefault="007C2E69" w:rsidP="00374C45"/>
    <w:p w:rsidR="007C2E69" w:rsidRPr="00374C45" w:rsidRDefault="007C2E69" w:rsidP="00374C45"/>
    <w:p w:rsidR="007C2E69" w:rsidRDefault="007C2E69" w:rsidP="00374C45">
      <w:r>
        <w:rPr>
          <w:noProof/>
          <w:lang w:eastAsia="tr-TR"/>
        </w:rPr>
        <w:pict>
          <v:group id="_x0000_s1046" style="position:absolute;margin-left:-5.6pt;margin-top:13.3pt;width:567.45pt;height:98.25pt;z-index:251659776" coordorigin="342,1155" coordsize="11349,1965">
            <v:shape id="_x0000_s1047" type="#_x0000_t202" style="position:absolute;left:342;top:1155;width:3783;height:1965" strokecolor="white">
              <v:textbox>
                <w:txbxContent>
                  <w:tbl>
                    <w:tblPr>
                      <w:tblW w:w="0" w:type="auto"/>
                      <w:tblInd w:w="-106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0A0"/>
                    </w:tblPr>
                    <w:tblGrid>
                      <w:gridCol w:w="1242"/>
                      <w:gridCol w:w="2410"/>
                    </w:tblGrid>
                    <w:tr w:rsidR="007C2E69">
                      <w:trPr>
                        <w:trHeight w:val="1720"/>
                      </w:trPr>
                      <w:tc>
                        <w:tcPr>
                          <w:tcW w:w="1242" w:type="dxa"/>
                          <w:vAlign w:val="center"/>
                        </w:tcPr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kanguru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tavuk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köpek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Calibri" w:eastAsia="Times New Roman" w:hAnsi="Calibri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tavşan</w:t>
                          </w:r>
                        </w:p>
                      </w:tc>
                      <w:tc>
                        <w:tcPr>
                          <w:tcW w:w="2410" w:type="dxa"/>
                          <w:vAlign w:val="center"/>
                        </w:tcPr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1.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2.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3.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4.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</w:tr>
                  </w:tbl>
                  <w:p w:rsidR="007C2E69" w:rsidRDefault="007C2E69" w:rsidP="00B11045"/>
                </w:txbxContent>
              </v:textbox>
            </v:shape>
            <v:shape id="_x0000_s1048" type="#_x0000_t202" style="position:absolute;left:4125;top:1155;width:3783;height:1965" strokecolor="white">
              <v:textbox>
                <w:txbxContent>
                  <w:tbl>
                    <w:tblPr>
                      <w:tblW w:w="0" w:type="auto"/>
                      <w:tblInd w:w="-106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0A0"/>
                    </w:tblPr>
                    <w:tblGrid>
                      <w:gridCol w:w="1242"/>
                      <w:gridCol w:w="2410"/>
                    </w:tblGrid>
                    <w:tr w:rsidR="007C2E69">
                      <w:trPr>
                        <w:trHeight w:val="1720"/>
                      </w:trPr>
                      <w:tc>
                        <w:tcPr>
                          <w:tcW w:w="1242" w:type="dxa"/>
                          <w:vAlign w:val="center"/>
                        </w:tcPr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sincap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çekirge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sinek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Calibri" w:eastAsia="Times New Roman" w:hAnsi="Calibri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horoz</w:t>
                          </w:r>
                        </w:p>
                      </w:tc>
                      <w:tc>
                        <w:tcPr>
                          <w:tcW w:w="2410" w:type="dxa"/>
                          <w:vAlign w:val="center"/>
                        </w:tcPr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1.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2.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3.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4.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</w:tr>
                  </w:tbl>
                  <w:p w:rsidR="007C2E69" w:rsidRDefault="007C2E69" w:rsidP="00B11045"/>
                </w:txbxContent>
              </v:textbox>
            </v:shape>
            <v:shape id="_x0000_s1049" type="#_x0000_t202" style="position:absolute;left:7908;top:1155;width:3783;height:1965" strokecolor="white">
              <v:textbox>
                <w:txbxContent>
                  <w:tbl>
                    <w:tblPr>
                      <w:tblW w:w="0" w:type="auto"/>
                      <w:tblInd w:w="-106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0A0"/>
                    </w:tblPr>
                    <w:tblGrid>
                      <w:gridCol w:w="1290"/>
                      <w:gridCol w:w="2410"/>
                    </w:tblGrid>
                    <w:tr w:rsidR="007C2E69">
                      <w:trPr>
                        <w:trHeight w:val="1720"/>
                      </w:trPr>
                      <w:tc>
                        <w:tcPr>
                          <w:tcW w:w="1242" w:type="dxa"/>
                          <w:vAlign w:val="center"/>
                        </w:tcPr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patates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domates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ıspanak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Calibri" w:eastAsia="Times New Roman" w:hAnsi="Calibri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yumurta</w:t>
                          </w:r>
                        </w:p>
                      </w:tc>
                      <w:tc>
                        <w:tcPr>
                          <w:tcW w:w="2410" w:type="dxa"/>
                          <w:vAlign w:val="center"/>
                        </w:tcPr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1.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2.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3.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4.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</w:tr>
                  </w:tbl>
                  <w:p w:rsidR="007C2E69" w:rsidRDefault="007C2E69" w:rsidP="00B11045"/>
                </w:txbxContent>
              </v:textbox>
            </v:shape>
          </v:group>
        </w:pict>
      </w:r>
    </w:p>
    <w:p w:rsidR="007C2E69" w:rsidRDefault="007C2E69" w:rsidP="00374C45">
      <w:pPr>
        <w:jc w:val="center"/>
      </w:pPr>
    </w:p>
    <w:p w:rsidR="007C2E69" w:rsidRPr="00374C45" w:rsidRDefault="007C2E69" w:rsidP="00374C45">
      <w:pPr>
        <w:jc w:val="center"/>
      </w:pPr>
      <w:r>
        <w:rPr>
          <w:noProof/>
          <w:lang w:eastAsia="tr-TR"/>
        </w:rPr>
        <w:pict>
          <v:group id="_x0000_s1050" style="position:absolute;left:0;text-align:left;margin-left:-5.6pt;margin-top:90.7pt;width:567.45pt;height:98.25pt;z-index:251660800" coordorigin="342,1155" coordsize="11349,1965">
            <v:shape id="_x0000_s1051" type="#_x0000_t202" style="position:absolute;left:342;top:1155;width:3783;height:1965" strokecolor="white">
              <v:textbox>
                <w:txbxContent>
                  <w:tbl>
                    <w:tblPr>
                      <w:tblW w:w="0" w:type="auto"/>
                      <w:tblInd w:w="-106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0A0"/>
                    </w:tblPr>
                    <w:tblGrid>
                      <w:gridCol w:w="1242"/>
                      <w:gridCol w:w="2410"/>
                    </w:tblGrid>
                    <w:tr w:rsidR="007C2E69">
                      <w:trPr>
                        <w:trHeight w:val="1720"/>
                      </w:trPr>
                      <w:tc>
                        <w:tcPr>
                          <w:tcW w:w="1242" w:type="dxa"/>
                          <w:vAlign w:val="center"/>
                        </w:tcPr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peynir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kabak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limon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Calibri" w:eastAsia="Times New Roman" w:hAnsi="Calibri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biber</w:t>
                          </w:r>
                        </w:p>
                      </w:tc>
                      <w:tc>
                        <w:tcPr>
                          <w:tcW w:w="2410" w:type="dxa"/>
                          <w:vAlign w:val="center"/>
                        </w:tcPr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1.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2.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3.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4.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</w:tr>
                  </w:tbl>
                  <w:p w:rsidR="007C2E69" w:rsidRDefault="007C2E69" w:rsidP="00B11045"/>
                </w:txbxContent>
              </v:textbox>
            </v:shape>
            <v:shape id="_x0000_s1052" type="#_x0000_t202" style="position:absolute;left:4125;top:1155;width:3783;height:1965" strokecolor="white">
              <v:textbox>
                <w:txbxContent>
                  <w:tbl>
                    <w:tblPr>
                      <w:tblW w:w="0" w:type="auto"/>
                      <w:tblInd w:w="-106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0A0"/>
                    </w:tblPr>
                    <w:tblGrid>
                      <w:gridCol w:w="1242"/>
                      <w:gridCol w:w="2410"/>
                    </w:tblGrid>
                    <w:tr w:rsidR="007C2E69">
                      <w:trPr>
                        <w:trHeight w:val="1720"/>
                      </w:trPr>
                      <w:tc>
                        <w:tcPr>
                          <w:tcW w:w="1242" w:type="dxa"/>
                          <w:vAlign w:val="center"/>
                        </w:tcPr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sucuk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zeytin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pekmez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Calibri" w:eastAsia="Times New Roman" w:hAnsi="Calibri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çilek</w:t>
                          </w:r>
                        </w:p>
                      </w:tc>
                      <w:tc>
                        <w:tcPr>
                          <w:tcW w:w="2410" w:type="dxa"/>
                          <w:vAlign w:val="center"/>
                        </w:tcPr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1.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2.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3.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4.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</w:tr>
                  </w:tbl>
                  <w:p w:rsidR="007C2E69" w:rsidRDefault="007C2E69" w:rsidP="00B11045"/>
                </w:txbxContent>
              </v:textbox>
            </v:shape>
            <v:shape id="_x0000_s1053" type="#_x0000_t202" style="position:absolute;left:7908;top:1155;width:3783;height:1965" strokecolor="white">
              <v:textbox>
                <w:txbxContent>
                  <w:tbl>
                    <w:tblPr>
                      <w:tblW w:w="0" w:type="auto"/>
                      <w:tblInd w:w="-106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0A0"/>
                    </w:tblPr>
                    <w:tblGrid>
                      <w:gridCol w:w="1242"/>
                      <w:gridCol w:w="2410"/>
                    </w:tblGrid>
                    <w:tr w:rsidR="007C2E69">
                      <w:trPr>
                        <w:trHeight w:val="1720"/>
                      </w:trPr>
                      <w:tc>
                        <w:tcPr>
                          <w:tcW w:w="1242" w:type="dxa"/>
                          <w:vAlign w:val="center"/>
                        </w:tcPr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mavi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yeşil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lacivert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Calibri" w:eastAsia="Times New Roman" w:hAnsi="Calibri"/>
                            </w:rPr>
                          </w:pPr>
                          <w:r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>sarı</w:t>
                          </w:r>
                        </w:p>
                      </w:tc>
                      <w:tc>
                        <w:tcPr>
                          <w:tcW w:w="2410" w:type="dxa"/>
                          <w:vAlign w:val="center"/>
                        </w:tcPr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1.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2.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3.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</w:p>
                        <w:p w:rsidR="007C2E69" w:rsidRPr="00725389" w:rsidRDefault="007C2E69" w:rsidP="0044028F">
                          <w:pPr>
                            <w:spacing w:line="276" w:lineRule="auto"/>
                            <w:rPr>
                              <w:rFonts w:ascii="Arial" w:eastAsia="Times New Roman" w:hAnsi="Arial"/>
                            </w:rPr>
                          </w:pPr>
                          <w:r w:rsidRPr="00725389">
                            <w:rPr>
                              <w:rFonts w:ascii="Arial" w:eastAsia="Times New Roman" w:hAnsi="Arial"/>
                              <w:sz w:val="28"/>
                              <w:szCs w:val="28"/>
                            </w:rPr>
                            <w:t xml:space="preserve">4.  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  <w:r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.............................</w:t>
                          </w:r>
                          <w:r w:rsidRPr="00725389">
                            <w:rPr>
                              <w:rFonts w:ascii="Arial" w:eastAsia="Times New Roman" w:hAnsi="Arial"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</w:tr>
                  </w:tbl>
                  <w:p w:rsidR="007C2E69" w:rsidRDefault="007C2E69" w:rsidP="00B11045"/>
                </w:txbxContent>
              </v:textbox>
            </v:shape>
          </v:group>
        </w:pict>
      </w:r>
    </w:p>
    <w:sectPr w:rsidR="007C2E69" w:rsidRPr="00374C45" w:rsidSect="007E57DE">
      <w:pgSz w:w="11906" w:h="16838"/>
      <w:pgMar w:top="510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2A39"/>
    <w:rsid w:val="000E3921"/>
    <w:rsid w:val="00171518"/>
    <w:rsid w:val="00372E6C"/>
    <w:rsid w:val="00374C45"/>
    <w:rsid w:val="003E6A69"/>
    <w:rsid w:val="0044028F"/>
    <w:rsid w:val="004D1706"/>
    <w:rsid w:val="005A1571"/>
    <w:rsid w:val="00682A39"/>
    <w:rsid w:val="006F47A2"/>
    <w:rsid w:val="00725389"/>
    <w:rsid w:val="007C2E69"/>
    <w:rsid w:val="007E57DE"/>
    <w:rsid w:val="009A058E"/>
    <w:rsid w:val="009C0C74"/>
    <w:rsid w:val="00A5780D"/>
    <w:rsid w:val="00B11045"/>
    <w:rsid w:val="00B277F4"/>
    <w:rsid w:val="00BE24C7"/>
    <w:rsid w:val="00BE4909"/>
    <w:rsid w:val="00C47B64"/>
    <w:rsid w:val="00D63F0B"/>
    <w:rsid w:val="00E37CAB"/>
    <w:rsid w:val="00E9047C"/>
    <w:rsid w:val="00F50C89"/>
    <w:rsid w:val="00F94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A39"/>
    <w:rPr>
      <w:rFonts w:ascii="Times New Roman" w:eastAsia="SimSun" w:hAnsi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4D1706"/>
    <w:rPr>
      <w:rFonts w:ascii="Arial" w:hAnsi="Arial" w:cs="Arial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82A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82A39"/>
    <w:rPr>
      <w:rFonts w:ascii="Tahoma" w:eastAsia="SimSun" w:hAnsi="Tahoma" w:cs="Tahoma"/>
      <w:sz w:val="16"/>
      <w:szCs w:val="16"/>
      <w:lang w:eastAsia="zh-CN"/>
    </w:rPr>
  </w:style>
  <w:style w:type="table" w:styleId="TableGrid">
    <w:name w:val="Table Grid"/>
    <w:basedOn w:val="TableNormal"/>
    <w:uiPriority w:val="99"/>
    <w:rsid w:val="00374C4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0E3921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462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126</TotalTime>
  <Pages>1</Pages>
  <Words>26</Words>
  <Characters>153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MUSTAFA</dc:creator>
  <cp:keywords>www.sorubak.com</cp:keywords>
  <dc:description>www.sorubak.com</dc:description>
  <cp:lastModifiedBy>edanur</cp:lastModifiedBy>
  <cp:revision>7</cp:revision>
  <dcterms:created xsi:type="dcterms:W3CDTF">2012-10-14T16:41:00Z</dcterms:created>
  <dcterms:modified xsi:type="dcterms:W3CDTF">2013-10-25T18:16:00Z</dcterms:modified>
  <cp:category>www.sorubak.com</cp:category>
</cp:coreProperties>
</file>