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11" w:rsidRDefault="00231411" w:rsidP="00EC24C9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3.8pt;margin-top:-3.1pt;width:0;height:797.25pt;z-index:251651584" o:connectortype="straight"/>
        </w:pict>
      </w:r>
      <w:r>
        <w:rPr>
          <w:rFonts w:ascii="Hand writing Mutlu" w:hAnsi="Hand writing Mutlu" w:cs="Hand writing Mutlu"/>
        </w:rPr>
        <w:t>Adı Soyadı:</w:t>
      </w:r>
      <w:r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t>1- Merve’nin 2 düzine  kalemi vardı. 1 deste kalemi kayboldu. Kaç kalemi kaldı?</w:t>
      </w:r>
      <w:r>
        <w:rPr>
          <w:rFonts w:ascii="Cambria" w:hAnsi="Cambria" w:cs="Cambria"/>
          <w:sz w:val="28"/>
          <w:szCs w:val="28"/>
        </w:rPr>
        <w:br/>
        <w:t>ÇÖZÜM:</w:t>
      </w:r>
      <w:r>
        <w:rPr>
          <w:rFonts w:ascii="Cambria" w:hAnsi="Cambria" w:cs="Cambria"/>
          <w:sz w:val="28"/>
          <w:szCs w:val="28"/>
        </w:rPr>
        <w:br/>
      </w:r>
      <w:hyperlink r:id="rId5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2- Aşağıdaki sayının  basamak adlarını yazınız.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27" type="#_x0000_t34" style="position:absolute;margin-left:.55pt;margin-top:14.55pt;width:45.75pt;height:42pt;z-index:251653632" o:connectortype="elbow" adj="2644,-105300,-16997">
            <v:stroke endarrow="block"/>
          </v:shape>
        </w:pict>
      </w:r>
      <w:r>
        <w:rPr>
          <w:noProof/>
          <w:lang w:eastAsia="tr-TR"/>
        </w:rPr>
        <w:pict>
          <v:shape id="_x0000_s1028" type="#_x0000_t34" style="position:absolute;margin-left:12.55pt;margin-top:14.55pt;width:37.5pt;height:21pt;z-index:251652608" o:connectortype="elbow" adj="864,-210600,-63936">
            <v:stroke endarrow="block"/>
          </v:shape>
        </w:pict>
      </w:r>
      <w:r>
        <w:rPr>
          <w:rFonts w:ascii="Cambria" w:hAnsi="Cambria" w:cs="Cambria"/>
          <w:sz w:val="28"/>
          <w:szCs w:val="28"/>
        </w:rPr>
        <w:t>15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 xml:space="preserve"> 3- Birler basamağı 9 , onlar basamağı 3 olan sayı kaçtır?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CEVAP: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4- Onlar basamağı 6 , birler basamağı 1 olan sayıya  2onluk eklersek yeni sayı kaç olur?</w:t>
      </w:r>
      <w:r>
        <w:rPr>
          <w:rFonts w:ascii="Cambria" w:hAnsi="Cambria" w:cs="Cambria"/>
          <w:sz w:val="28"/>
          <w:szCs w:val="28"/>
        </w:rPr>
        <w:br/>
        <w:t>ÇÖZÜM: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5- Aşağıdaki boşlukları doldurunuz.</w:t>
      </w:r>
      <w:r>
        <w:rPr>
          <w:rFonts w:ascii="Cambria" w:hAnsi="Cambria" w:cs="Cambria"/>
          <w:sz w:val="28"/>
          <w:szCs w:val="28"/>
        </w:rPr>
        <w:br/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37= ….. onluk + …… birlik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90= ….. onluk + ……. Birlik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……=  6   onluk   +   2 birlik</w:t>
      </w:r>
      <w:r>
        <w:rPr>
          <w:rFonts w:ascii="Cambria" w:hAnsi="Cambria" w:cs="Cambria"/>
          <w:sz w:val="28"/>
          <w:szCs w:val="28"/>
        </w:rPr>
        <w:br/>
        <w:t>……=  5   onluk   +   0 birlik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ect id="_x0000_s1029" style="position:absolute;margin-left:282.55pt;margin-top:-402.6pt;width:27.75pt;height:21pt;z-index:251658752"/>
        </w:pict>
      </w:r>
      <w:r>
        <w:rPr>
          <w:noProof/>
          <w:lang w:eastAsia="tr-TR"/>
        </w:rPr>
        <w:pict>
          <v:shape id="_x0000_s1030" type="#_x0000_t34" style="position:absolute;margin-left:416.8pt;margin-top:-611.85pt;width:57.75pt;height:48.75pt;z-index:251657728" o:connectortype="elbow" adj="-150,-36554,-120623">
            <v:stroke endarrow="block"/>
          </v:shape>
        </w:pict>
      </w:r>
      <w:r>
        <w:rPr>
          <w:noProof/>
          <w:lang w:eastAsia="tr-TR"/>
        </w:rPr>
        <w:pict>
          <v:shape id="_x0000_s1031" type="#_x0000_t34" style="position:absolute;margin-left:425.05pt;margin-top:-611.85pt;width:37.5pt;height:21pt;z-index:251656704" o:connectortype="elbow" adj="864,-210600,-63936">
            <v:stroke endarrow="block"/>
          </v:shape>
        </w:pict>
      </w:r>
      <w:r>
        <w:rPr>
          <w:noProof/>
          <w:lang w:eastAsia="tr-TR"/>
        </w:rPr>
        <w:pict>
          <v:shape id="_x0000_s1032" type="#_x0000_t34" style="position:absolute;margin-left:287.05pt;margin-top:-611.85pt;width:57.75pt;height:48.75pt;z-index:251655680" o:connectortype="elbow" adj="-150,-36554,-120623">
            <v:stroke endarrow="block"/>
          </v:shape>
        </w:pict>
      </w:r>
      <w:r>
        <w:rPr>
          <w:noProof/>
          <w:lang w:eastAsia="tr-TR"/>
        </w:rPr>
        <w:pict>
          <v:shape id="_x0000_s1033" type="#_x0000_t34" style="position:absolute;margin-left:296.8pt;margin-top:-611.85pt;width:37.5pt;height:21pt;z-index:251654656" o:connectortype="elbow" adj="864,-210600,-63936">
            <v:stroke endarrow="block"/>
          </v:shape>
        </w:pict>
      </w:r>
      <w:r>
        <w:rPr>
          <w:rFonts w:ascii="Cambria" w:hAnsi="Cambria" w:cs="Cambria"/>
          <w:sz w:val="28"/>
          <w:szCs w:val="28"/>
        </w:rPr>
        <w:t>6-)     10’dan  başlayıp 2’şer ritmik sayarken 3. Sırada hangi sayıyı söyleriz?</w:t>
      </w:r>
      <w:r>
        <w:rPr>
          <w:rFonts w:ascii="Cambria" w:hAnsi="Cambria" w:cs="Cambria"/>
          <w:sz w:val="28"/>
          <w:szCs w:val="28"/>
        </w:rPr>
        <w:br/>
        <w:t>ÇÖZÜM: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7-Aşağıdaki sayıların  basamak değerini yazınız.</w:t>
      </w:r>
      <w:r>
        <w:rPr>
          <w:rFonts w:ascii="Cambria" w:hAnsi="Cambria" w:cs="Cambria"/>
          <w:sz w:val="28"/>
          <w:szCs w:val="28"/>
        </w:rPr>
        <w:br/>
        <w:t>84                                     70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8- Yusuf 6’dan başlayıp 3’er ritmik sayma yapıyor. 7. Sırada hangi sayıyı söyler?</w:t>
      </w:r>
      <w:r>
        <w:rPr>
          <w:rFonts w:ascii="Cambria" w:hAnsi="Cambria" w:cs="Cambria"/>
          <w:sz w:val="28"/>
          <w:szCs w:val="28"/>
        </w:rPr>
        <w:br/>
        <w:t>ÇÖZÜM: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 xml:space="preserve">9-Aşağıdaki sayı örüntülerini inceleyiniz. </w:t>
      </w:r>
      <w:r>
        <w:rPr>
          <w:rFonts w:ascii="Cambria" w:hAnsi="Cambria" w:cs="Cambria"/>
          <w:sz w:val="28"/>
          <w:szCs w:val="28"/>
        </w:rPr>
        <w:br/>
        <w:t xml:space="preserve">            ile gösterilen yerlere hangi sayı gelmeli yazınız.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ect id="_x0000_s1034" style="position:absolute;margin-left:65.85pt;margin-top:19.65pt;width:27.75pt;height:21pt;z-index:251659776"/>
        </w:pict>
      </w:r>
      <w:r>
        <w:rPr>
          <w:rFonts w:ascii="Cambria" w:hAnsi="Cambria" w:cs="Cambria"/>
          <w:sz w:val="28"/>
          <w:szCs w:val="28"/>
        </w:rPr>
        <w:br/>
        <w:t>a.)   95-90-            - 80-75-70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ect id="_x0000_s1035" style="position:absolute;margin-left:50.85pt;margin-top:.9pt;width:27.75pt;height:21pt;z-index:251660800"/>
        </w:pict>
      </w:r>
      <w:r>
        <w:rPr>
          <w:noProof/>
          <w:lang w:eastAsia="tr-TR"/>
        </w:rPr>
        <w:pict>
          <v:rect id="_x0000_s1036" style="position:absolute;margin-left:133.35pt;margin-top:.9pt;width:27.75pt;height:21pt;z-index:251661824"/>
        </w:pict>
      </w:r>
      <w:r>
        <w:rPr>
          <w:rFonts w:ascii="Cambria" w:hAnsi="Cambria" w:cs="Cambria"/>
          <w:sz w:val="28"/>
          <w:szCs w:val="28"/>
        </w:rPr>
        <w:t>b-)   42-           -46 -48 -             - 52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ect id="_x0000_s1037" style="position:absolute;margin-left:93.6pt;margin-top:36.65pt;width:27.75pt;height:21pt;z-index:251662848"/>
        </w:pic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c-)   66-60-54-            -  48- 42- 36</w:t>
      </w:r>
    </w:p>
    <w:p w:rsidR="00231411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noProof/>
          <w:lang w:eastAsia="tr-TR"/>
        </w:rPr>
        <w:pict>
          <v:rect id="_x0000_s1038" style="position:absolute;margin-left:99.6pt;margin-top:36pt;width:27.75pt;height:21pt;z-index:251663872"/>
        </w:pic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>d-)   33-43-53  -               - 73 -83</w:t>
      </w:r>
    </w:p>
    <w:p w:rsidR="00231411" w:rsidRPr="000761F5" w:rsidRDefault="00231411" w:rsidP="000761F5">
      <w:pPr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>10- Mustafa 8 yaşındadır. Ablası Mustafa’dan 11 yaş büyüktür.Mustafa’nın ablası kaç yaşındadır?</w:t>
      </w:r>
      <w:r>
        <w:rPr>
          <w:rFonts w:ascii="Cambria" w:hAnsi="Cambria" w:cs="Cambria"/>
          <w:sz w:val="28"/>
          <w:szCs w:val="28"/>
        </w:rPr>
        <w:br/>
        <w:t>ÇÖZÜM:</w:t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</w:r>
      <w:r>
        <w:rPr>
          <w:rFonts w:ascii="Cambria" w:hAnsi="Cambria" w:cs="Cambria"/>
          <w:sz w:val="28"/>
          <w:szCs w:val="28"/>
        </w:rPr>
        <w:br/>
        <w:t xml:space="preserve">11) Aşağıdaki boşluğa 4’er 4’er 40’ a kadar yazınız. </w:t>
      </w:r>
    </w:p>
    <w:sectPr w:rsidR="00231411" w:rsidRPr="000761F5" w:rsidSect="00723058">
      <w:pgSz w:w="11906" w:h="16838"/>
      <w:pgMar w:top="567" w:right="566" w:bottom="426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105B2"/>
    <w:multiLevelType w:val="hybridMultilevel"/>
    <w:tmpl w:val="CBECB31E"/>
    <w:lvl w:ilvl="0" w:tplc="4838F83C">
      <w:start w:val="1"/>
      <w:numFmt w:val="decimal"/>
      <w:lvlText w:val="%1-"/>
      <w:lvlJc w:val="left"/>
      <w:pPr>
        <w:ind w:left="720" w:hanging="360"/>
      </w:pPr>
      <w:rPr>
        <w:rFonts w:ascii="Century Gothic" w:hAnsi="Century Gothic" w:cs="Century Gothic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A2E17"/>
    <w:multiLevelType w:val="hybridMultilevel"/>
    <w:tmpl w:val="DD2C7BD0"/>
    <w:lvl w:ilvl="0" w:tplc="F37C9E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9E2D20"/>
    <w:multiLevelType w:val="hybridMultilevel"/>
    <w:tmpl w:val="CDF00DD6"/>
    <w:lvl w:ilvl="0" w:tplc="7C1A8FE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62A1C29"/>
    <w:multiLevelType w:val="hybridMultilevel"/>
    <w:tmpl w:val="578C1358"/>
    <w:lvl w:ilvl="0" w:tplc="D9CCDF6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7DCD7ADB"/>
    <w:multiLevelType w:val="hybridMultilevel"/>
    <w:tmpl w:val="63262030"/>
    <w:lvl w:ilvl="0" w:tplc="F9B2C4AA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  <w:bCs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1565C"/>
    <w:rsid w:val="0002382C"/>
    <w:rsid w:val="000466FD"/>
    <w:rsid w:val="000625F1"/>
    <w:rsid w:val="000643EC"/>
    <w:rsid w:val="00064C3C"/>
    <w:rsid w:val="0006691A"/>
    <w:rsid w:val="00072A6F"/>
    <w:rsid w:val="000761F5"/>
    <w:rsid w:val="000B3617"/>
    <w:rsid w:val="000D7FEC"/>
    <w:rsid w:val="000F509C"/>
    <w:rsid w:val="00166B36"/>
    <w:rsid w:val="001740EB"/>
    <w:rsid w:val="001C3EA8"/>
    <w:rsid w:val="001D7B07"/>
    <w:rsid w:val="001F3593"/>
    <w:rsid w:val="00231411"/>
    <w:rsid w:val="0026718B"/>
    <w:rsid w:val="0027131E"/>
    <w:rsid w:val="002775AE"/>
    <w:rsid w:val="00287E2F"/>
    <w:rsid w:val="002C188B"/>
    <w:rsid w:val="002C204E"/>
    <w:rsid w:val="002D6D92"/>
    <w:rsid w:val="003168D4"/>
    <w:rsid w:val="003267E3"/>
    <w:rsid w:val="00374B68"/>
    <w:rsid w:val="003849DF"/>
    <w:rsid w:val="003909D7"/>
    <w:rsid w:val="003C63EC"/>
    <w:rsid w:val="003F0036"/>
    <w:rsid w:val="00403487"/>
    <w:rsid w:val="00427E1D"/>
    <w:rsid w:val="004306B2"/>
    <w:rsid w:val="00434F83"/>
    <w:rsid w:val="00440FC1"/>
    <w:rsid w:val="00456EB4"/>
    <w:rsid w:val="004804B9"/>
    <w:rsid w:val="004C1AC0"/>
    <w:rsid w:val="004C6658"/>
    <w:rsid w:val="004D18EA"/>
    <w:rsid w:val="004D47B9"/>
    <w:rsid w:val="00545B01"/>
    <w:rsid w:val="00547DDD"/>
    <w:rsid w:val="005636F6"/>
    <w:rsid w:val="00574B2B"/>
    <w:rsid w:val="00580FFA"/>
    <w:rsid w:val="005A7CF9"/>
    <w:rsid w:val="005B37E0"/>
    <w:rsid w:val="005D4E7A"/>
    <w:rsid w:val="005F5C4F"/>
    <w:rsid w:val="006A3CFD"/>
    <w:rsid w:val="006B1DC0"/>
    <w:rsid w:val="007064FB"/>
    <w:rsid w:val="00723058"/>
    <w:rsid w:val="0074354C"/>
    <w:rsid w:val="0076251C"/>
    <w:rsid w:val="007729DF"/>
    <w:rsid w:val="007818D9"/>
    <w:rsid w:val="007831B7"/>
    <w:rsid w:val="007B0CE9"/>
    <w:rsid w:val="007B50DD"/>
    <w:rsid w:val="007C1708"/>
    <w:rsid w:val="007D321E"/>
    <w:rsid w:val="007F7120"/>
    <w:rsid w:val="00802469"/>
    <w:rsid w:val="008411E1"/>
    <w:rsid w:val="00853A64"/>
    <w:rsid w:val="00892CD6"/>
    <w:rsid w:val="008A23BF"/>
    <w:rsid w:val="0095494A"/>
    <w:rsid w:val="009751B2"/>
    <w:rsid w:val="00977D2B"/>
    <w:rsid w:val="00987C61"/>
    <w:rsid w:val="009B0B3D"/>
    <w:rsid w:val="009F5369"/>
    <w:rsid w:val="00A04C56"/>
    <w:rsid w:val="00A345E2"/>
    <w:rsid w:val="00A36164"/>
    <w:rsid w:val="00A43BC3"/>
    <w:rsid w:val="00A47600"/>
    <w:rsid w:val="00A653D6"/>
    <w:rsid w:val="00A82EC1"/>
    <w:rsid w:val="00A938C8"/>
    <w:rsid w:val="00B10167"/>
    <w:rsid w:val="00B14CDD"/>
    <w:rsid w:val="00B16CC0"/>
    <w:rsid w:val="00B202BB"/>
    <w:rsid w:val="00B5256E"/>
    <w:rsid w:val="00B72A60"/>
    <w:rsid w:val="00B95D46"/>
    <w:rsid w:val="00B96778"/>
    <w:rsid w:val="00BA5581"/>
    <w:rsid w:val="00BE2C98"/>
    <w:rsid w:val="00C66ED1"/>
    <w:rsid w:val="00C80AAA"/>
    <w:rsid w:val="00C814CE"/>
    <w:rsid w:val="00C87446"/>
    <w:rsid w:val="00C87A98"/>
    <w:rsid w:val="00C91A20"/>
    <w:rsid w:val="00C91D5B"/>
    <w:rsid w:val="00C96A52"/>
    <w:rsid w:val="00C975B2"/>
    <w:rsid w:val="00CC78F2"/>
    <w:rsid w:val="00CD021F"/>
    <w:rsid w:val="00CF4E8C"/>
    <w:rsid w:val="00D03D7E"/>
    <w:rsid w:val="00D16EE3"/>
    <w:rsid w:val="00D445AE"/>
    <w:rsid w:val="00D60CA0"/>
    <w:rsid w:val="00D6781D"/>
    <w:rsid w:val="00D72BC8"/>
    <w:rsid w:val="00D902E8"/>
    <w:rsid w:val="00DB17AA"/>
    <w:rsid w:val="00DB18AA"/>
    <w:rsid w:val="00DB716A"/>
    <w:rsid w:val="00DD6422"/>
    <w:rsid w:val="00DD6E05"/>
    <w:rsid w:val="00DE5F23"/>
    <w:rsid w:val="00E1289F"/>
    <w:rsid w:val="00E30D21"/>
    <w:rsid w:val="00E542F4"/>
    <w:rsid w:val="00E61CC5"/>
    <w:rsid w:val="00EC24C9"/>
    <w:rsid w:val="00EE659E"/>
    <w:rsid w:val="00F07637"/>
    <w:rsid w:val="00F25E66"/>
    <w:rsid w:val="00F524E3"/>
    <w:rsid w:val="00F571AF"/>
    <w:rsid w:val="00F87ADB"/>
    <w:rsid w:val="00FD6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9DF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bCs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rFonts w:cs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EC24C9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130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1</Pages>
  <Words>189</Words>
  <Characters>1082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cafer nevruz</dc:creator>
  <cp:keywords>www.sorubak.com</cp:keywords>
  <dc:description>www.sorubak.com</dc:description>
  <cp:lastModifiedBy>edanur</cp:lastModifiedBy>
  <cp:revision>3</cp:revision>
  <cp:lastPrinted>2012-10-08T07:13:00Z</cp:lastPrinted>
  <dcterms:created xsi:type="dcterms:W3CDTF">2012-10-10T21:55:00Z</dcterms:created>
  <dcterms:modified xsi:type="dcterms:W3CDTF">2013-10-25T18:21:00Z</dcterms:modified>
  <cp:category>www.sorubak.com</cp:category>
</cp:coreProperties>
</file>