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23" w:rsidRPr="00A25B16" w:rsidRDefault="00601123">
      <w:pPr>
        <w:rPr>
          <w:b/>
          <w:bCs/>
          <w:sz w:val="24"/>
          <w:szCs w:val="24"/>
        </w:rPr>
      </w:pPr>
      <w:r w:rsidRPr="00A25B16">
        <w:rPr>
          <w:b/>
          <w:bCs/>
          <w:sz w:val="24"/>
          <w:szCs w:val="24"/>
        </w:rPr>
        <w:t>1.)AŞAĞIDAKİ ÖRÜNTÜLE</w:t>
      </w:r>
      <w:bookmarkStart w:id="0" w:name="_GoBack"/>
      <w:bookmarkEnd w:id="0"/>
      <w:r w:rsidRPr="00A25B16">
        <w:rPr>
          <w:b/>
          <w:bCs/>
          <w:sz w:val="24"/>
          <w:szCs w:val="24"/>
        </w:rPr>
        <w:t>RİN KURALI BULARAK ÖRÜNTÜYÜ TAMAMLAYINIZ.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0"/>
      </w:tblGrid>
      <w:tr w:rsidR="00601123" w:rsidRPr="001E6EBD">
        <w:trPr>
          <w:trHeight w:val="875"/>
        </w:trPr>
        <w:tc>
          <w:tcPr>
            <w:tcW w:w="9464" w:type="dxa"/>
          </w:tcPr>
          <w:p w:rsidR="00601123" w:rsidRPr="001E6EBD" w:rsidRDefault="00601123" w:rsidP="00A25B16">
            <w:pPr>
              <w:ind w:left="427"/>
            </w:pPr>
            <w:r>
              <w:rPr>
                <w:noProof/>
                <w:lang w:eastAsia="tr-TR"/>
              </w:rPr>
              <w:pict>
                <v:oval id="Oval 57" o:spid="_x0000_s1026" style="position:absolute;left:0;text-align:left;margin-left:250.15pt;margin-top:13.2pt;width:20.25pt;height:24pt;z-index:251647488;visibility:visible;v-text-anchor:middle" fillcolor="#4f81bd" strokecolor="#243f60" strokeweight="2pt"/>
              </w:pict>
            </w:r>
            <w:r>
              <w:rPr>
                <w:noProof/>
                <w:lang w:eastAsia="tr-TR"/>
              </w:rPr>
              <w:pict>
                <v:rect id="Rectangle 58" o:spid="_x0000_s1027" style="position:absolute;left:0;text-align:left;margin-left:199.9pt;margin-top:19.95pt;width:39pt;height:17.25pt;z-index:251645440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rect id="Rectangle 59" o:spid="_x0000_s1028" style="position:absolute;left:0;text-align:left;margin-left:148.15pt;margin-top:19.95pt;width:39pt;height:17.25pt;z-index:251646464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oval id="Oval 60" o:spid="_x0000_s1029" style="position:absolute;left:0;text-align:left;margin-left:108.4pt;margin-top:13.2pt;width:20.25pt;height:24pt;z-index:251648512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rect id="Rectangle 61" o:spid="_x0000_s1030" style="position:absolute;left:0;text-align:left;margin-left:51.4pt;margin-top:19.95pt;width:39pt;height:17.25pt;z-index:251644416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rect id="Rectangle 62" o:spid="_x0000_s1031" style="position:absolute;left:0;text-align:left;margin-left:.4pt;margin-top:19.95pt;width:39pt;height:17.25pt;z-index:251643392;visibility:visible;v-text-anchor:middle" fillcolor="#4f81bd" strokecolor="#243f60" strokeweight="2pt"/>
              </w:pict>
            </w:r>
          </w:p>
          <w:p w:rsidR="00601123" w:rsidRPr="001E6EBD" w:rsidRDefault="00601123" w:rsidP="00A25B16">
            <w:pPr>
              <w:tabs>
                <w:tab w:val="left" w:pos="5595"/>
              </w:tabs>
              <w:ind w:left="427"/>
            </w:pPr>
            <w:r w:rsidRPr="001E6EBD">
              <w:tab/>
              <w:t>…………………………………………………………….</w:t>
            </w:r>
          </w:p>
        </w:tc>
      </w:tr>
      <w:tr w:rsidR="00601123" w:rsidRPr="001E6EBD">
        <w:trPr>
          <w:trHeight w:val="3023"/>
        </w:trPr>
        <w:tc>
          <w:tcPr>
            <w:tcW w:w="9464" w:type="dxa"/>
          </w:tcPr>
          <w:p w:rsidR="00601123" w:rsidRPr="001E6EBD" w:rsidRDefault="00601123" w:rsidP="00A25B16">
            <w:pPr>
              <w:tabs>
                <w:tab w:val="left" w:pos="5595"/>
              </w:tabs>
              <w:ind w:left="427"/>
            </w:pPr>
            <w:r>
              <w:rPr>
                <w:noProof/>
                <w:lang w:eastAsia="tr-TR"/>
              </w:rPr>
              <w:pict>
                <v:shape id="Plus 84" o:spid="_x0000_s1032" style="position:absolute;left:0;text-align:left;margin-left:198.4pt;margin-top:13.3pt;width:22.5pt;height:25.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323850" path="m37876,128321r71395,l109271,42926r67208,l176479,128321r71395,l247874,195529r-71395,l176479,280924r-67208,l109271,195529r-71395,l37876,128321xe" fillcolor="#4f81bd" strokecolor="#385d8a" strokeweight="2pt">
                  <v:path arrowok="t" o:connecttype="custom" o:connectlocs="37876,128321;109271,128321;109271,42926;176479,42926;176479,128321;247874,128321;247874,195529;176479,195529;176479,280924;109271,280924;109271,195529;37876,195529;37876,128321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Heart 85" o:spid="_x0000_s1033" style="position:absolute;left:0;text-align:left;margin-left:159.4pt;margin-top:19.3pt;width:27.75pt;height:19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47650" path="m176213,61913v73421,-144463,359767,,,185737c-183555,61913,102791,-82550,176213,61913xe" fillcolor="#4f81bd" strokecolor="#385d8a" strokeweight="2pt">
                  <v:path arrowok="t" o:connecttype="custom" o:connectlocs="176213,61913;176213,247650;176213,61913" o:connectangles="0,0,0"/>
                </v:shape>
              </w:pict>
            </w:r>
            <w:r>
              <w:rPr>
                <w:noProof/>
                <w:lang w:eastAsia="tr-TR"/>
              </w:rPr>
              <w:pict>
                <v:shape id="5-Point Star 86" o:spid="_x0000_s1034" style="position:absolute;left:0;text-align:left;margin-left:121.15pt;margin-top:13.3pt;width:27pt;height:25.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323850" path="m,123699r130977,1l171450,r40473,123700l342900,123699,236937,200149r40475,123700l171450,247398,65488,323849,105963,200149,,123699xe" fillcolor="#4f81bd" strokecolor="#385d8a" strokeweight="2pt">
                  <v:path arrowok="t" o:connecttype="custom" o:connectlocs="0,123699;130977,123700;171450,0;211923,123700;342900,123699;236937,200149;277412,323849;171450,247398;65488,323849;105963,200149;0,123699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Plus 87" o:spid="_x0000_s1035" style="position:absolute;left:0;text-align:left;margin-left:85.9pt;margin-top:14.05pt;width:22.5pt;height:25.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323850" path="m37876,128321r71395,l109271,42926r67208,l176479,128321r71395,l247874,195529r-71395,l176479,280924r-67208,l109271,195529r-71395,l37876,128321xe" fillcolor="#4f81bd" strokecolor="#243f60" strokeweight="2pt">
                  <v:path arrowok="t" o:connecttype="custom" o:connectlocs="37876,128321;109271,128321;109271,42926;176479,42926;176479,128321;247874,128321;247874,195529;176479,195529;176479,280924;109271,280924;109271,195529;37876,195529;37876,128321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Heart 88" o:spid="_x0000_s1036" style="position:absolute;left:0;text-align:left;margin-left:51.4pt;margin-top:19.3pt;width:27.75pt;height:19.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47650" path="m176213,61913v73421,-144463,359767,,,185737c-183555,61913,102791,-82550,176213,61913xe" fillcolor="#4f81bd" strokecolor="#243f60" strokeweight="2pt">
                  <v:path arrowok="t" o:connecttype="custom" o:connectlocs="176213,61913;176213,247650;176213,61913" o:connectangles="0,0,0"/>
                </v:shape>
              </w:pict>
            </w:r>
            <w:r>
              <w:rPr>
                <w:noProof/>
                <w:lang w:eastAsia="tr-TR"/>
              </w:rPr>
              <w:pict>
                <v:shape id="5-Point Star 89" o:spid="_x0000_s1037" style="position:absolute;left:0;text-align:left;margin-left:7.15pt;margin-top:14.05pt;width:27pt;height:25.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323850" path="m,123699r130977,1l171450,r40473,123700l342900,123699,236937,200149r40475,123700l171450,247398,65488,323849,105963,200149,,123699xe" fillcolor="#4f81bd" strokecolor="#243f60" strokeweight="2pt">
                  <v:path arrowok="t" o:connecttype="custom" o:connectlocs="0,123699;130977,123700;171450,0;211923,123700;342900,123699;236937,200149;277412,323849;171450,247398;65488,323849;105963,200149;0,123699" o:connectangles="0,0,0,0,0,0,0,0,0,0,0"/>
                </v:shape>
              </w:pict>
            </w:r>
          </w:p>
          <w:p w:rsidR="00601123" w:rsidRPr="001E6EBD" w:rsidRDefault="00601123" w:rsidP="00A25B16">
            <w:pPr>
              <w:tabs>
                <w:tab w:val="left" w:pos="5595"/>
              </w:tabs>
              <w:ind w:left="427"/>
            </w:pPr>
            <w:r>
              <w:rPr>
                <w:noProof/>
                <w:lang w:eastAsia="tr-TR"/>
              </w:rPr>
              <w:pict>
                <v:line id="Straight Connector 105" o:spid="_x0000_s1038" style="position:absolute;left:0;text-align:left;flip:y;z-index:251671040;visibility:visible" from="-5pt,22.5pt" to="473.5pt,24.75pt" strokecolor="#4579b8"/>
              </w:pict>
            </w:r>
            <w:r w:rsidRPr="001E6EBD">
              <w:t>………………………………………………………………………</w:t>
            </w:r>
          </w:p>
          <w:p w:rsidR="00601123" w:rsidRPr="001E6EBD" w:rsidRDefault="00601123" w:rsidP="00A25B16">
            <w:pPr>
              <w:tabs>
                <w:tab w:val="left" w:pos="5595"/>
              </w:tabs>
              <w:ind w:left="427"/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Smiley Face 90" o:spid="_x0000_s1039" type="#_x0000_t96" style="position:absolute;left:0;text-align:left;margin-left:255.4pt;margin-top:14.95pt;width:23.25pt;height:28.5pt;z-index:251661824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Moon 91" o:spid="_x0000_s1040" type="#_x0000_t184" style="position:absolute;left:0;text-align:left;margin-left:205.15pt;margin-top:11.95pt;width:27.75pt;height:35.25pt;z-index:251658752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Moon 92" o:spid="_x0000_s1041" type="#_x0000_t184" style="position:absolute;left:0;text-align:left;margin-left:159.4pt;margin-top:11.95pt;width:27.75pt;height:35.25pt;z-index:251659776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Smiley Face 93" o:spid="_x0000_s1042" type="#_x0000_t96" style="position:absolute;left:0;text-align:left;margin-left:121.15pt;margin-top:20.95pt;width:23.25pt;height:28.5pt;z-index:251660800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Moon 94" o:spid="_x0000_s1043" type="#_x0000_t184" style="position:absolute;left:0;text-align:left;margin-left:75.4pt;margin-top:14.95pt;width:27.75pt;height:35.25pt;z-index:251657728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Moon 95" o:spid="_x0000_s1044" type="#_x0000_t184" style="position:absolute;left:0;text-align:left;margin-left:39.4pt;margin-top:14.2pt;width:27.75pt;height:35.25pt;z-index:251656704;visibility:visible;v-text-anchor:middle" fillcolor="#4f81bd" strokecolor="#243f60" strokeweight="2pt"/>
              </w:pict>
            </w:r>
            <w:r>
              <w:rPr>
                <w:noProof/>
                <w:lang w:eastAsia="tr-TR"/>
              </w:rPr>
              <w:pict>
                <v:shape id="Smiley Face 96" o:spid="_x0000_s1045" type="#_x0000_t96" style="position:absolute;left:0;text-align:left;margin-left:.4pt;margin-top:20.95pt;width:23.25pt;height:28.5pt;z-index:251655680;visibility:visible;v-text-anchor:middle" fillcolor="#4f81bd" strokecolor="#243f60" strokeweight="2pt"/>
              </w:pict>
            </w:r>
          </w:p>
          <w:p w:rsidR="00601123" w:rsidRPr="001E6EBD" w:rsidRDefault="00601123" w:rsidP="00A25B16">
            <w:pPr>
              <w:tabs>
                <w:tab w:val="left" w:pos="5595"/>
              </w:tabs>
              <w:ind w:left="427"/>
            </w:pPr>
            <w:r w:rsidRPr="001E6EBD">
              <w:t>………………………………………………….</w:t>
            </w:r>
          </w:p>
          <w:p w:rsidR="00601123" w:rsidRPr="001E6EBD" w:rsidRDefault="00601123" w:rsidP="00A25B16">
            <w:pPr>
              <w:tabs>
                <w:tab w:val="left" w:pos="5595"/>
              </w:tabs>
              <w:ind w:left="427"/>
            </w:pPr>
            <w:r>
              <w:rPr>
                <w:noProof/>
                <w:lang w:eastAsia="tr-TR"/>
              </w:rPr>
              <w:pict>
                <v:line id="Straight Connector 106" o:spid="_x0000_s1046" style="position:absolute;left:0;text-align:left;flip:y;z-index:251672064;visibility:visible" from="-5pt,6.95pt" to="473.5pt,9.2pt" strokecolor="#4a7ebb"/>
              </w:pict>
            </w:r>
            <w:r>
              <w:rPr>
                <w:noProof/>
                <w:lang w:eastAsia="tr-TR"/>
              </w:rPr>
              <w:pict>
                <v:shape id="Heart 97" o:spid="_x0000_s1047" style="position:absolute;left:0;text-align:left;margin-left:225.4pt;margin-top:18.05pt;width:24.75pt;height:24.7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14325,314325" path="m157163,78581v65484,-183356,320873,,,235744c-163711,78581,91678,-104775,157163,78581xe" fillcolor="#4f81bd" strokecolor="#243f60" strokeweight="2pt">
                  <v:path arrowok="t" o:connecttype="custom" o:connectlocs="157163,78581;157163,314325;157163,78581" o:connectangles="0,0,0"/>
                </v:shape>
              </w:pict>
            </w: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98" o:spid="_x0000_s1048" type="#_x0000_t5" style="position:absolute;left:0;text-align:left;margin-left:190.9pt;margin-top:18.05pt;width:20.25pt;height:28.5pt;z-index:251665920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Isosceles Triangle 99" o:spid="_x0000_s1049" type="#_x0000_t5" style="position:absolute;left:0;text-align:left;margin-left:159.4pt;margin-top:18.05pt;width:20.25pt;height:28.5pt;z-index:251666944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Isosceles Triangle 100" o:spid="_x0000_s1050" type="#_x0000_t5" style="position:absolute;left:0;text-align:left;margin-left:128.65pt;margin-top:18.05pt;width:20.25pt;height:28.5pt;z-index:251667968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Heart 101" o:spid="_x0000_s1051" style="position:absolute;left:0;text-align:left;margin-left:96.4pt;margin-top:18.05pt;width:24.75pt;height:24.7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14325,314325" path="m157163,78581v65484,-183356,320873,,,235744c-163711,78581,91678,-104775,157163,78581xe" fillcolor="#4f81bd" strokecolor="#385d8a" strokeweight="2pt">
                  <v:path arrowok="t" o:connecttype="custom" o:connectlocs="157163,78581;157163,314325;157163,78581" o:connectangles="0,0,0"/>
                </v:shape>
              </w:pict>
            </w:r>
            <w:r>
              <w:rPr>
                <w:noProof/>
                <w:lang w:eastAsia="tr-TR"/>
              </w:rPr>
              <w:pict>
                <v:shape id="Isosceles Triangle 102" o:spid="_x0000_s1052" type="#_x0000_t5" style="position:absolute;left:0;text-align:left;margin-left:58.9pt;margin-top:18.05pt;width:20.25pt;height:28.5pt;z-index:251664896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Isosceles Triangle 103" o:spid="_x0000_s1053" type="#_x0000_t5" style="position:absolute;left:0;text-align:left;margin-left:31.9pt;margin-top:18.05pt;width:20.25pt;height:28.5pt;z-index:251663872;visibility:visible;v-text-anchor:middle" fillcolor="#4f81bd" strokecolor="#385d8a" strokeweight="2pt"/>
              </w:pict>
            </w:r>
            <w:r>
              <w:rPr>
                <w:noProof/>
                <w:lang w:eastAsia="tr-TR"/>
              </w:rPr>
              <w:pict>
                <v:shape id="Isosceles Triangle 104" o:spid="_x0000_s1054" type="#_x0000_t5" style="position:absolute;left:0;text-align:left;margin-left:3.4pt;margin-top:18.05pt;width:20.25pt;height:28.5pt;z-index:251662848;visibility:visible;v-text-anchor:middle" fillcolor="#4f81bd" strokecolor="#243f60" strokeweight="2pt"/>
              </w:pict>
            </w:r>
          </w:p>
          <w:p w:rsidR="00601123" w:rsidRPr="001E6EBD" w:rsidRDefault="00601123" w:rsidP="00A25B16">
            <w:pPr>
              <w:tabs>
                <w:tab w:val="left" w:pos="5595"/>
              </w:tabs>
              <w:ind w:left="427"/>
            </w:pPr>
            <w:r w:rsidRPr="001E6EBD">
              <w:tab/>
              <w:t>…………………………………………………………….</w:t>
            </w:r>
          </w:p>
          <w:p w:rsidR="00601123" w:rsidRPr="001E6EBD" w:rsidRDefault="00601123" w:rsidP="00A25B16">
            <w:pPr>
              <w:tabs>
                <w:tab w:val="left" w:pos="5595"/>
              </w:tabs>
              <w:ind w:left="427"/>
              <w:rPr>
                <w:noProof/>
                <w:lang w:eastAsia="tr-TR"/>
              </w:rPr>
            </w:pPr>
          </w:p>
        </w:tc>
      </w:tr>
    </w:tbl>
    <w:p w:rsidR="00601123" w:rsidRDefault="00601123" w:rsidP="00F254ED">
      <w:pPr>
        <w:tabs>
          <w:tab w:val="left" w:pos="5595"/>
        </w:tabs>
      </w:pPr>
    </w:p>
    <w:p w:rsidR="00601123" w:rsidRPr="00A25B16" w:rsidRDefault="00601123" w:rsidP="00F254ED">
      <w:pPr>
        <w:tabs>
          <w:tab w:val="left" w:pos="5595"/>
        </w:tabs>
        <w:rPr>
          <w:b/>
          <w:bCs/>
          <w:sz w:val="24"/>
          <w:szCs w:val="24"/>
        </w:rPr>
      </w:pPr>
      <w:r w:rsidRPr="00A25B16">
        <w:rPr>
          <w:b/>
          <w:bCs/>
          <w:sz w:val="24"/>
          <w:szCs w:val="24"/>
        </w:rPr>
        <w:t>2.) AŞAĞIDAKİ SAYI ÖRÜNTÜLERİNDE KURALI BULARAK ÖRÜNTÜYÜ TAMAMLAYINIZ.</w:t>
      </w:r>
    </w:p>
    <w:p w:rsidR="00601123" w:rsidRDefault="00601123" w:rsidP="00F254ED">
      <w:pPr>
        <w:tabs>
          <w:tab w:val="left" w:pos="5595"/>
        </w:tabs>
        <w:rPr>
          <w:sz w:val="40"/>
          <w:szCs w:val="40"/>
        </w:rPr>
      </w:pPr>
      <w:r w:rsidRPr="00A825A9">
        <w:rPr>
          <w:sz w:val="40"/>
          <w:szCs w:val="40"/>
        </w:rPr>
        <w:t>5 - … - 11-14-…-20- …-…-…-…-…</w:t>
      </w:r>
    </w:p>
    <w:p w:rsidR="00601123" w:rsidRDefault="00601123" w:rsidP="00F254ED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67-62-…-52-47-…-37-…-…-22-…</w:t>
      </w:r>
    </w:p>
    <w:p w:rsidR="00601123" w:rsidRDefault="00601123" w:rsidP="00F254ED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3-…-23-33-…-53-…-73-…-…</w:t>
      </w:r>
    </w:p>
    <w:p w:rsidR="00601123" w:rsidRDefault="00601123" w:rsidP="00F254ED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8-…-16-20-…-…-32-36-…-…-…-…</w:t>
      </w:r>
    </w:p>
    <w:p w:rsidR="00601123" w:rsidRDefault="00601123" w:rsidP="00F254ED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36-34-…-30-…-…-…-22-…-…-…</w:t>
      </w:r>
    </w:p>
    <w:p w:rsidR="00601123" w:rsidRPr="00A25B16" w:rsidRDefault="00601123" w:rsidP="00A825A9">
      <w:pPr>
        <w:tabs>
          <w:tab w:val="left" w:pos="5595"/>
        </w:tabs>
        <w:rPr>
          <w:b/>
          <w:bCs/>
        </w:rPr>
      </w:pPr>
      <w:r w:rsidRPr="00A25B16">
        <w:rPr>
          <w:b/>
          <w:bCs/>
        </w:rPr>
        <w:t xml:space="preserve">3.) AŞAĞIDAKİ SAYI ÖRÜNTÜLERİNDE ÖRÜNTÜYÜ BOZAN SAYIYI BULARAK </w:t>
      </w:r>
      <w:r w:rsidRPr="00A25B16">
        <w:rPr>
          <w:b/>
          <w:bCs/>
          <w:u w:val="single"/>
        </w:rPr>
        <w:t>DAİRE</w:t>
      </w:r>
      <w:r w:rsidRPr="00A25B16">
        <w:rPr>
          <w:b/>
          <w:bCs/>
        </w:rPr>
        <w:t xml:space="preserve"> İÇİNE ALINIZ.</w:t>
      </w:r>
    </w:p>
    <w:p w:rsidR="00601123" w:rsidRDefault="00601123" w:rsidP="00A825A9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4-7-10-14-16-19-22-25</w:t>
      </w:r>
    </w:p>
    <w:p w:rsidR="00601123" w:rsidRDefault="00601123" w:rsidP="00A825A9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80-75-70-65-60-56-50</w:t>
      </w:r>
    </w:p>
    <w:p w:rsidR="00601123" w:rsidRDefault="00601123" w:rsidP="00A825A9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30-27-24-20-18-15-12</w:t>
      </w:r>
    </w:p>
    <w:p w:rsidR="00601123" w:rsidRDefault="00601123" w:rsidP="00A825A9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2-6-10-14-18-20-22-26</w:t>
      </w:r>
    </w:p>
    <w:p w:rsidR="00601123" w:rsidRDefault="00601123" w:rsidP="00F254ED">
      <w:pPr>
        <w:tabs>
          <w:tab w:val="left" w:pos="5595"/>
        </w:tabs>
        <w:rPr>
          <w:sz w:val="40"/>
          <w:szCs w:val="40"/>
        </w:rPr>
      </w:pPr>
      <w:r>
        <w:rPr>
          <w:sz w:val="40"/>
          <w:szCs w:val="40"/>
        </w:rPr>
        <w:t>5-7-9-11-13-15-18-19-21</w:t>
      </w:r>
    </w:p>
    <w:p w:rsidR="00601123" w:rsidRPr="00A825A9" w:rsidRDefault="00601123" w:rsidP="00F254ED">
      <w:pPr>
        <w:tabs>
          <w:tab w:val="left" w:pos="5595"/>
        </w:tabs>
        <w:rPr>
          <w:sz w:val="40"/>
          <w:szCs w:val="40"/>
        </w:rPr>
      </w:pPr>
      <w:hyperlink r:id="rId4" w:history="1">
        <w:r w:rsidRPr="00C27441">
          <w:rPr>
            <w:rStyle w:val="Hyperlink"/>
            <w:sz w:val="40"/>
            <w:szCs w:val="40"/>
          </w:rPr>
          <w:t>www.sorubak.com</w:t>
        </w:r>
      </w:hyperlink>
      <w:r>
        <w:rPr>
          <w:sz w:val="40"/>
          <w:szCs w:val="40"/>
        </w:rPr>
        <w:t xml:space="preserve"> </w:t>
      </w:r>
    </w:p>
    <w:sectPr w:rsidR="00601123" w:rsidRPr="00A825A9" w:rsidSect="00A25B16">
      <w:pgSz w:w="11906" w:h="16838"/>
      <w:pgMar w:top="1134" w:right="1418" w:bottom="1134" w:left="1418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AB0"/>
    <w:rsid w:val="001E6EBD"/>
    <w:rsid w:val="002F5AB0"/>
    <w:rsid w:val="00372C4F"/>
    <w:rsid w:val="005300BA"/>
    <w:rsid w:val="00601123"/>
    <w:rsid w:val="00761704"/>
    <w:rsid w:val="008477A2"/>
    <w:rsid w:val="00A25B16"/>
    <w:rsid w:val="00A825A9"/>
    <w:rsid w:val="00C27441"/>
    <w:rsid w:val="00F2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7A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54E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F2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54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72C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98</Words>
  <Characters>560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GEZENER</dc:creator>
  <cp:keywords>www.sorubak.com</cp:keywords>
  <dc:description>www.sorubak.com</dc:description>
  <cp:lastModifiedBy>edanur</cp:lastModifiedBy>
  <cp:revision>3</cp:revision>
  <dcterms:created xsi:type="dcterms:W3CDTF">2012-10-10T19:10:00Z</dcterms:created>
  <dcterms:modified xsi:type="dcterms:W3CDTF">2013-11-04T15:48:00Z</dcterms:modified>
  <cp:category>www.sorubak.com</cp:category>
</cp:coreProperties>
</file>