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3450" w:rsidRPr="00EA50AD" w:rsidRDefault="00013450" w:rsidP="00C01525">
      <w:pPr>
        <w:spacing w:after="0" w:line="240" w:lineRule="auto"/>
        <w:ind w:firstLine="709"/>
        <w:rPr>
          <w:sz w:val="28"/>
          <w:szCs w:val="28"/>
        </w:rPr>
      </w:pPr>
      <w:r w:rsidRPr="00EA50AD">
        <w:rPr>
          <w:sz w:val="28"/>
          <w:szCs w:val="28"/>
        </w:rPr>
        <w:t xml:space="preserve">ADI SOYADI:………………………………………………….…..                                              </w:t>
      </w:r>
      <w:r w:rsidRPr="00957225">
        <w:rPr>
          <w:b/>
          <w:bCs/>
          <w:sz w:val="28"/>
          <w:szCs w:val="28"/>
          <w:u w:val="single"/>
        </w:rPr>
        <w:t>NOT:</w:t>
      </w:r>
      <w:r w:rsidRPr="00957225">
        <w:rPr>
          <w:sz w:val="28"/>
          <w:szCs w:val="28"/>
        </w:rPr>
        <w:t>…………</w:t>
      </w:r>
    </w:p>
    <w:p w:rsidR="00013450" w:rsidRPr="00EA50AD" w:rsidRDefault="00013450" w:rsidP="00FB0230">
      <w:pPr>
        <w:spacing w:after="0" w:line="240" w:lineRule="auto"/>
        <w:ind w:firstLine="709"/>
        <w:jc w:val="center"/>
        <w:rPr>
          <w:b/>
          <w:bCs/>
          <w:sz w:val="28"/>
          <w:szCs w:val="28"/>
        </w:rPr>
      </w:pPr>
      <w:r w:rsidRPr="00EA50AD">
        <w:rPr>
          <w:b/>
          <w:bCs/>
          <w:sz w:val="28"/>
          <w:szCs w:val="28"/>
        </w:rPr>
        <w:t>MATEMATİK DERSİ  DEĞERLENDİRME SINAVI</w:t>
      </w:r>
    </w:p>
    <w:p w:rsidR="00013450" w:rsidRDefault="00013450" w:rsidP="00EA50AD">
      <w:pPr>
        <w:pStyle w:val="ListParagraph"/>
        <w:numPr>
          <w:ilvl w:val="0"/>
          <w:numId w:val="3"/>
        </w:num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*  </w:t>
      </w:r>
      <w:r w:rsidRPr="007F325D">
        <w:rPr>
          <w:sz w:val="28"/>
          <w:szCs w:val="28"/>
        </w:rPr>
        <w:t xml:space="preserve">54 sayısında 4 rakamının </w:t>
      </w:r>
      <w:r w:rsidRPr="007F325D">
        <w:rPr>
          <w:sz w:val="28"/>
          <w:szCs w:val="28"/>
          <w:u w:val="single"/>
        </w:rPr>
        <w:t>basamak değeri</w:t>
      </w:r>
      <w:r w:rsidRPr="007F325D">
        <w:rPr>
          <w:sz w:val="28"/>
          <w:szCs w:val="28"/>
        </w:rPr>
        <w:t xml:space="preserve"> kaçtır</w:t>
      </w:r>
      <w:r w:rsidRPr="00EA50AD">
        <w:rPr>
          <w:b/>
          <w:bCs/>
          <w:sz w:val="28"/>
          <w:szCs w:val="28"/>
        </w:rPr>
        <w:t>?</w:t>
      </w:r>
      <w:r>
        <w:rPr>
          <w:b/>
          <w:bCs/>
          <w:sz w:val="28"/>
          <w:szCs w:val="28"/>
        </w:rPr>
        <w:t>………</w:t>
      </w:r>
    </w:p>
    <w:p w:rsidR="00013450" w:rsidRPr="00EA50AD" w:rsidRDefault="00013450" w:rsidP="00EA50AD">
      <w:pPr>
        <w:pStyle w:val="ListParagraph"/>
        <w:ind w:left="1069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* </w:t>
      </w:r>
      <w:bookmarkStart w:id="0" w:name="_GoBack"/>
      <w:bookmarkEnd w:id="0"/>
      <w:r w:rsidRPr="007F325D">
        <w:rPr>
          <w:sz w:val="28"/>
          <w:szCs w:val="28"/>
        </w:rPr>
        <w:t xml:space="preserve">65 sayısının onlar basamağının </w:t>
      </w:r>
      <w:r w:rsidRPr="007F325D">
        <w:rPr>
          <w:sz w:val="28"/>
          <w:szCs w:val="28"/>
          <w:u w:val="single"/>
        </w:rPr>
        <w:t xml:space="preserve">basamak değeri </w:t>
      </w:r>
      <w:r w:rsidRPr="007F325D">
        <w:rPr>
          <w:sz w:val="28"/>
          <w:szCs w:val="28"/>
        </w:rPr>
        <w:t>kaçtır?</w:t>
      </w:r>
      <w:r w:rsidRPr="00957225">
        <w:rPr>
          <w:b/>
          <w:bCs/>
          <w:sz w:val="28"/>
          <w:szCs w:val="28"/>
        </w:rPr>
        <w:t xml:space="preserve"> ………..</w:t>
      </w:r>
      <w:r>
        <w:rPr>
          <w:b/>
          <w:bCs/>
          <w:sz w:val="28"/>
          <w:szCs w:val="28"/>
        </w:rPr>
        <w:t xml:space="preserve">   </w:t>
      </w:r>
      <w:r w:rsidRPr="007F325D">
        <w:rPr>
          <w:b/>
          <w:bCs/>
          <w:sz w:val="28"/>
          <w:szCs w:val="28"/>
        </w:rPr>
        <w:t>(6 p)</w:t>
      </w:r>
    </w:p>
    <w:p w:rsidR="00013450" w:rsidRPr="00EA50AD" w:rsidRDefault="00013450" w:rsidP="00EA50AD">
      <w:pPr>
        <w:spacing w:after="0" w:line="240" w:lineRule="auto"/>
        <w:ind w:firstLine="709"/>
        <w:rPr>
          <w:b/>
          <w:bCs/>
          <w:sz w:val="28"/>
          <w:szCs w:val="28"/>
        </w:rPr>
      </w:pPr>
      <w:r w:rsidRPr="00EA50AD">
        <w:rPr>
          <w:b/>
          <w:bCs/>
          <w:sz w:val="28"/>
          <w:szCs w:val="28"/>
        </w:rPr>
        <w:t>2.Aşağıda onluk ve birliklerine ayrılan sayıları yazınız. (6 p)</w:t>
      </w:r>
    </w:p>
    <w:p w:rsidR="00013450" w:rsidRPr="00EA50AD" w:rsidRDefault="00013450" w:rsidP="007932B7">
      <w:pPr>
        <w:spacing w:after="0" w:line="240" w:lineRule="auto"/>
        <w:ind w:firstLine="709"/>
        <w:rPr>
          <w:sz w:val="28"/>
          <w:szCs w:val="28"/>
        </w:rPr>
      </w:pPr>
    </w:p>
    <w:p w:rsidR="00013450" w:rsidRPr="00EA50AD" w:rsidRDefault="00013450" w:rsidP="007932B7">
      <w:pPr>
        <w:spacing w:after="0" w:line="24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5 onluk + 1 birlik =………</w:t>
      </w:r>
      <w:r w:rsidRPr="00EA50AD">
        <w:rPr>
          <w:sz w:val="28"/>
          <w:szCs w:val="28"/>
        </w:rPr>
        <w:t>…</w:t>
      </w:r>
      <w:r w:rsidRPr="00EA50AD">
        <w:rPr>
          <w:sz w:val="28"/>
          <w:szCs w:val="28"/>
        </w:rPr>
        <w:tab/>
      </w:r>
      <w:r>
        <w:rPr>
          <w:sz w:val="28"/>
          <w:szCs w:val="28"/>
        </w:rPr>
        <w:t xml:space="preserve"> </w:t>
      </w:r>
      <w:r w:rsidRPr="00EA50AD">
        <w:rPr>
          <w:sz w:val="28"/>
          <w:szCs w:val="28"/>
        </w:rPr>
        <w:t>9 onluk + 3</w:t>
      </w:r>
      <w:r>
        <w:rPr>
          <w:sz w:val="28"/>
          <w:szCs w:val="28"/>
        </w:rPr>
        <w:t xml:space="preserve">  birlik =…………      0  birlik+8 onluk=…...</w:t>
      </w:r>
      <w:r w:rsidRPr="00EA50AD">
        <w:rPr>
          <w:sz w:val="28"/>
          <w:szCs w:val="28"/>
        </w:rPr>
        <w:t>…</w:t>
      </w:r>
    </w:p>
    <w:p w:rsidR="00013450" w:rsidRPr="00EA50AD" w:rsidRDefault="00013450" w:rsidP="007932B7">
      <w:pPr>
        <w:spacing w:after="0" w:line="240" w:lineRule="auto"/>
        <w:ind w:firstLine="709"/>
        <w:rPr>
          <w:sz w:val="28"/>
          <w:szCs w:val="28"/>
        </w:rPr>
      </w:pPr>
    </w:p>
    <w:p w:rsidR="00013450" w:rsidRPr="00EA50AD" w:rsidRDefault="00013450" w:rsidP="007932B7">
      <w:pPr>
        <w:spacing w:after="0" w:line="240" w:lineRule="auto"/>
        <w:ind w:firstLine="709"/>
        <w:rPr>
          <w:sz w:val="28"/>
          <w:szCs w:val="28"/>
        </w:rPr>
      </w:pPr>
      <w:r w:rsidRPr="00EA50AD">
        <w:rPr>
          <w:sz w:val="28"/>
          <w:szCs w:val="28"/>
        </w:rPr>
        <w:t>70 = ……… onluk ……… b</w:t>
      </w:r>
      <w:r>
        <w:rPr>
          <w:sz w:val="28"/>
          <w:szCs w:val="28"/>
        </w:rPr>
        <w:t>irlik          22= …….onluk ……</w:t>
      </w:r>
      <w:r w:rsidRPr="00EA50AD">
        <w:rPr>
          <w:sz w:val="28"/>
          <w:szCs w:val="28"/>
        </w:rPr>
        <w:t xml:space="preserve"> </w:t>
      </w:r>
      <w:r>
        <w:rPr>
          <w:sz w:val="28"/>
          <w:szCs w:val="28"/>
        </w:rPr>
        <w:t>b</w:t>
      </w:r>
      <w:r w:rsidRPr="00EA50AD">
        <w:rPr>
          <w:sz w:val="28"/>
          <w:szCs w:val="28"/>
        </w:rPr>
        <w:t xml:space="preserve">irlik </w:t>
      </w:r>
      <w:r>
        <w:rPr>
          <w:sz w:val="28"/>
          <w:szCs w:val="28"/>
        </w:rPr>
        <w:t xml:space="preserve">     </w:t>
      </w:r>
      <w:r w:rsidRPr="00EA50AD">
        <w:rPr>
          <w:sz w:val="28"/>
          <w:szCs w:val="28"/>
        </w:rPr>
        <w:t>46= ……..onluk …… birlik</w:t>
      </w:r>
    </w:p>
    <w:p w:rsidR="00013450" w:rsidRPr="00EA50AD" w:rsidRDefault="00013450" w:rsidP="00713C68">
      <w:pPr>
        <w:spacing w:before="240"/>
        <w:ind w:firstLine="708"/>
        <w:rPr>
          <w:b/>
          <w:bCs/>
          <w:noProof/>
          <w:sz w:val="28"/>
          <w:szCs w:val="28"/>
        </w:rPr>
      </w:pPr>
      <w:r w:rsidRPr="00EA50AD">
        <w:rPr>
          <w:b/>
          <w:bCs/>
          <w:sz w:val="28"/>
          <w:szCs w:val="28"/>
        </w:rPr>
        <w:t>3.</w:t>
      </w:r>
      <w:r w:rsidRPr="00EA50AD">
        <w:rPr>
          <w:b/>
          <w:bCs/>
          <w:noProof/>
          <w:sz w:val="28"/>
          <w:szCs w:val="28"/>
        </w:rPr>
        <w:t>Aşağıdaki sayıların basamak adlarınıvebasamak değerlerini yazınız.</w:t>
      </w:r>
      <w:r w:rsidRPr="00EA50AD">
        <w:rPr>
          <w:b/>
          <w:bCs/>
          <w:sz w:val="28"/>
          <w:szCs w:val="28"/>
        </w:rPr>
        <w:t xml:space="preserve"> (12 p)</w:t>
      </w:r>
    </w:p>
    <w:p w:rsidR="00013450" w:rsidRPr="00EA50AD" w:rsidRDefault="00013450" w:rsidP="00713C68">
      <w:pPr>
        <w:spacing w:before="240"/>
        <w:ind w:firstLine="708"/>
        <w:rPr>
          <w:b/>
          <w:bCs/>
          <w:sz w:val="28"/>
          <w:szCs w:val="28"/>
        </w:rPr>
      </w:pP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25" o:spid="_x0000_s1026" type="#_x0000_t32" style="position:absolute;left:0;text-align:left;margin-left:36.75pt;margin-top:20.65pt;width:0;height:52.75pt;z-index:251652096;visibility:visible" strokeweight="2pt"/>
        </w:pict>
      </w:r>
      <w:r>
        <w:rPr>
          <w:noProof/>
        </w:rPr>
        <w:pict>
          <v:shape id="AutoShape 24" o:spid="_x0000_s1027" type="#_x0000_t32" style="position:absolute;left:0;text-align:left;margin-left:48.25pt;margin-top:20.65pt;width:0;height:23.65pt;z-index:251651072;visibility:visible" strokeweight="2pt"/>
        </w:pict>
      </w:r>
      <w:r w:rsidRPr="00EA50AD">
        <w:rPr>
          <w:sz w:val="28"/>
          <w:szCs w:val="28"/>
        </w:rPr>
        <w:t>7 4</w:t>
      </w:r>
      <w:r w:rsidRPr="00EA50AD">
        <w:rPr>
          <w:sz w:val="28"/>
          <w:szCs w:val="28"/>
        </w:rPr>
        <w:tab/>
      </w:r>
      <w:r w:rsidRPr="00EA50AD">
        <w:rPr>
          <w:b/>
          <w:bCs/>
          <w:sz w:val="28"/>
          <w:szCs w:val="28"/>
          <w:u w:val="single"/>
        </w:rPr>
        <w:t>Basamak adı</w:t>
      </w:r>
      <w:r w:rsidRPr="00EA50AD">
        <w:rPr>
          <w:b/>
          <w:bCs/>
          <w:sz w:val="28"/>
          <w:szCs w:val="28"/>
        </w:rPr>
        <w:tab/>
      </w:r>
      <w:r w:rsidRPr="00EA50AD">
        <w:rPr>
          <w:b/>
          <w:bCs/>
          <w:sz w:val="28"/>
          <w:szCs w:val="28"/>
        </w:rPr>
        <w:tab/>
      </w:r>
      <w:r w:rsidRPr="00EA50AD">
        <w:rPr>
          <w:b/>
          <w:bCs/>
          <w:sz w:val="28"/>
          <w:szCs w:val="28"/>
          <w:u w:val="single"/>
        </w:rPr>
        <w:t>Basamak değeri</w:t>
      </w:r>
    </w:p>
    <w:p w:rsidR="00013450" w:rsidRPr="00EA50AD" w:rsidRDefault="00013450" w:rsidP="00713C68">
      <w:pPr>
        <w:tabs>
          <w:tab w:val="left" w:pos="1624"/>
        </w:tabs>
        <w:spacing w:after="0" w:line="200" w:lineRule="atLeast"/>
        <w:rPr>
          <w:b/>
          <w:bCs/>
          <w:sz w:val="28"/>
          <w:szCs w:val="28"/>
        </w:rPr>
      </w:pPr>
      <w:r>
        <w:rPr>
          <w:noProof/>
        </w:rPr>
        <w:pict>
          <v:shape id="AutoShape 26" o:spid="_x0000_s1028" type="#_x0000_t32" style="position:absolute;margin-left:48.25pt;margin-top:13.05pt;width:29.1pt;height:0;z-index:251653120;visibility:visible" strokeweight="2pt">
            <v:stroke endarrow="block"/>
          </v:shape>
        </w:pict>
      </w:r>
      <w:r w:rsidRPr="00EA50AD">
        <w:rPr>
          <w:sz w:val="28"/>
          <w:szCs w:val="28"/>
        </w:rPr>
        <w:tab/>
        <w:t>…………………........</w:t>
      </w:r>
      <w:r w:rsidRPr="00EA50AD">
        <w:rPr>
          <w:sz w:val="28"/>
          <w:szCs w:val="28"/>
        </w:rPr>
        <w:tab/>
      </w:r>
      <w:r w:rsidRPr="00EA50AD">
        <w:rPr>
          <w:sz w:val="28"/>
          <w:szCs w:val="28"/>
        </w:rPr>
        <w:tab/>
        <w:t>…………………...</w:t>
      </w:r>
      <w:r w:rsidRPr="00EA50AD">
        <w:rPr>
          <w:sz w:val="28"/>
          <w:szCs w:val="28"/>
        </w:rPr>
        <w:tab/>
      </w:r>
      <w:r w:rsidRPr="00EA50AD">
        <w:rPr>
          <w:sz w:val="28"/>
          <w:szCs w:val="28"/>
        </w:rPr>
        <w:tab/>
      </w:r>
      <w:r w:rsidRPr="00EA50AD">
        <w:rPr>
          <w:sz w:val="28"/>
          <w:szCs w:val="28"/>
        </w:rPr>
        <w:tab/>
      </w:r>
    </w:p>
    <w:p w:rsidR="00013450" w:rsidRPr="00EA50AD" w:rsidRDefault="00013450" w:rsidP="008B72DA">
      <w:pPr>
        <w:tabs>
          <w:tab w:val="left" w:pos="1624"/>
        </w:tabs>
        <w:spacing w:before="240" w:after="0" w:line="200" w:lineRule="atLeast"/>
        <w:ind w:firstLine="708"/>
        <w:rPr>
          <w:sz w:val="28"/>
          <w:szCs w:val="28"/>
        </w:rPr>
      </w:pPr>
      <w:r>
        <w:rPr>
          <w:noProof/>
        </w:rPr>
        <w:pict>
          <v:shape id="AutoShape 27" o:spid="_x0000_s1029" type="#_x0000_t32" style="position:absolute;left:0;text-align:left;margin-left:36.75pt;margin-top:25.4pt;width:40.6pt;height:.05pt;z-index:251654144;visibility:visible" strokeweight="2pt">
            <v:stroke endarrow="block"/>
          </v:shape>
        </w:pict>
      </w:r>
      <w:r w:rsidRPr="00EA50AD">
        <w:rPr>
          <w:sz w:val="28"/>
          <w:szCs w:val="28"/>
        </w:rPr>
        <w:tab/>
        <w:t>…………………………</w:t>
      </w:r>
      <w:r w:rsidRPr="00EA50AD">
        <w:rPr>
          <w:sz w:val="28"/>
          <w:szCs w:val="28"/>
        </w:rPr>
        <w:tab/>
      </w:r>
      <w:r w:rsidRPr="00EA50AD">
        <w:rPr>
          <w:sz w:val="28"/>
          <w:szCs w:val="28"/>
        </w:rPr>
        <w:tab/>
        <w:t>…………………...</w:t>
      </w:r>
      <w:r w:rsidRPr="00EA50AD">
        <w:rPr>
          <w:sz w:val="28"/>
          <w:szCs w:val="28"/>
        </w:rPr>
        <w:tab/>
      </w:r>
      <w:r w:rsidRPr="00EA50AD">
        <w:rPr>
          <w:sz w:val="28"/>
          <w:szCs w:val="28"/>
        </w:rPr>
        <w:tab/>
      </w:r>
      <w:r w:rsidRPr="00EA50AD">
        <w:rPr>
          <w:sz w:val="28"/>
          <w:szCs w:val="28"/>
        </w:rPr>
        <w:tab/>
      </w:r>
    </w:p>
    <w:p w:rsidR="00013450" w:rsidRPr="00EA50AD" w:rsidRDefault="00013450" w:rsidP="008B72DA">
      <w:pPr>
        <w:tabs>
          <w:tab w:val="left" w:pos="1624"/>
        </w:tabs>
        <w:spacing w:before="240" w:after="0" w:line="200" w:lineRule="atLeast"/>
        <w:ind w:firstLine="708"/>
        <w:rPr>
          <w:b/>
          <w:bCs/>
          <w:sz w:val="28"/>
          <w:szCs w:val="28"/>
        </w:rPr>
      </w:pPr>
      <w:r w:rsidRPr="00EA50AD">
        <w:rPr>
          <w:b/>
          <w:bCs/>
          <w:sz w:val="28"/>
          <w:szCs w:val="28"/>
        </w:rPr>
        <w:t xml:space="preserve">4.Aşağıdaki nesnelerin </w:t>
      </w:r>
      <w:r w:rsidRPr="00EA50AD">
        <w:rPr>
          <w:b/>
          <w:bCs/>
          <w:sz w:val="28"/>
          <w:szCs w:val="28"/>
          <w:u w:val="single"/>
        </w:rPr>
        <w:t>1 destesini</w:t>
      </w:r>
      <w:r w:rsidRPr="00EA50AD">
        <w:rPr>
          <w:b/>
          <w:bCs/>
          <w:sz w:val="28"/>
          <w:szCs w:val="28"/>
        </w:rPr>
        <w:t xml:space="preserve"> ve </w:t>
      </w:r>
      <w:r w:rsidRPr="00EA50AD">
        <w:rPr>
          <w:b/>
          <w:bCs/>
          <w:sz w:val="28"/>
          <w:szCs w:val="28"/>
          <w:u w:val="single"/>
        </w:rPr>
        <w:t>1 düzinesini</w:t>
      </w:r>
      <w:r w:rsidRPr="00EA50AD">
        <w:rPr>
          <w:b/>
          <w:bCs/>
          <w:sz w:val="28"/>
          <w:szCs w:val="28"/>
        </w:rPr>
        <w:t xml:space="preserve"> boyayın. (4 p)</w:t>
      </w:r>
    </w:p>
    <w:p w:rsidR="00013450" w:rsidRPr="00EA50AD" w:rsidRDefault="00013450" w:rsidP="008B72DA">
      <w:pPr>
        <w:tabs>
          <w:tab w:val="left" w:pos="1624"/>
          <w:tab w:val="left" w:pos="2124"/>
          <w:tab w:val="center" w:pos="5806"/>
        </w:tabs>
        <w:spacing w:before="240" w:after="0" w:line="200" w:lineRule="atLeast"/>
        <w:ind w:firstLine="708"/>
        <w:rPr>
          <w:sz w:val="28"/>
          <w:szCs w:val="28"/>
        </w:rPr>
      </w:pPr>
      <w:r>
        <w:rPr>
          <w:noProof/>
        </w:rPr>
        <w:pict>
          <v:rect id="Rectangle 32" o:spid="_x0000_s1030" style="position:absolute;left:0;text-align:left;margin-left:52.1pt;margin-top:28.5pt;width:222.1pt;height:38.1pt;z-index:251655168;visibility:visible">
            <v:textbox>
              <w:txbxContent>
                <w:p w:rsidR="00013450" w:rsidRDefault="00013450">
                  <w:hyperlink r:id="rId5" w:history="1">
                    <w:r w:rsidRPr="00B53180">
                      <w:rPr>
                        <w:noProof/>
                      </w:rPr>
                      <w:pict>
                        <v:shapetype id="_x0000_t75" coordsize="21600,21600" o:spt="75" o:preferrelative="t" path="m@4@5l@4@11@9@11@9@5xe" filled="f" stroked="f">
                          <v:stroke joinstyle="miter"/>
                          <v:formulas>
                            <v:f eqn="if lineDrawn pixelLineWidth 0"/>
                            <v:f eqn="sum @0 1 0"/>
                            <v:f eqn="sum 0 0 @1"/>
                            <v:f eqn="prod @2 1 2"/>
                            <v:f eqn="prod @3 21600 pixelWidth"/>
                            <v:f eqn="prod @3 21600 pixelHeight"/>
                            <v:f eqn="sum @0 0 1"/>
                            <v:f eqn="prod @6 1 2"/>
                            <v:f eqn="prod @7 21600 pixelWidth"/>
                            <v:f eqn="sum @8 21600 0"/>
                            <v:f eqn="prod @7 21600 pixelHeight"/>
                            <v:f eqn="sum @10 21600 0"/>
                          </v:formulas>
                          <v:path o:extrusionok="f" gradientshapeok="t" o:connecttype="rect"/>
                          <o:lock v:ext="edit" aspectratio="t"/>
                        </v:shapetype>
                        <v:shape id="Resim 5" o:spid="_x0000_i1037" type="#_x0000_t75" alt="Tam boyutlu görseli göster" href="http://www.kiwistamping.co.nz/Files/daisy.g" style="width:31.5pt;height:12pt;visibility:visible" o:button="t">
                          <v:fill o:detectmouseclick="t"/>
                          <v:imagedata r:id="rId6" o:title=""/>
                        </v:shape>
                      </w:pict>
                    </w:r>
                  </w:hyperlink>
                  <w:hyperlink r:id="rId7" w:history="1">
                    <w:r w:rsidRPr="00B53180">
                      <w:rPr>
                        <w:noProof/>
                      </w:rPr>
                      <w:pict>
                        <v:shape id="_x0000_i1038" type="#_x0000_t75" alt="Tam boyutlu görseli göster" href="http://www.kiwistamping.co.nz/Files/daisy.g" style="width:31.5pt;height:12pt;visibility:visible" o:button="t">
                          <v:fill o:detectmouseclick="t"/>
                          <v:imagedata r:id="rId6" o:title=""/>
                        </v:shape>
                      </w:pict>
                    </w:r>
                  </w:hyperlink>
                  <w:hyperlink r:id="rId8" w:history="1">
                    <w:r w:rsidRPr="00B53180">
                      <w:rPr>
                        <w:noProof/>
                      </w:rPr>
                      <w:pict>
                        <v:shape id="_x0000_i1039" type="#_x0000_t75" alt="Tam boyutlu görseli göster" href="http://www.kiwistamping.co.nz/Files/daisy.g" style="width:31.5pt;height:12pt;visibility:visible" o:button="t">
                          <v:fill o:detectmouseclick="t"/>
                          <v:imagedata r:id="rId6" o:title=""/>
                        </v:shape>
                      </w:pict>
                    </w:r>
                  </w:hyperlink>
                  <w:hyperlink r:id="rId9" w:history="1">
                    <w:r w:rsidRPr="00B53180">
                      <w:rPr>
                        <w:noProof/>
                      </w:rPr>
                      <w:pict>
                        <v:shape id="_x0000_i1040" type="#_x0000_t75" alt="Tam boyutlu görseli göster" href="http://www.kiwistamping.co.nz/Files/daisy.g" style="width:31.5pt;height:12pt;visibility:visible" o:button="t">
                          <v:fill o:detectmouseclick="t"/>
                          <v:imagedata r:id="rId6" o:title=""/>
                        </v:shape>
                      </w:pict>
                    </w:r>
                  </w:hyperlink>
                  <w:hyperlink r:id="rId10" w:history="1">
                    <w:r w:rsidRPr="00B53180">
                      <w:rPr>
                        <w:noProof/>
                      </w:rPr>
                      <w:pict>
                        <v:shape id="_x0000_i1041" type="#_x0000_t75" alt="Tam boyutlu görseli göster" href="http://www.kiwistamping.co.nz/Files/daisy.g" style="width:31.5pt;height:12pt;visibility:visible" o:button="t">
                          <v:fill o:detectmouseclick="t"/>
                          <v:imagedata r:id="rId6" o:title=""/>
                        </v:shape>
                      </w:pict>
                    </w:r>
                  </w:hyperlink>
                  <w:hyperlink r:id="rId11" w:history="1">
                    <w:r w:rsidRPr="00B53180">
                      <w:rPr>
                        <w:noProof/>
                      </w:rPr>
                      <w:pict>
                        <v:shape id="_x0000_i1042" type="#_x0000_t75" alt="Tam boyutlu görseli göster" href="http://www.kiwistamping.co.nz/Files/daisy.g" style="width:31.5pt;height:12pt;visibility:visible" o:button="t">
                          <v:fill o:detectmouseclick="t"/>
                          <v:imagedata r:id="rId6" o:title=""/>
                        </v:shape>
                      </w:pict>
                    </w:r>
                  </w:hyperlink>
                  <w:hyperlink r:id="rId12" w:history="1">
                    <w:r w:rsidRPr="00B53180">
                      <w:rPr>
                        <w:noProof/>
                      </w:rPr>
                      <w:pict>
                        <v:shape id="_x0000_i1043" type="#_x0000_t75" alt="Tam boyutlu görseli göster" href="http://www.kiwistamping.co.nz/Files/daisy.g" style="width:31.5pt;height:12pt;visibility:visible" o:button="t">
                          <v:fill o:detectmouseclick="t"/>
                          <v:imagedata r:id="rId6" o:title=""/>
                        </v:shape>
                      </w:pict>
                    </w:r>
                  </w:hyperlink>
                  <w:hyperlink r:id="rId13" w:history="1">
                    <w:r w:rsidRPr="00B53180">
                      <w:rPr>
                        <w:noProof/>
                      </w:rPr>
                      <w:pict>
                        <v:shape id="_x0000_i1044" type="#_x0000_t75" alt="Tam boyutlu görseli göster" href="http://www.kiwistamping.co.nz/Files/daisy.g" style="width:31.5pt;height:12pt;visibility:visible" o:button="t">
                          <v:fill o:detectmouseclick="t"/>
                          <v:imagedata r:id="rId6" o:title=""/>
                        </v:shape>
                      </w:pict>
                    </w:r>
                  </w:hyperlink>
                  <w:hyperlink r:id="rId14" w:history="1">
                    <w:r w:rsidRPr="00B53180">
                      <w:rPr>
                        <w:noProof/>
                      </w:rPr>
                      <w:pict>
                        <v:shape id="_x0000_i1045" type="#_x0000_t75" alt="Tam boyutlu görseli göster" href="http://www.kiwistamping.co.nz/Files/daisy.g" style="width:31.5pt;height:12pt;visibility:visible" o:button="t">
                          <v:fill o:detectmouseclick="t"/>
                          <v:imagedata r:id="rId6" o:title=""/>
                        </v:shape>
                      </w:pict>
                    </w:r>
                  </w:hyperlink>
                  <w:hyperlink r:id="rId15" w:history="1">
                    <w:r w:rsidRPr="00B53180">
                      <w:rPr>
                        <w:noProof/>
                      </w:rPr>
                      <w:pict>
                        <v:shape id="_x0000_i1046" type="#_x0000_t75" alt="Tam boyutlu görseli göster" href="http://www.kiwistamping.co.nz/Files/daisy.g" style="width:31.5pt;height:12pt;visibility:visible" o:button="t">
                          <v:fill o:detectmouseclick="t"/>
                          <v:imagedata r:id="rId6" o:title=""/>
                        </v:shape>
                      </w:pict>
                    </w:r>
                  </w:hyperlink>
                  <w:hyperlink r:id="rId16" w:history="1">
                    <w:r w:rsidRPr="00B53180">
                      <w:rPr>
                        <w:noProof/>
                      </w:rPr>
                      <w:pict>
                        <v:shape id="_x0000_i1047" type="#_x0000_t75" alt="Tam boyutlu görseli göster" href="http://www.kiwistamping.co.nz/Files/daisy.g" style="width:31.5pt;height:12pt;visibility:visible" o:button="t">
                          <v:fill o:detectmouseclick="t"/>
                          <v:imagedata r:id="rId6" o:title=""/>
                        </v:shape>
                      </w:pict>
                    </w:r>
                  </w:hyperlink>
                  <w:hyperlink r:id="rId17" w:history="1">
                    <w:r w:rsidRPr="00B53180">
                      <w:rPr>
                        <w:noProof/>
                      </w:rPr>
                      <w:pict>
                        <v:shape id="_x0000_i1048" type="#_x0000_t75" alt="Tam boyutlu görseli göster" href="http://www.kiwistamping.co.nz/Files/daisy.g" style="width:31.5pt;height:12pt;visibility:visible" o:button="t">
                          <v:fill o:detectmouseclick="t"/>
                          <v:imagedata r:id="rId6" o:title=""/>
                        </v:shape>
                      </w:pict>
                    </w:r>
                  </w:hyperlink>
                </w:p>
              </w:txbxContent>
            </v:textbox>
          </v:rect>
        </w:pict>
      </w:r>
      <w:r>
        <w:rPr>
          <w:noProof/>
        </w:rPr>
        <w:pict>
          <v:rect id="Rectangle 33" o:spid="_x0000_s1031" style="position:absolute;left:0;text-align:left;margin-left:290.3pt;margin-top:28.5pt;width:231.3pt;height:38.1pt;z-index:251656192;visibility:visible">
            <v:textbox>
              <w:txbxContent>
                <w:p w:rsidR="00013450" w:rsidRDefault="00013450">
                  <w:hyperlink r:id="rId18" w:history="1">
                    <w:r w:rsidRPr="00B53180">
                      <w:rPr>
                        <w:noProof/>
                      </w:rPr>
                      <w:pict>
                        <v:shape id="Resim 2" o:spid="_x0000_i1063" type="#_x0000_t75" alt="http://t0.gstatic.com/images?q=tbn:ANd9GcTOvAO3l9nYnRFiPJj0_6wCLTvwVOP8aYLExVdMLbr9F5xtHpaniaRO3g" href="http://www.google.com.tr/imgres?imgurl=http://www.supercoloring.com/wp-content/thumbnail/2009_01/apple-19-coloring-page.gif&amp;imgrefurl=http://www.supercoloring.com/pages/apple-blossom-branch/&amp;usg=__-1KJJHnCMiG7Fs7ry4MSZqiWyKk=&amp;h=360&amp;w=401&amp;sz=27&amp;hl=tr&amp;start=4&amp;zoom=1&amp;tbnid=k0oQIzoqbTjVeM:&amp;tbnh=111&amp;tbnw=124&amp;ei=ZdmZTtq9CMbNswaN3-zoAw&amp;prev=/search?q=elma&amp;um=1&amp;hl=tr&amp;sa=X&amp;tbs=itp:lineart&amp;tbm=isch&amp;um=1&amp;itbs" style="width:27.75pt;height:13.5pt;visibility:visible" o:button="t">
                          <v:fill o:detectmouseclick="t"/>
                          <v:imagedata r:id="rId19" o:title=""/>
                        </v:shape>
                      </w:pict>
                    </w:r>
                  </w:hyperlink>
                  <w:hyperlink r:id="rId20" w:history="1">
                    <w:r w:rsidRPr="00B53180">
                      <w:rPr>
                        <w:noProof/>
                      </w:rPr>
                      <w:pict>
                        <v:shape id="_x0000_i1064" type="#_x0000_t75" alt="http://t0.gstatic.com/images?q=tbn:ANd9GcTOvAO3l9nYnRFiPJj0_6wCLTvwVOP8aYLExVdMLbr9F5xtHpaniaRO3g" href="http://www.google.com.tr/imgres?imgurl=http://www.supercoloring.com/wp-content/thumbnail/2009_01/apple-19-coloring-page.gif&amp;imgrefurl=http://www.supercoloring.com/pages/apple-blossom-branch/&amp;usg=__-1KJJHnCMiG7Fs7ry4MSZqiWyKk=&amp;h=360&amp;w=401&amp;sz=27&amp;hl=tr&amp;start=4&amp;zoom=1&amp;tbnid=k0oQIzoqbTjVeM:&amp;tbnh=111&amp;tbnw=124&amp;ei=ZdmZTtq9CMbNswaN3-zoAw&amp;prev=/search?q=elma&amp;um=1&amp;hl=tr&amp;sa=X&amp;tbs=itp:lineart&amp;tbm=isch&amp;um=1&amp;itbs" style="width:27.75pt;height:13.5pt;visibility:visible" o:button="t">
                          <v:fill o:detectmouseclick="t"/>
                          <v:imagedata r:id="rId19" o:title=""/>
                        </v:shape>
                      </w:pict>
                    </w:r>
                  </w:hyperlink>
                  <w:hyperlink r:id="rId21" w:history="1">
                    <w:r w:rsidRPr="00B53180">
                      <w:rPr>
                        <w:noProof/>
                      </w:rPr>
                      <w:pict>
                        <v:shape id="_x0000_i1065" type="#_x0000_t75" alt="http://t0.gstatic.com/images?q=tbn:ANd9GcTOvAO3l9nYnRFiPJj0_6wCLTvwVOP8aYLExVdMLbr9F5xtHpaniaRO3g" href="http://www.google.com.tr/imgres?imgurl=http://www.supercoloring.com/wp-content/thumbnail/2009_01/apple-19-coloring-page.gif&amp;imgrefurl=http://www.supercoloring.com/pages/apple-blossom-branch/&amp;usg=__-1KJJHnCMiG7Fs7ry4MSZqiWyKk=&amp;h=360&amp;w=401&amp;sz=27&amp;hl=tr&amp;start=4&amp;zoom=1&amp;tbnid=k0oQIzoqbTjVeM:&amp;tbnh=111&amp;tbnw=124&amp;ei=ZdmZTtq9CMbNswaN3-zoAw&amp;prev=/search?q=elma&amp;um=1&amp;hl=tr&amp;sa=X&amp;tbs=itp:lineart&amp;tbm=isch&amp;um=1&amp;itbs" style="width:27.75pt;height:13.5pt;visibility:visible" o:button="t">
                          <v:fill o:detectmouseclick="t"/>
                          <v:imagedata r:id="rId19" o:title=""/>
                        </v:shape>
                      </w:pict>
                    </w:r>
                  </w:hyperlink>
                  <w:hyperlink r:id="rId22" w:history="1">
                    <w:r w:rsidRPr="00B53180">
                      <w:rPr>
                        <w:noProof/>
                      </w:rPr>
                      <w:pict>
                        <v:shape id="_x0000_i1066" type="#_x0000_t75" alt="http://t0.gstatic.com/images?q=tbn:ANd9GcTOvAO3l9nYnRFiPJj0_6wCLTvwVOP8aYLExVdMLbr9F5xtHpaniaRO3g" href="http://www.google.com.tr/imgres?imgurl=http://www.supercoloring.com/wp-content/thumbnail/2009_01/apple-19-coloring-page.gif&amp;imgrefurl=http://www.supercoloring.com/pages/apple-blossom-branch/&amp;usg=__-1KJJHnCMiG7Fs7ry4MSZqiWyKk=&amp;h=360&amp;w=401&amp;sz=27&amp;hl=tr&amp;start=4&amp;zoom=1&amp;tbnid=k0oQIzoqbTjVeM:&amp;tbnh=111&amp;tbnw=124&amp;ei=ZdmZTtq9CMbNswaN3-zoAw&amp;prev=/search?q=elma&amp;um=1&amp;hl=tr&amp;sa=X&amp;tbs=itp:lineart&amp;tbm=isch&amp;um=1&amp;itbs" style="width:27.75pt;height:13.5pt;visibility:visible" o:button="t">
                          <v:fill o:detectmouseclick="t"/>
                          <v:imagedata r:id="rId19" o:title=""/>
                        </v:shape>
                      </w:pict>
                    </w:r>
                  </w:hyperlink>
                  <w:hyperlink r:id="rId23" w:history="1">
                    <w:r w:rsidRPr="00B53180">
                      <w:rPr>
                        <w:noProof/>
                      </w:rPr>
                      <w:pict>
                        <v:shape id="_x0000_i1067" type="#_x0000_t75" alt="http://t0.gstatic.com/images?q=tbn:ANd9GcTOvAO3l9nYnRFiPJj0_6wCLTvwVOP8aYLExVdMLbr9F5xtHpaniaRO3g" href="http://www.google.com.tr/imgres?imgurl=http://www.supercoloring.com/wp-content/thumbnail/2009_01/apple-19-coloring-page.gif&amp;imgrefurl=http://www.supercoloring.com/pages/apple-blossom-branch/&amp;usg=__-1KJJHnCMiG7Fs7ry4MSZqiWyKk=&amp;h=360&amp;w=401&amp;sz=27&amp;hl=tr&amp;start=4&amp;zoom=1&amp;tbnid=k0oQIzoqbTjVeM:&amp;tbnh=111&amp;tbnw=124&amp;ei=ZdmZTtq9CMbNswaN3-zoAw&amp;prev=/search?q=elma&amp;um=1&amp;hl=tr&amp;sa=X&amp;tbs=itp:lineart&amp;tbm=isch&amp;um=1&amp;itbs" style="width:27.75pt;height:13.5pt;visibility:visible" o:button="t">
                          <v:fill o:detectmouseclick="t"/>
                          <v:imagedata r:id="rId19" o:title=""/>
                        </v:shape>
                      </w:pict>
                    </w:r>
                  </w:hyperlink>
                  <w:hyperlink r:id="rId24" w:history="1">
                    <w:r w:rsidRPr="00B53180">
                      <w:rPr>
                        <w:noProof/>
                      </w:rPr>
                      <w:pict>
                        <v:shape id="_x0000_i1068" type="#_x0000_t75" alt="http://t0.gstatic.com/images?q=tbn:ANd9GcTOvAO3l9nYnRFiPJj0_6wCLTvwVOP8aYLExVdMLbr9F5xtHpaniaRO3g" href="http://www.google.com.tr/imgres?imgurl=http://www.supercoloring.com/wp-content/thumbnail/2009_01/apple-19-coloring-page.gif&amp;imgrefurl=http://www.supercoloring.com/pages/apple-blossom-branch/&amp;usg=__-1KJJHnCMiG7Fs7ry4MSZqiWyKk=&amp;h=360&amp;w=401&amp;sz=27&amp;hl=tr&amp;start=4&amp;zoom=1&amp;tbnid=k0oQIzoqbTjVeM:&amp;tbnh=111&amp;tbnw=124&amp;ei=ZdmZTtq9CMbNswaN3-zoAw&amp;prev=/search?q=elma&amp;um=1&amp;hl=tr&amp;sa=X&amp;tbs=itp:lineart&amp;tbm=isch&amp;um=1&amp;itbs" style="width:27.75pt;height:13.5pt;visibility:visible" o:button="t">
                          <v:fill o:detectmouseclick="t"/>
                          <v:imagedata r:id="rId19" o:title=""/>
                        </v:shape>
                      </w:pict>
                    </w:r>
                  </w:hyperlink>
                  <w:hyperlink r:id="rId25" w:history="1">
                    <w:r w:rsidRPr="00B53180">
                      <w:rPr>
                        <w:noProof/>
                      </w:rPr>
                      <w:pict>
                        <v:shape id="_x0000_i1069" type="#_x0000_t75" alt="http://t0.gstatic.com/images?q=tbn:ANd9GcTOvAO3l9nYnRFiPJj0_6wCLTvwVOP8aYLExVdMLbr9F5xtHpaniaRO3g" href="http://www.google.com.tr/imgres?imgurl=http://www.supercoloring.com/wp-content/thumbnail/2009_01/apple-19-coloring-page.gif&amp;imgrefurl=http://www.supercoloring.com/pages/apple-blossom-branch/&amp;usg=__-1KJJHnCMiG7Fs7ry4MSZqiWyKk=&amp;h=360&amp;w=401&amp;sz=27&amp;hl=tr&amp;start=4&amp;zoom=1&amp;tbnid=k0oQIzoqbTjVeM:&amp;tbnh=111&amp;tbnw=124&amp;ei=ZdmZTtq9CMbNswaN3-zoAw&amp;prev=/search?q=elma&amp;um=1&amp;hl=tr&amp;sa=X&amp;tbs=itp:lineart&amp;tbm=isch&amp;um=1&amp;itbs" style="width:27.75pt;height:13.5pt;visibility:visible" o:button="t">
                          <v:fill o:detectmouseclick="t"/>
                          <v:imagedata r:id="rId19" o:title=""/>
                        </v:shape>
                      </w:pict>
                    </w:r>
                  </w:hyperlink>
                  <w:hyperlink r:id="rId26" w:history="1">
                    <w:r w:rsidRPr="00B53180">
                      <w:rPr>
                        <w:noProof/>
                      </w:rPr>
                      <w:pict>
                        <v:shape id="_x0000_i1070" type="#_x0000_t75" alt="http://t0.gstatic.com/images?q=tbn:ANd9GcTOvAO3l9nYnRFiPJj0_6wCLTvwVOP8aYLExVdMLbr9F5xtHpaniaRO3g" href="http://www.google.com.tr/imgres?imgurl=http://www.supercoloring.com/wp-content/thumbnail/2009_01/apple-19-coloring-page.gif&amp;imgrefurl=http://www.supercoloring.com/pages/apple-blossom-branch/&amp;usg=__-1KJJHnCMiG7Fs7ry4MSZqiWyKk=&amp;h=360&amp;w=401&amp;sz=27&amp;hl=tr&amp;start=4&amp;zoom=1&amp;tbnid=k0oQIzoqbTjVeM:&amp;tbnh=111&amp;tbnw=124&amp;ei=ZdmZTtq9CMbNswaN3-zoAw&amp;prev=/search?q=elma&amp;um=1&amp;hl=tr&amp;sa=X&amp;tbs=itp:lineart&amp;tbm=isch&amp;um=1&amp;itbs" style="width:27.75pt;height:13.5pt;visibility:visible" o:button="t">
                          <v:fill o:detectmouseclick="t"/>
                          <v:imagedata r:id="rId19" o:title=""/>
                        </v:shape>
                      </w:pict>
                    </w:r>
                  </w:hyperlink>
                  <w:hyperlink r:id="rId27" w:history="1">
                    <w:r w:rsidRPr="00B53180">
                      <w:rPr>
                        <w:noProof/>
                      </w:rPr>
                      <w:pict>
                        <v:shape id="_x0000_i1071" type="#_x0000_t75" alt="http://t0.gstatic.com/images?q=tbn:ANd9GcTOvAO3l9nYnRFiPJj0_6wCLTvwVOP8aYLExVdMLbr9F5xtHpaniaRO3g" href="http://www.google.com.tr/imgres?imgurl=http://www.supercoloring.com/wp-content/thumbnail/2009_01/apple-19-coloring-page.gif&amp;imgrefurl=http://www.supercoloring.com/pages/apple-blossom-branch/&amp;usg=__-1KJJHnCMiG7Fs7ry4MSZqiWyKk=&amp;h=360&amp;w=401&amp;sz=27&amp;hl=tr&amp;start=4&amp;zoom=1&amp;tbnid=k0oQIzoqbTjVeM:&amp;tbnh=111&amp;tbnw=124&amp;ei=ZdmZTtq9CMbNswaN3-zoAw&amp;prev=/search?q=elma&amp;um=1&amp;hl=tr&amp;sa=X&amp;tbs=itp:lineart&amp;tbm=isch&amp;um=1&amp;itbs" style="width:27.75pt;height:13.5pt;visibility:visible" o:button="t">
                          <v:fill o:detectmouseclick="t"/>
                          <v:imagedata r:id="rId19" o:title=""/>
                        </v:shape>
                      </w:pict>
                    </w:r>
                  </w:hyperlink>
                  <w:hyperlink r:id="rId28" w:history="1">
                    <w:r w:rsidRPr="00B53180">
                      <w:rPr>
                        <w:noProof/>
                      </w:rPr>
                      <w:pict>
                        <v:shape id="_x0000_i1072" type="#_x0000_t75" alt="http://t0.gstatic.com/images?q=tbn:ANd9GcTOvAO3l9nYnRFiPJj0_6wCLTvwVOP8aYLExVdMLbr9F5xtHpaniaRO3g" href="http://www.google.com.tr/imgres?imgurl=http://www.supercoloring.com/wp-content/thumbnail/2009_01/apple-19-coloring-page.gif&amp;imgrefurl=http://www.supercoloring.com/pages/apple-blossom-branch/&amp;usg=__-1KJJHnCMiG7Fs7ry4MSZqiWyKk=&amp;h=360&amp;w=401&amp;sz=27&amp;hl=tr&amp;start=4&amp;zoom=1&amp;tbnid=k0oQIzoqbTjVeM:&amp;tbnh=111&amp;tbnw=124&amp;ei=ZdmZTtq9CMbNswaN3-zoAw&amp;prev=/search?q=elma&amp;um=1&amp;hl=tr&amp;sa=X&amp;tbs=itp:lineart&amp;tbm=isch&amp;um=1&amp;itbs" style="width:27.75pt;height:13.5pt;visibility:visible" o:button="t">
                          <v:fill o:detectmouseclick="t"/>
                          <v:imagedata r:id="rId19" o:title=""/>
                        </v:shape>
                      </w:pict>
                    </w:r>
                  </w:hyperlink>
                  <w:hyperlink r:id="rId29" w:history="1">
                    <w:r w:rsidRPr="00B53180">
                      <w:rPr>
                        <w:noProof/>
                      </w:rPr>
                      <w:pict>
                        <v:shape id="_x0000_i1073" type="#_x0000_t75" alt="http://t0.gstatic.com/images?q=tbn:ANd9GcTOvAO3l9nYnRFiPJj0_6wCLTvwVOP8aYLExVdMLbr9F5xtHpaniaRO3g" href="http://www.google.com.tr/imgres?imgurl=http://www.supercoloring.com/wp-content/thumbnail/2009_01/apple-19-coloring-page.gif&amp;imgrefurl=http://www.supercoloring.com/pages/apple-blossom-branch/&amp;usg=__-1KJJHnCMiG7Fs7ry4MSZqiWyKk=&amp;h=360&amp;w=401&amp;sz=27&amp;hl=tr&amp;start=4&amp;zoom=1&amp;tbnid=k0oQIzoqbTjVeM:&amp;tbnh=111&amp;tbnw=124&amp;ei=ZdmZTtq9CMbNswaN3-zoAw&amp;prev=/search?q=elma&amp;um=1&amp;hl=tr&amp;sa=X&amp;tbs=itp:lineart&amp;tbm=isch&amp;um=1&amp;itbs" style="width:27.75pt;height:13.5pt;visibility:visible" o:button="t">
                          <v:fill o:detectmouseclick="t"/>
                          <v:imagedata r:id="rId19" o:title=""/>
                        </v:shape>
                      </w:pict>
                    </w:r>
                  </w:hyperlink>
                  <w:hyperlink r:id="rId30" w:history="1">
                    <w:r w:rsidRPr="00B53180">
                      <w:rPr>
                        <w:noProof/>
                      </w:rPr>
                      <w:pict>
                        <v:shape id="_x0000_i1074" type="#_x0000_t75" alt="http://t0.gstatic.com/images?q=tbn:ANd9GcTOvAO3l9nYnRFiPJj0_6wCLTvwVOP8aYLExVdMLbr9F5xtHpaniaRO3g" href="http://www.google.com.tr/imgres?imgurl=http://www.supercoloring.com/wp-content/thumbnail/2009_01/apple-19-coloring-page.gif&amp;imgrefurl=http://www.supercoloring.com/pages/apple-blossom-branch/&amp;usg=__-1KJJHnCMiG7Fs7ry4MSZqiWyKk=&amp;h=360&amp;w=401&amp;sz=27&amp;hl=tr&amp;start=4&amp;zoom=1&amp;tbnid=k0oQIzoqbTjVeM:&amp;tbnh=111&amp;tbnw=124&amp;ei=ZdmZTtq9CMbNswaN3-zoAw&amp;prev=/search?q=elma&amp;um=1&amp;hl=tr&amp;sa=X&amp;tbs=itp:lineart&amp;tbm=isch&amp;um=1&amp;itbs" style="width:27.75pt;height:13.5pt;visibility:visible" o:button="t">
                          <v:fill o:detectmouseclick="t"/>
                          <v:imagedata r:id="rId19" o:title=""/>
                        </v:shape>
                      </w:pict>
                    </w:r>
                  </w:hyperlink>
                  <w:hyperlink r:id="rId31" w:history="1">
                    <w:r w:rsidRPr="00B53180">
                      <w:rPr>
                        <w:noProof/>
                      </w:rPr>
                      <w:pict>
                        <v:shape id="_x0000_i1075" type="#_x0000_t75" alt="http://t0.gstatic.com/images?q=tbn:ANd9GcTOvAO3l9nYnRFiPJj0_6wCLTvwVOP8aYLExVdMLbr9F5xtHpaniaRO3g" href="http://www.google.com.tr/imgres?imgurl=http://www.supercoloring.com/wp-content/thumbnail/2009_01/apple-19-coloring-page.gif&amp;imgrefurl=http://www.supercoloring.com/pages/apple-blossom-branch/&amp;usg=__-1KJJHnCMiG7Fs7ry4MSZqiWyKk=&amp;h=360&amp;w=401&amp;sz=27&amp;hl=tr&amp;start=4&amp;zoom=1&amp;tbnid=k0oQIzoqbTjVeM:&amp;tbnh=111&amp;tbnw=124&amp;ei=ZdmZTtq9CMbNswaN3-zoAw&amp;prev=/search?q=elma&amp;um=1&amp;hl=tr&amp;sa=X&amp;tbs=itp:lineart&amp;tbm=isch&amp;um=1&amp;itbs" style="width:27.75pt;height:13.5pt;visibility:visible" o:button="t">
                          <v:fill o:detectmouseclick="t"/>
                          <v:imagedata r:id="rId19" o:title=""/>
                        </v:shape>
                      </w:pict>
                    </w:r>
                  </w:hyperlink>
                  <w:hyperlink r:id="rId32" w:history="1">
                    <w:r w:rsidRPr="00B53180">
                      <w:rPr>
                        <w:noProof/>
                      </w:rPr>
                      <w:pict>
                        <v:shape id="_x0000_i1076" type="#_x0000_t75" alt="http://t0.gstatic.com/images?q=tbn:ANd9GcTOvAO3l9nYnRFiPJj0_6wCLTvwVOP8aYLExVdMLbr9F5xtHpaniaRO3g" href="http://www.google.com.tr/imgres?imgurl=http://www.supercoloring.com/wp-content/thumbnail/2009_01/apple-19-coloring-page.gif&amp;imgrefurl=http://www.supercoloring.com/pages/apple-blossom-branch/&amp;usg=__-1KJJHnCMiG7Fs7ry4MSZqiWyKk=&amp;h=360&amp;w=401&amp;sz=27&amp;hl=tr&amp;start=4&amp;zoom=1&amp;tbnid=k0oQIzoqbTjVeM:&amp;tbnh=111&amp;tbnw=124&amp;ei=ZdmZTtq9CMbNswaN3-zoAw&amp;prev=/search?q=elma&amp;um=1&amp;hl=tr&amp;sa=X&amp;tbs=itp:lineart&amp;tbm=isch&amp;um=1&amp;itbs" style="width:27.75pt;height:13.5pt;visibility:visible" o:button="t">
                          <v:fill o:detectmouseclick="t"/>
                          <v:imagedata r:id="rId19" o:title=""/>
                        </v:shape>
                      </w:pict>
                    </w:r>
                  </w:hyperlink>
                </w:p>
              </w:txbxContent>
            </v:textbox>
          </v:rect>
        </w:pict>
      </w:r>
      <w:r w:rsidRPr="00EA50AD">
        <w:rPr>
          <w:sz w:val="28"/>
          <w:szCs w:val="28"/>
        </w:rPr>
        <w:tab/>
      </w:r>
      <w:r w:rsidRPr="00EA50AD">
        <w:rPr>
          <w:sz w:val="28"/>
          <w:szCs w:val="28"/>
        </w:rPr>
        <w:tab/>
        <w:t>1 destesini boya</w:t>
      </w:r>
      <w:r w:rsidRPr="00EA50AD">
        <w:rPr>
          <w:sz w:val="28"/>
          <w:szCs w:val="28"/>
        </w:rPr>
        <w:tab/>
      </w:r>
      <w:r w:rsidRPr="00EA50AD">
        <w:rPr>
          <w:sz w:val="28"/>
          <w:szCs w:val="28"/>
        </w:rPr>
        <w:tab/>
      </w:r>
      <w:r w:rsidRPr="00EA50AD">
        <w:rPr>
          <w:sz w:val="28"/>
          <w:szCs w:val="28"/>
        </w:rPr>
        <w:tab/>
        <w:t>1 düzinesini boya</w:t>
      </w:r>
    </w:p>
    <w:p w:rsidR="00013450" w:rsidRPr="00EA50AD" w:rsidRDefault="00013450" w:rsidP="00713C68">
      <w:pPr>
        <w:spacing w:before="240"/>
        <w:ind w:firstLine="708"/>
        <w:rPr>
          <w:sz w:val="28"/>
          <w:szCs w:val="28"/>
        </w:rPr>
      </w:pPr>
    </w:p>
    <w:p w:rsidR="00013450" w:rsidRPr="00EA50AD" w:rsidRDefault="00013450" w:rsidP="00A77893">
      <w:pPr>
        <w:ind w:firstLine="708"/>
        <w:rPr>
          <w:b/>
          <w:bCs/>
          <w:sz w:val="28"/>
          <w:szCs w:val="28"/>
        </w:rPr>
      </w:pPr>
      <w:r w:rsidRPr="00EA50AD">
        <w:rPr>
          <w:b/>
          <w:bCs/>
          <w:sz w:val="28"/>
          <w:szCs w:val="28"/>
        </w:rPr>
        <w:t xml:space="preserve">5.Aşağıdaki </w:t>
      </w:r>
      <w:r w:rsidRPr="00EA50AD">
        <w:rPr>
          <w:b/>
          <w:bCs/>
          <w:sz w:val="28"/>
          <w:szCs w:val="28"/>
          <w:u w:val="single"/>
        </w:rPr>
        <w:t>ileriye doğru</w:t>
      </w:r>
      <w:r w:rsidRPr="00EA50AD">
        <w:rPr>
          <w:b/>
          <w:bCs/>
          <w:sz w:val="28"/>
          <w:szCs w:val="28"/>
        </w:rPr>
        <w:t xml:space="preserve"> yapılan ritmik saymalarda boş bırakılan yerleri doldurun. (8 p)</w:t>
      </w:r>
    </w:p>
    <w:p w:rsidR="00013450" w:rsidRPr="00EA50AD" w:rsidRDefault="00013450" w:rsidP="00A77893">
      <w:pPr>
        <w:pStyle w:val="ListParagraph"/>
        <w:numPr>
          <w:ilvl w:val="0"/>
          <w:numId w:val="1"/>
        </w:numPr>
        <w:spacing w:after="0" w:line="360" w:lineRule="auto"/>
        <w:rPr>
          <w:sz w:val="28"/>
          <w:szCs w:val="28"/>
        </w:rPr>
      </w:pPr>
      <w:r w:rsidRPr="00EA50AD">
        <w:rPr>
          <w:sz w:val="28"/>
          <w:szCs w:val="28"/>
        </w:rPr>
        <w:t>3 – 6 - ……… - 12 – 15 - ……… - ……… - 24 – 27 - ………</w:t>
      </w:r>
    </w:p>
    <w:p w:rsidR="00013450" w:rsidRPr="00EA50AD" w:rsidRDefault="00013450" w:rsidP="00EA50AD">
      <w:pPr>
        <w:pStyle w:val="ListParagraph"/>
        <w:numPr>
          <w:ilvl w:val="0"/>
          <w:numId w:val="1"/>
        </w:numPr>
        <w:spacing w:after="0" w:line="360" w:lineRule="auto"/>
        <w:rPr>
          <w:sz w:val="28"/>
          <w:szCs w:val="28"/>
        </w:rPr>
      </w:pPr>
      <w:r w:rsidRPr="00EA50AD">
        <w:rPr>
          <w:sz w:val="28"/>
          <w:szCs w:val="28"/>
        </w:rPr>
        <w:t>5 – 10 - ……… - 20 - ……… - 30 – 35 - ……… - ……… - 50</w:t>
      </w:r>
    </w:p>
    <w:p w:rsidR="00013450" w:rsidRPr="00EA50AD" w:rsidRDefault="00013450" w:rsidP="0001790C">
      <w:pPr>
        <w:ind w:firstLine="708"/>
        <w:rPr>
          <w:b/>
          <w:bCs/>
          <w:sz w:val="28"/>
          <w:szCs w:val="28"/>
        </w:rPr>
      </w:pPr>
      <w:r w:rsidRPr="00EA50AD">
        <w:rPr>
          <w:b/>
          <w:bCs/>
          <w:sz w:val="28"/>
          <w:szCs w:val="28"/>
        </w:rPr>
        <w:t xml:space="preserve">6. Aşağıdaki </w:t>
      </w:r>
      <w:r w:rsidRPr="00EA50AD">
        <w:rPr>
          <w:b/>
          <w:bCs/>
          <w:sz w:val="28"/>
          <w:szCs w:val="28"/>
          <w:u w:val="single"/>
        </w:rPr>
        <w:t>geriye doğru</w:t>
      </w:r>
      <w:r w:rsidRPr="00EA50AD">
        <w:rPr>
          <w:b/>
          <w:bCs/>
          <w:sz w:val="28"/>
          <w:szCs w:val="28"/>
        </w:rPr>
        <w:t xml:space="preserve"> yapılan ritmik saymalarda boş bırakılan yerleri doldurun. (8 p)</w:t>
      </w:r>
    </w:p>
    <w:p w:rsidR="00013450" w:rsidRPr="00EA50AD" w:rsidRDefault="00013450" w:rsidP="0001790C">
      <w:pPr>
        <w:pStyle w:val="ListParagraph"/>
        <w:numPr>
          <w:ilvl w:val="0"/>
          <w:numId w:val="1"/>
        </w:numPr>
        <w:spacing w:after="0" w:line="360" w:lineRule="auto"/>
        <w:rPr>
          <w:sz w:val="28"/>
          <w:szCs w:val="28"/>
        </w:rPr>
      </w:pPr>
      <w:r w:rsidRPr="00EA50AD">
        <w:rPr>
          <w:sz w:val="28"/>
          <w:szCs w:val="28"/>
        </w:rPr>
        <w:t>20 – 18 - ……… - 14 – 12 - ……… - ……… - 6 – 4 - ………</w:t>
      </w:r>
    </w:p>
    <w:p w:rsidR="00013450" w:rsidRPr="00EA50AD" w:rsidRDefault="00013450" w:rsidP="00EA50AD">
      <w:pPr>
        <w:pStyle w:val="ListParagraph"/>
        <w:numPr>
          <w:ilvl w:val="0"/>
          <w:numId w:val="1"/>
        </w:numPr>
        <w:spacing w:after="0" w:line="360" w:lineRule="auto"/>
        <w:rPr>
          <w:sz w:val="28"/>
          <w:szCs w:val="28"/>
        </w:rPr>
      </w:pPr>
      <w:r w:rsidRPr="00EA50AD">
        <w:rPr>
          <w:sz w:val="28"/>
          <w:szCs w:val="28"/>
        </w:rPr>
        <w:t>40 – 36 - ……… - 28 - ……… - 20 – 16 - ……… - ……… - 4</w:t>
      </w:r>
    </w:p>
    <w:p w:rsidR="00013450" w:rsidRPr="00EA50AD" w:rsidRDefault="00013450" w:rsidP="00B75825">
      <w:pPr>
        <w:spacing w:after="0" w:line="360" w:lineRule="auto"/>
        <w:ind w:left="708"/>
        <w:rPr>
          <w:sz w:val="28"/>
          <w:szCs w:val="28"/>
        </w:rPr>
      </w:pPr>
      <w:r w:rsidRPr="00EA50AD">
        <w:rPr>
          <w:b/>
          <w:bCs/>
          <w:sz w:val="28"/>
          <w:szCs w:val="28"/>
        </w:rPr>
        <w:t>7.Aşağıdaki örüntülerdeki boşlukları doldurun. (12 p)</w:t>
      </w:r>
      <w:r>
        <w:rPr>
          <w:noProof/>
        </w:rPr>
        <w:pict>
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<v:formulas>
              <v:f eqn="sum 33030 0 #0"/>
              <v:f eqn="prod #0 4 3"/>
              <v:f eqn="prod @0 1 3"/>
              <v:f eqn="sum @1 0 @2"/>
            </v:formulas>
            <v:path o:extrusionok="f" gradientshapeok="t" o:connecttype="custom" o:connectlocs="10800,0;3163,3163;0,10800;3163,18437;10800,21600;18437,18437;21600,10800;18437,3163" textboxrect="3163,3163,18437,18437"/>
            <v:handles>
              <v:h position="center,#0" yrange="15510,17520"/>
            </v:handles>
            <o:complex v:ext="view"/>
          </v:shapetype>
          <v:shape id="AutoShape 39" o:spid="_x0000_s1032" type="#_x0000_t96" style="position:absolute;left:0;text-align:left;margin-left:201.15pt;margin-top:17.5pt;width:24.5pt;height:19.85pt;z-index:251662336;visibility:visible;mso-position-horizontal-relative:text;mso-position-vertical-relative:text"/>
        </w:pict>
      </w:r>
      <w:r>
        <w:rPr>
          <w:noProof/>
        </w:rPr>
        <w:pict>
          <v:shape id="AutoShape 38" o:spid="_x0000_s1033" type="#_x0000_t96" style="position:absolute;left:0;text-align:left;margin-left:171.35pt;margin-top:17.5pt;width:24.5pt;height:20.65pt;z-index:251661312;visibility:visible;mso-position-horizontal-relative:text;mso-position-vertical-relative:text"/>
        </w:pict>
      </w:r>
      <w:r>
        <w:rPr>
          <w:noProof/>
        </w:rPr>
        <w:pict>
          <v:shape id="AutoShape 37" o:spid="_x0000_s1034" style="position:absolute;left:0;text-align:left;margin-left:141.5pt;margin-top:17.5pt;width:25.25pt;height:21.4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320675,272415" path="m,104053r122488,1l160338,r37849,104054l320675,104053r-99095,64308l259431,272414,160338,208105,61244,272414,99095,168361,,104053xe">
            <v:stroke joinstyle="miter"/>
            <v:path o:connecttype="custom" o:connectlocs="0,104053;122488,104054;160338,0;198187,104054;320675,104053;221580,168361;259431,272414;160338,208105;61244,272414;99095,168361;0,104053" o:connectangles="0,0,0,0,0,0,0,0,0,0,0"/>
          </v:shape>
        </w:pict>
      </w:r>
      <w:r>
        <w:rPr>
          <w:noProof/>
        </w:rPr>
        <w:pict>
          <v:shape id="AutoShape 36" o:spid="_x0000_s1035" type="#_x0000_t96" style="position:absolute;left:0;text-align:left;margin-left:112.35pt;margin-top:17.5pt;width:24.5pt;height:22.25pt;z-index:251659264;visibility:visible;mso-position-horizontal-relative:text;mso-position-vertical-relative:text"/>
        </w:pict>
      </w:r>
      <w:r>
        <w:rPr>
          <w:noProof/>
        </w:rPr>
        <w:pict>
          <v:shape id="AutoShape 35" o:spid="_x0000_s1036" type="#_x0000_t96" style="position:absolute;left:0;text-align:left;margin-left:83.5pt;margin-top:17.5pt;width:24.5pt;height:22.25pt;z-index:251658240;visibility:visible;mso-position-horizontal-relative:text;mso-position-vertical-relative:text"/>
        </w:pict>
      </w:r>
      <w:r>
        <w:rPr>
          <w:noProof/>
        </w:rPr>
        <w:pict>
          <v:shape id="AutoShape 34" o:spid="_x0000_s1037" style="position:absolute;left:0;text-align:left;margin-left:52.1pt;margin-top:18.3pt;width:25.25pt;height:21.45pt;z-index:251657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320675,272415" path="m,104053r122488,1l160338,r37849,104054l320675,104053r-99095,64308l259431,272414,160338,208105,61244,272414,99095,168361,,104053xe">
            <v:stroke joinstyle="miter"/>
            <v:path o:connecttype="custom" o:connectlocs="0,104053;122488,104054;160338,0;198187,104054;320675,104053;221580,168361;259431,272414;160338,208105;61244,272414;99095,168361;0,104053" o:connectangles="0,0,0,0,0,0,0,0,0,0,0"/>
          </v:shape>
        </w:pict>
      </w:r>
    </w:p>
    <w:p w:rsidR="00013450" w:rsidRPr="00EA50AD" w:rsidRDefault="00013450" w:rsidP="00DC730A">
      <w:pPr>
        <w:pStyle w:val="ListParagraph"/>
        <w:numPr>
          <w:ilvl w:val="0"/>
          <w:numId w:val="1"/>
        </w:numPr>
        <w:spacing w:after="0"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</w:t>
      </w:r>
      <w:r w:rsidRPr="00EA50AD">
        <w:rPr>
          <w:sz w:val="28"/>
          <w:szCs w:val="28"/>
        </w:rPr>
        <w:t>……………</w:t>
      </w:r>
      <w:r>
        <w:rPr>
          <w:sz w:val="28"/>
          <w:szCs w:val="28"/>
        </w:rPr>
        <w:t xml:space="preserve">    ……………      </w:t>
      </w:r>
      <w:r w:rsidRPr="00EA50AD">
        <w:rPr>
          <w:sz w:val="28"/>
          <w:szCs w:val="28"/>
        </w:rPr>
        <w:t xml:space="preserve"> ……………</w:t>
      </w:r>
      <w:r w:rsidRPr="00EA50AD">
        <w:rPr>
          <w:sz w:val="28"/>
          <w:szCs w:val="28"/>
        </w:rPr>
        <w:tab/>
      </w:r>
    </w:p>
    <w:p w:rsidR="00013450" w:rsidRPr="00EA50AD" w:rsidRDefault="00013450" w:rsidP="00B75825">
      <w:pPr>
        <w:pStyle w:val="ListParagraph"/>
        <w:numPr>
          <w:ilvl w:val="0"/>
          <w:numId w:val="1"/>
        </w:numPr>
        <w:spacing w:after="0" w:line="360" w:lineRule="auto"/>
        <w:rPr>
          <w:sz w:val="28"/>
          <w:szCs w:val="28"/>
        </w:rPr>
      </w:pPr>
      <w:r>
        <w:rPr>
          <w:noProof/>
        </w:rPr>
        <w:pict>
          <v:shapetype id="_x0000_t74" coordsize="21600,21600" o:spt="74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<v:stroke joinstyle="miter"/>
            <v:path gradientshapeok="t" o:connecttype="custom" o:connectlocs="10860,2187;2928,10800;10860,21600;18672,10800" o:connectangles="270,180,90,0" textboxrect="5037,2277,16557,13677"/>
          </v:shapetype>
          <v:shape id="AutoShape 46" o:spid="_x0000_s1038" type="#_x0000_t74" style="position:absolute;left:0;text-align:left;margin-left:182.05pt;margin-top:.1pt;width:24.5pt;height:16.6pt;z-index:251668480;visibility:visible">
            <v:path gradientshapeok="f" o:connectlocs="156439,21346;42178,105410;156439,210820;268972,105410"/>
          </v:shape>
        </w:pict>
      </w:r>
      <w:r>
        <w:rPr>
          <w:noProof/>
        </w:rPr>
        <w:pict>
          <v:rect id="Rectangle 44" o:spid="_x0000_s1039" style="position:absolute;left:0;text-align:left;margin-left:161.35pt;margin-top:.1pt;width:16.85pt;height:16.6pt;z-index:251667456;visibility:visible"/>
        </w:pict>
      </w:r>
      <w:r>
        <w:rPr>
          <w:noProof/>
        </w:rPr>
        <w:pict>
          <v:oval id="Oval 43" o:spid="_x0000_s1040" style="position:absolute;left:0;text-align:left;margin-left:136.85pt;margin-top:.1pt;width:18.65pt;height:17.15pt;z-index:251666432;visibility:visible"/>
        </w:pict>
      </w:r>
      <w:r>
        <w:rPr>
          <w:noProof/>
        </w:rPr>
        <w:pict>
          <v:oval id="Oval 42" o:spid="_x0000_s1041" style="position:absolute;left:0;text-align:left;margin-left:112.35pt;margin-top:.1pt;width:18.65pt;height:16.05pt;z-index:251665408;visibility:visible"/>
        </w:pict>
      </w:r>
      <w:r>
        <w:rPr>
          <w:noProof/>
        </w:rPr>
        <w:pict>
          <v:shape id="AutoShape 41" o:spid="_x0000_s1042" type="#_x0000_t74" style="position:absolute;left:0;text-align:left;margin-left:83.5pt;margin-top:.1pt;width:24.5pt;height:16.05pt;z-index:251664384;visibility:visible">
            <v:path gradientshapeok="f" o:connectlocs="156439,20638;42178,101918;156439,203835;268972,101918"/>
          </v:shape>
        </w:pict>
      </w:r>
      <w:r>
        <w:rPr>
          <w:noProof/>
        </w:rPr>
        <w:pict>
          <v:rect id="Rectangle 40" o:spid="_x0000_s1043" style="position:absolute;left:0;text-align:left;margin-left:60.5pt;margin-top:.1pt;width:16.85pt;height:16.05pt;z-index:251663360;visibility:visible"/>
        </w:pict>
      </w:r>
      <w:r>
        <w:rPr>
          <w:sz w:val="28"/>
          <w:szCs w:val="28"/>
        </w:rPr>
        <w:t xml:space="preserve">                                                      </w:t>
      </w:r>
      <w:r w:rsidRPr="00EA50AD">
        <w:rPr>
          <w:sz w:val="28"/>
          <w:szCs w:val="28"/>
        </w:rPr>
        <w:t>……………       ……………        ……………...</w:t>
      </w:r>
    </w:p>
    <w:p w:rsidR="00013450" w:rsidRPr="00EA50AD" w:rsidRDefault="00013450" w:rsidP="00B75825">
      <w:pPr>
        <w:pStyle w:val="ListParagraph"/>
        <w:numPr>
          <w:ilvl w:val="0"/>
          <w:numId w:val="1"/>
        </w:numPr>
        <w:spacing w:after="0" w:line="360" w:lineRule="auto"/>
        <w:rPr>
          <w:sz w:val="28"/>
          <w:szCs w:val="28"/>
        </w:rPr>
      </w:pPr>
      <w:r w:rsidRPr="00EA50AD">
        <w:rPr>
          <w:sz w:val="28"/>
          <w:szCs w:val="28"/>
        </w:rPr>
        <w:t xml:space="preserve">1 – 3 – 5 - …….…… - ……….… - 11 – 13 - ………… </w:t>
      </w:r>
    </w:p>
    <w:p w:rsidR="00013450" w:rsidRPr="00EA50AD" w:rsidRDefault="00013450" w:rsidP="00B75825">
      <w:pPr>
        <w:pStyle w:val="ListParagraph"/>
        <w:numPr>
          <w:ilvl w:val="0"/>
          <w:numId w:val="1"/>
        </w:numPr>
        <w:spacing w:after="0" w:line="360" w:lineRule="auto"/>
        <w:rPr>
          <w:sz w:val="28"/>
          <w:szCs w:val="28"/>
        </w:rPr>
      </w:pPr>
      <w:r w:rsidRPr="00EA50AD">
        <w:rPr>
          <w:sz w:val="28"/>
          <w:szCs w:val="28"/>
        </w:rPr>
        <w:t>27-24- ………- 18- 15 - ………- 9- …………..</w:t>
      </w:r>
    </w:p>
    <w:p w:rsidR="00013450" w:rsidRPr="00EA50AD" w:rsidRDefault="00013450" w:rsidP="00DC730A">
      <w:pPr>
        <w:spacing w:after="0" w:line="360" w:lineRule="auto"/>
        <w:ind w:firstLine="708"/>
        <w:rPr>
          <w:b/>
          <w:bCs/>
          <w:sz w:val="28"/>
          <w:szCs w:val="28"/>
        </w:rPr>
      </w:pPr>
      <w:r>
        <w:rPr>
          <w:noProof/>
        </w:rPr>
        <w:pict>
          <v:shape id="Resim 53" o:spid="_x0000_s1044" type="#_x0000_t75" alt="ﺨ썅" style="position:absolute;left:0;text-align:left;margin-left:408.2pt;margin-top:22.2pt;width:71.3pt;height:89.6pt;z-index:-251666432;visibility:visible">
            <v:imagedata r:id="rId33" o:title=""/>
          </v:shape>
        </w:pict>
      </w:r>
      <w:r w:rsidRPr="00EA50AD">
        <w:rPr>
          <w:b/>
          <w:bCs/>
          <w:sz w:val="28"/>
          <w:szCs w:val="28"/>
        </w:rPr>
        <w:t xml:space="preserve">8.Aşağıdaki saatlerin </w:t>
      </w:r>
      <w:r>
        <w:rPr>
          <w:b/>
          <w:bCs/>
          <w:sz w:val="28"/>
          <w:szCs w:val="28"/>
          <w:u w:val="single"/>
        </w:rPr>
        <w:t xml:space="preserve">kaç olduklarını </w:t>
      </w:r>
      <w:r w:rsidRPr="00EA50AD">
        <w:rPr>
          <w:b/>
          <w:bCs/>
          <w:sz w:val="28"/>
          <w:szCs w:val="28"/>
        </w:rPr>
        <w:t>yazınız.</w:t>
      </w:r>
      <w:r w:rsidRPr="00EA50AD">
        <w:rPr>
          <w:sz w:val="28"/>
          <w:szCs w:val="28"/>
        </w:rPr>
        <w:t xml:space="preserve"> (8 p)</w:t>
      </w:r>
    </w:p>
    <w:p w:rsidR="00013450" w:rsidRPr="00EA50AD" w:rsidRDefault="00013450" w:rsidP="00F27BE3">
      <w:pPr>
        <w:spacing w:after="0" w:line="360" w:lineRule="auto"/>
        <w:ind w:left="708"/>
        <w:rPr>
          <w:b/>
          <w:bCs/>
          <w:sz w:val="28"/>
          <w:szCs w:val="28"/>
        </w:rPr>
      </w:pPr>
      <w:r>
        <w:rPr>
          <w:noProof/>
        </w:rPr>
        <w:pict>
          <v:shape id="Resim 52" o:spid="_x0000_s1045" type="#_x0000_t75" alt="ﺨ썅" style="position:absolute;left:0;text-align:left;margin-left:287.2pt;margin-top:.9pt;width:72.85pt;height:85.75pt;z-index:-251667456;visibility:visible">
            <v:imagedata r:id="rId34" o:title=""/>
          </v:shape>
        </w:pict>
      </w:r>
      <w:r>
        <w:rPr>
          <w:noProof/>
        </w:rPr>
        <w:pict>
          <v:shape id="Resim 51" o:spid="_x0000_s1046" type="#_x0000_t75" alt="ﺨ썅" style="position:absolute;left:0;text-align:left;margin-left:166.15pt;margin-top:.9pt;width:1in;height:85.75pt;z-index:-251668480;visibility:visible">
            <v:imagedata r:id="rId35" o:title=""/>
          </v:shape>
        </w:pict>
      </w:r>
      <w:r>
        <w:rPr>
          <w:noProof/>
        </w:rPr>
        <w:pict>
          <v:shape id="Resim 50" o:spid="_x0000_s1047" type="#_x0000_t75" alt="ﺨ썅" style="position:absolute;left:0;text-align:left;margin-left:45.9pt;margin-top:.9pt;width:72.75pt;height:85.75pt;z-index:-251669504;visibility:visible">
            <v:imagedata r:id="rId36" o:title=""/>
          </v:shape>
        </w:pict>
      </w:r>
    </w:p>
    <w:p w:rsidR="00013450" w:rsidRPr="00EA50AD" w:rsidRDefault="00013450" w:rsidP="00A77893">
      <w:pPr>
        <w:spacing w:after="0" w:line="360" w:lineRule="auto"/>
        <w:ind w:left="708"/>
        <w:rPr>
          <w:b/>
          <w:bCs/>
          <w:sz w:val="28"/>
          <w:szCs w:val="28"/>
        </w:rPr>
      </w:pPr>
    </w:p>
    <w:p w:rsidR="00013450" w:rsidRPr="00EA50AD" w:rsidRDefault="00013450" w:rsidP="00A77893">
      <w:pPr>
        <w:tabs>
          <w:tab w:val="left" w:pos="1624"/>
        </w:tabs>
        <w:spacing w:after="0" w:line="360" w:lineRule="auto"/>
        <w:rPr>
          <w:sz w:val="28"/>
          <w:szCs w:val="28"/>
        </w:rPr>
      </w:pPr>
    </w:p>
    <w:p w:rsidR="00013450" w:rsidRPr="00EA50AD" w:rsidRDefault="00013450" w:rsidP="00F27BE3">
      <w:pPr>
        <w:tabs>
          <w:tab w:val="left" w:pos="709"/>
        </w:tabs>
        <w:spacing w:before="240"/>
        <w:ind w:firstLine="708"/>
        <w:rPr>
          <w:sz w:val="28"/>
          <w:szCs w:val="28"/>
        </w:rPr>
      </w:pPr>
      <w:r w:rsidRPr="00EA50AD">
        <w:rPr>
          <w:sz w:val="28"/>
          <w:szCs w:val="28"/>
        </w:rPr>
        <w:tab/>
      </w:r>
      <w:r w:rsidRPr="00EA50AD">
        <w:rPr>
          <w:b/>
          <w:bCs/>
          <w:sz w:val="28"/>
          <w:szCs w:val="28"/>
        </w:rPr>
        <w:t xml:space="preserve">Öğleden </w:t>
      </w:r>
      <w:r w:rsidRPr="00EA50AD">
        <w:rPr>
          <w:b/>
          <w:bCs/>
          <w:sz w:val="28"/>
          <w:szCs w:val="28"/>
          <w:u w:val="single"/>
        </w:rPr>
        <w:t>önce</w:t>
      </w:r>
      <w:r w:rsidRPr="00EA50AD">
        <w:rPr>
          <w:sz w:val="28"/>
          <w:szCs w:val="28"/>
        </w:rPr>
        <w:tab/>
      </w:r>
      <w:r>
        <w:rPr>
          <w:sz w:val="28"/>
          <w:szCs w:val="28"/>
        </w:rPr>
        <w:t xml:space="preserve">      </w:t>
      </w:r>
      <w:r w:rsidRPr="00EA50AD">
        <w:rPr>
          <w:b/>
          <w:bCs/>
          <w:sz w:val="28"/>
          <w:szCs w:val="28"/>
        </w:rPr>
        <w:t xml:space="preserve">Öğleden </w:t>
      </w:r>
      <w:r w:rsidRPr="00EA50AD">
        <w:rPr>
          <w:b/>
          <w:bCs/>
          <w:sz w:val="28"/>
          <w:szCs w:val="28"/>
          <w:u w:val="single"/>
        </w:rPr>
        <w:t xml:space="preserve">sonra </w:t>
      </w:r>
      <w:r>
        <w:rPr>
          <w:sz w:val="28"/>
          <w:szCs w:val="28"/>
        </w:rPr>
        <w:tab/>
        <w:t xml:space="preserve"> </w:t>
      </w:r>
      <w:r w:rsidRPr="00EA50AD">
        <w:rPr>
          <w:b/>
          <w:bCs/>
          <w:sz w:val="28"/>
          <w:szCs w:val="28"/>
        </w:rPr>
        <w:t xml:space="preserve">Öğleden </w:t>
      </w:r>
      <w:r w:rsidRPr="00EA50AD">
        <w:rPr>
          <w:b/>
          <w:bCs/>
          <w:sz w:val="28"/>
          <w:szCs w:val="28"/>
          <w:u w:val="single"/>
        </w:rPr>
        <w:t>önce</w:t>
      </w:r>
      <w:r w:rsidRPr="00EA50AD">
        <w:rPr>
          <w:sz w:val="28"/>
          <w:szCs w:val="28"/>
        </w:rPr>
        <w:tab/>
      </w:r>
      <w:r>
        <w:rPr>
          <w:sz w:val="28"/>
          <w:szCs w:val="28"/>
        </w:rPr>
        <w:t xml:space="preserve">     </w:t>
      </w:r>
      <w:r w:rsidRPr="00EA50AD">
        <w:rPr>
          <w:b/>
          <w:bCs/>
          <w:sz w:val="28"/>
          <w:szCs w:val="28"/>
        </w:rPr>
        <w:t xml:space="preserve">Öğleden </w:t>
      </w:r>
      <w:r w:rsidRPr="00EA50AD">
        <w:rPr>
          <w:b/>
          <w:bCs/>
          <w:sz w:val="28"/>
          <w:szCs w:val="28"/>
          <w:u w:val="single"/>
        </w:rPr>
        <w:t>sonra</w:t>
      </w:r>
    </w:p>
    <w:p w:rsidR="00013450" w:rsidRPr="00EA50AD" w:rsidRDefault="00013450" w:rsidP="00F27BE3">
      <w:pPr>
        <w:tabs>
          <w:tab w:val="left" w:pos="709"/>
        </w:tabs>
        <w:spacing w:before="240"/>
        <w:ind w:firstLine="708"/>
        <w:rPr>
          <w:sz w:val="28"/>
          <w:szCs w:val="28"/>
        </w:rPr>
      </w:pPr>
      <w:r w:rsidRPr="00EA50AD">
        <w:rPr>
          <w:b/>
          <w:bCs/>
          <w:sz w:val="28"/>
          <w:szCs w:val="28"/>
        </w:rPr>
        <w:t>9.Aşağıdaki paraların toplam değerini bulunuz. (6 p)</w:t>
      </w:r>
    </w:p>
    <w:p w:rsidR="00013450" w:rsidRPr="00EA50AD" w:rsidRDefault="00013450" w:rsidP="00F27BE3">
      <w:pPr>
        <w:tabs>
          <w:tab w:val="left" w:pos="709"/>
        </w:tabs>
        <w:spacing w:before="240"/>
        <w:ind w:firstLine="708"/>
        <w:rPr>
          <w:sz w:val="28"/>
          <w:szCs w:val="28"/>
        </w:rPr>
      </w:pPr>
      <w:r w:rsidRPr="00BA4DDA">
        <w:rPr>
          <w:b/>
          <w:bCs/>
          <w:noProof/>
          <w:sz w:val="28"/>
          <w:szCs w:val="28"/>
        </w:rPr>
        <w:pict>
          <v:shape id="Resim 9" o:spid="_x0000_i1077" type="#_x0000_t75" alt="20tl" style="width:71.25pt;height:32.25pt;visibility:visible">
            <v:imagedata r:id="rId37" o:title=""/>
          </v:shape>
        </w:pict>
      </w:r>
      <w:r w:rsidRPr="00EA50AD">
        <w:rPr>
          <w:sz w:val="28"/>
          <w:szCs w:val="28"/>
        </w:rPr>
        <w:t xml:space="preserve"> + </w:t>
      </w:r>
      <w:r w:rsidRPr="00BA4DDA">
        <w:rPr>
          <w:noProof/>
          <w:sz w:val="28"/>
          <w:szCs w:val="28"/>
        </w:rPr>
        <w:pict>
          <v:shape id="Resim 8" o:spid="_x0000_i1078" type="#_x0000_t75" style="width:62.25pt;height:33.75pt;visibility:visible">
            <v:imagedata r:id="rId38" o:title=""/>
          </v:shape>
        </w:pict>
      </w:r>
      <w:r w:rsidRPr="00EA50AD">
        <w:rPr>
          <w:sz w:val="28"/>
          <w:szCs w:val="28"/>
        </w:rPr>
        <w:t xml:space="preserve"> + </w:t>
      </w:r>
      <w:r w:rsidRPr="00BA4DDA">
        <w:rPr>
          <w:noProof/>
          <w:sz w:val="28"/>
          <w:szCs w:val="28"/>
        </w:rPr>
        <w:pict>
          <v:shape id="Resim 7" o:spid="_x0000_i1079" type="#_x0000_t75" style="width:65.25pt;height:33pt;visibility:visible">
            <v:imagedata r:id="rId39" o:title=""/>
          </v:shape>
        </w:pict>
      </w:r>
      <w:r w:rsidRPr="00EA50AD">
        <w:rPr>
          <w:sz w:val="28"/>
          <w:szCs w:val="28"/>
        </w:rPr>
        <w:t xml:space="preserve"> + </w:t>
      </w:r>
      <w:r w:rsidRPr="00BA4DDA">
        <w:rPr>
          <w:noProof/>
          <w:sz w:val="28"/>
          <w:szCs w:val="28"/>
        </w:rPr>
        <w:pict>
          <v:shape id="il_fi" o:spid="_x0000_i1080" type="#_x0000_t75" alt="birlira3" style="width:32.25pt;height:35.25pt;visibility:visible">
            <v:imagedata r:id="rId40" o:title=""/>
          </v:shape>
        </w:pict>
      </w:r>
      <w:r w:rsidRPr="00EA50AD">
        <w:rPr>
          <w:sz w:val="28"/>
          <w:szCs w:val="28"/>
        </w:rPr>
        <w:t xml:space="preserve"> + </w:t>
      </w:r>
      <w:r w:rsidRPr="00BA4DDA">
        <w:rPr>
          <w:noProof/>
          <w:sz w:val="28"/>
          <w:szCs w:val="28"/>
        </w:rPr>
        <w:pict>
          <v:shape id="_x0000_i1081" type="#_x0000_t75" alt="birlira3" style="width:32.25pt;height:35.25pt;visibility:visible">
            <v:imagedata r:id="rId40" o:title=""/>
          </v:shape>
        </w:pict>
      </w:r>
      <w:r w:rsidRPr="00EA50AD">
        <w:rPr>
          <w:sz w:val="28"/>
          <w:szCs w:val="28"/>
        </w:rPr>
        <w:t xml:space="preserve">  = ………………..TL</w:t>
      </w:r>
    </w:p>
    <w:p w:rsidR="00013450" w:rsidRPr="00EA50AD" w:rsidRDefault="00013450" w:rsidP="00F27BE3">
      <w:pPr>
        <w:tabs>
          <w:tab w:val="left" w:pos="709"/>
        </w:tabs>
        <w:spacing w:before="240"/>
        <w:ind w:firstLine="708"/>
        <w:rPr>
          <w:sz w:val="28"/>
          <w:szCs w:val="28"/>
        </w:rPr>
      </w:pPr>
      <w:r w:rsidRPr="00BA4DDA">
        <w:rPr>
          <w:noProof/>
          <w:sz w:val="28"/>
          <w:szCs w:val="28"/>
        </w:rPr>
        <w:pict>
          <v:shape id="Resim 6" o:spid="_x0000_i1082" type="#_x0000_t75" style="width:46.5pt;height:36.75pt;visibility:visible">
            <v:imagedata r:id="rId41" o:title=""/>
          </v:shape>
        </w:pict>
      </w:r>
      <w:r w:rsidRPr="00EA50AD">
        <w:rPr>
          <w:b/>
          <w:bCs/>
          <w:sz w:val="28"/>
          <w:szCs w:val="28"/>
        </w:rPr>
        <w:t>+</w:t>
      </w:r>
      <w:r w:rsidRPr="00BA4DDA">
        <w:rPr>
          <w:noProof/>
          <w:sz w:val="28"/>
          <w:szCs w:val="28"/>
        </w:rPr>
        <w:pict>
          <v:shape id="Resim 4" o:spid="_x0000_i1083" type="#_x0000_t75" style="width:52.5pt;height:36.75pt;visibility:visible">
            <v:imagedata r:id="rId42" o:title=""/>
          </v:shape>
        </w:pict>
      </w:r>
      <w:r w:rsidRPr="00EA50AD">
        <w:rPr>
          <w:b/>
          <w:bCs/>
          <w:noProof/>
          <w:sz w:val="28"/>
          <w:szCs w:val="28"/>
        </w:rPr>
        <w:t>+</w:t>
      </w:r>
      <w:r w:rsidRPr="00BA4DDA">
        <w:rPr>
          <w:noProof/>
          <w:sz w:val="28"/>
          <w:szCs w:val="28"/>
        </w:rPr>
        <w:pict>
          <v:shape id="Resim 3" o:spid="_x0000_i1084" type="#_x0000_t75" style="width:54.75pt;height:36.75pt;visibility:visible">
            <v:imagedata r:id="rId43" o:title=""/>
          </v:shape>
        </w:pict>
      </w:r>
      <w:r w:rsidRPr="00EA50AD">
        <w:rPr>
          <w:b/>
          <w:bCs/>
          <w:noProof/>
          <w:sz w:val="28"/>
          <w:szCs w:val="28"/>
        </w:rPr>
        <w:t xml:space="preserve"> +</w:t>
      </w:r>
      <w:r w:rsidRPr="00BA4DDA">
        <w:rPr>
          <w:noProof/>
          <w:sz w:val="28"/>
          <w:szCs w:val="28"/>
        </w:rPr>
        <w:pict>
          <v:shape id="_x0000_i1085" type="#_x0000_t75" style="width:54pt;height:31.5pt;visibility:visible">
            <v:imagedata r:id="rId43" o:title=""/>
          </v:shape>
        </w:pict>
      </w:r>
      <w:r w:rsidRPr="00EA50AD">
        <w:rPr>
          <w:b/>
          <w:bCs/>
          <w:noProof/>
          <w:sz w:val="28"/>
          <w:szCs w:val="28"/>
        </w:rPr>
        <w:t xml:space="preserve">= </w:t>
      </w:r>
      <w:r w:rsidRPr="00EA50AD">
        <w:rPr>
          <w:noProof/>
          <w:sz w:val="28"/>
          <w:szCs w:val="28"/>
        </w:rPr>
        <w:t>……………………..</w:t>
      </w:r>
    </w:p>
    <w:p w:rsidR="00013450" w:rsidRPr="00EA50AD" w:rsidRDefault="00013450" w:rsidP="00074361">
      <w:pPr>
        <w:tabs>
          <w:tab w:val="left" w:pos="709"/>
        </w:tabs>
        <w:spacing w:after="0" w:line="240" w:lineRule="auto"/>
        <w:rPr>
          <w:sz w:val="28"/>
          <w:szCs w:val="28"/>
        </w:rPr>
      </w:pPr>
      <w:r w:rsidRPr="00EA50AD">
        <w:rPr>
          <w:sz w:val="28"/>
          <w:szCs w:val="28"/>
        </w:rPr>
        <w:tab/>
      </w:r>
      <w:r w:rsidRPr="00EA50AD">
        <w:rPr>
          <w:b/>
          <w:bCs/>
          <w:sz w:val="28"/>
          <w:szCs w:val="28"/>
        </w:rPr>
        <w:t>10.Aşağıdaki soruları cevaplayınız. (10 p)</w:t>
      </w:r>
    </w:p>
    <w:p w:rsidR="00013450" w:rsidRPr="00EA50AD" w:rsidRDefault="00013450" w:rsidP="00074361">
      <w:pPr>
        <w:tabs>
          <w:tab w:val="left" w:pos="709"/>
        </w:tabs>
        <w:spacing w:after="0" w:line="240" w:lineRule="auto"/>
        <w:rPr>
          <w:sz w:val="28"/>
          <w:szCs w:val="28"/>
        </w:rPr>
      </w:pPr>
    </w:p>
    <w:p w:rsidR="00013450" w:rsidRPr="00EA50AD" w:rsidRDefault="00013450" w:rsidP="001631F9">
      <w:pPr>
        <w:pStyle w:val="ListParagraph"/>
        <w:numPr>
          <w:ilvl w:val="0"/>
          <w:numId w:val="2"/>
        </w:numPr>
        <w:spacing w:after="120" w:line="360" w:lineRule="auto"/>
        <w:ind w:left="1276" w:hanging="284"/>
        <w:rPr>
          <w:sz w:val="28"/>
          <w:szCs w:val="28"/>
        </w:rPr>
      </w:pPr>
      <w:r w:rsidRPr="00EA50AD">
        <w:rPr>
          <w:sz w:val="28"/>
          <w:szCs w:val="28"/>
        </w:rPr>
        <w:t>Bir yılda kaç ay vardır ? ..................</w:t>
      </w:r>
    </w:p>
    <w:p w:rsidR="00013450" w:rsidRPr="00EA50AD" w:rsidRDefault="00013450" w:rsidP="001631F9">
      <w:pPr>
        <w:pStyle w:val="ListParagraph"/>
        <w:numPr>
          <w:ilvl w:val="0"/>
          <w:numId w:val="2"/>
        </w:numPr>
        <w:spacing w:after="120" w:line="360" w:lineRule="auto"/>
        <w:ind w:left="1276" w:hanging="284"/>
        <w:rPr>
          <w:sz w:val="28"/>
          <w:szCs w:val="28"/>
        </w:rPr>
      </w:pPr>
      <w:r w:rsidRPr="00EA50AD">
        <w:rPr>
          <w:sz w:val="28"/>
          <w:szCs w:val="28"/>
        </w:rPr>
        <w:t>Bir ay kaç gündür ? ……………</w:t>
      </w:r>
    </w:p>
    <w:p w:rsidR="00013450" w:rsidRPr="00EA50AD" w:rsidRDefault="00013450" w:rsidP="001631F9">
      <w:pPr>
        <w:pStyle w:val="ListParagraph"/>
        <w:numPr>
          <w:ilvl w:val="0"/>
          <w:numId w:val="2"/>
        </w:numPr>
        <w:spacing w:after="120" w:line="360" w:lineRule="auto"/>
        <w:ind w:left="1276" w:hanging="284"/>
        <w:rPr>
          <w:sz w:val="28"/>
          <w:szCs w:val="28"/>
        </w:rPr>
      </w:pPr>
      <w:r w:rsidRPr="00EA50AD">
        <w:rPr>
          <w:sz w:val="28"/>
          <w:szCs w:val="28"/>
        </w:rPr>
        <w:t>Bir haftada kaç gün vardır ? ……………</w:t>
      </w:r>
    </w:p>
    <w:p w:rsidR="00013450" w:rsidRPr="00EA50AD" w:rsidRDefault="00013450" w:rsidP="001631F9">
      <w:pPr>
        <w:pStyle w:val="ListParagraph"/>
        <w:numPr>
          <w:ilvl w:val="0"/>
          <w:numId w:val="2"/>
        </w:numPr>
        <w:spacing w:after="120" w:line="360" w:lineRule="auto"/>
        <w:ind w:left="1276" w:hanging="284"/>
        <w:rPr>
          <w:sz w:val="28"/>
          <w:szCs w:val="28"/>
        </w:rPr>
      </w:pPr>
      <w:r w:rsidRPr="00EA50AD">
        <w:rPr>
          <w:sz w:val="28"/>
          <w:szCs w:val="28"/>
        </w:rPr>
        <w:t>Bir yılda kaç mevsim vardır ? …………</w:t>
      </w:r>
    </w:p>
    <w:p w:rsidR="00013450" w:rsidRPr="00EA50AD" w:rsidRDefault="00013450" w:rsidP="001631F9">
      <w:pPr>
        <w:pStyle w:val="ListParagraph"/>
        <w:numPr>
          <w:ilvl w:val="0"/>
          <w:numId w:val="2"/>
        </w:numPr>
        <w:spacing w:after="120" w:line="360" w:lineRule="auto"/>
        <w:ind w:left="1276" w:hanging="284"/>
        <w:rPr>
          <w:sz w:val="28"/>
          <w:szCs w:val="28"/>
        </w:rPr>
      </w:pPr>
      <w:r w:rsidRPr="00EA50AD">
        <w:rPr>
          <w:sz w:val="28"/>
          <w:szCs w:val="28"/>
        </w:rPr>
        <w:t>Bir gün kaç saattir ? …………</w:t>
      </w:r>
    </w:p>
    <w:p w:rsidR="00013450" w:rsidRPr="00EA50AD" w:rsidRDefault="00013450" w:rsidP="001631F9">
      <w:pPr>
        <w:pStyle w:val="ListParagraph"/>
        <w:numPr>
          <w:ilvl w:val="0"/>
          <w:numId w:val="2"/>
        </w:numPr>
        <w:spacing w:after="120" w:line="360" w:lineRule="auto"/>
        <w:ind w:left="1276" w:hanging="284"/>
        <w:rPr>
          <w:sz w:val="28"/>
          <w:szCs w:val="28"/>
        </w:rPr>
      </w:pPr>
      <w:r w:rsidRPr="00EA50AD">
        <w:rPr>
          <w:sz w:val="28"/>
          <w:szCs w:val="28"/>
        </w:rPr>
        <w:t>Haftanın 2. günü hangisidir? ……………………</w:t>
      </w:r>
    </w:p>
    <w:p w:rsidR="00013450" w:rsidRPr="00EA50AD" w:rsidRDefault="00013450" w:rsidP="001631F9">
      <w:pPr>
        <w:pStyle w:val="ListParagraph"/>
        <w:numPr>
          <w:ilvl w:val="0"/>
          <w:numId w:val="2"/>
        </w:numPr>
        <w:spacing w:after="120" w:line="360" w:lineRule="auto"/>
        <w:ind w:left="1276" w:hanging="284"/>
        <w:rPr>
          <w:sz w:val="28"/>
          <w:szCs w:val="28"/>
        </w:rPr>
      </w:pPr>
      <w:r w:rsidRPr="00EA50AD">
        <w:rPr>
          <w:sz w:val="28"/>
          <w:szCs w:val="28"/>
        </w:rPr>
        <w:t>Yılın 7. ayı hangisidir?  ……………………..</w:t>
      </w:r>
    </w:p>
    <w:p w:rsidR="00013450" w:rsidRPr="00EA50AD" w:rsidRDefault="00013450" w:rsidP="001631F9">
      <w:pPr>
        <w:pStyle w:val="ListParagraph"/>
        <w:numPr>
          <w:ilvl w:val="0"/>
          <w:numId w:val="2"/>
        </w:numPr>
        <w:spacing w:after="120" w:line="360" w:lineRule="auto"/>
        <w:ind w:left="1276" w:hanging="284"/>
        <w:rPr>
          <w:sz w:val="28"/>
          <w:szCs w:val="28"/>
        </w:rPr>
      </w:pPr>
      <w:r w:rsidRPr="00EA50AD">
        <w:rPr>
          <w:sz w:val="28"/>
          <w:szCs w:val="28"/>
        </w:rPr>
        <w:t>Haziran , Temmuz ve Ağustos hangi mevsimin aylarıdır? …………………</w:t>
      </w:r>
    </w:p>
    <w:p w:rsidR="00013450" w:rsidRPr="00EA50AD" w:rsidRDefault="00013450" w:rsidP="001631F9">
      <w:pPr>
        <w:pStyle w:val="ListParagraph"/>
        <w:numPr>
          <w:ilvl w:val="0"/>
          <w:numId w:val="2"/>
        </w:numPr>
        <w:spacing w:after="120" w:line="360" w:lineRule="auto"/>
        <w:ind w:left="1276" w:hanging="284"/>
        <w:rPr>
          <w:sz w:val="28"/>
          <w:szCs w:val="28"/>
        </w:rPr>
      </w:pPr>
      <w:r w:rsidRPr="00EA50AD">
        <w:rPr>
          <w:sz w:val="28"/>
          <w:szCs w:val="28"/>
        </w:rPr>
        <w:t>Okullar hangi ayda açılır ? ………………….</w:t>
      </w:r>
    </w:p>
    <w:p w:rsidR="00013450" w:rsidRPr="00EA50AD" w:rsidRDefault="00013450" w:rsidP="001631F9">
      <w:pPr>
        <w:pStyle w:val="ListParagraph"/>
        <w:numPr>
          <w:ilvl w:val="0"/>
          <w:numId w:val="2"/>
        </w:numPr>
        <w:spacing w:after="120" w:line="360" w:lineRule="auto"/>
        <w:ind w:left="1276" w:hanging="284"/>
        <w:rPr>
          <w:b/>
          <w:bCs/>
          <w:sz w:val="28"/>
          <w:szCs w:val="28"/>
          <w:u w:val="single"/>
        </w:rPr>
      </w:pPr>
      <w:r w:rsidRPr="00EA50AD">
        <w:rPr>
          <w:sz w:val="28"/>
          <w:szCs w:val="28"/>
        </w:rPr>
        <w:t>Nisan ayı kaç gün sürer ? .....................</w:t>
      </w:r>
    </w:p>
    <w:p w:rsidR="00013450" w:rsidRPr="00EA50AD" w:rsidRDefault="00013450" w:rsidP="00E22C2C">
      <w:pPr>
        <w:tabs>
          <w:tab w:val="left" w:pos="709"/>
        </w:tabs>
        <w:spacing w:after="0" w:line="240" w:lineRule="auto"/>
        <w:ind w:left="357"/>
        <w:rPr>
          <w:sz w:val="28"/>
          <w:szCs w:val="28"/>
        </w:rPr>
      </w:pPr>
      <w:r w:rsidRPr="00EA50AD">
        <w:rPr>
          <w:b/>
          <w:bCs/>
          <w:sz w:val="28"/>
          <w:szCs w:val="28"/>
        </w:rPr>
        <w:t>11.Otobüs saat 9.00’da İstanbul’a gitmek için yola çıktı. 5 saat sonra İstanbul’ a vardı. İstanbul’ a vardığında saat kaçtır? (5 p)</w:t>
      </w:r>
    </w:p>
    <w:p w:rsidR="00013450" w:rsidRPr="00EA50AD" w:rsidRDefault="00013450" w:rsidP="00E22C2C">
      <w:pPr>
        <w:tabs>
          <w:tab w:val="left" w:pos="709"/>
        </w:tabs>
        <w:spacing w:after="0" w:line="240" w:lineRule="auto"/>
        <w:ind w:left="357"/>
        <w:rPr>
          <w:sz w:val="28"/>
          <w:szCs w:val="28"/>
        </w:rPr>
      </w:pPr>
      <w:r w:rsidRPr="00EA50AD">
        <w:rPr>
          <w:b/>
          <w:bCs/>
          <w:sz w:val="28"/>
          <w:szCs w:val="28"/>
        </w:rPr>
        <w:tab/>
        <w:t>Çözüm:</w:t>
      </w:r>
    </w:p>
    <w:p w:rsidR="00013450" w:rsidRPr="00EA50AD" w:rsidRDefault="00013450" w:rsidP="0058568C">
      <w:pPr>
        <w:tabs>
          <w:tab w:val="left" w:pos="709"/>
        </w:tabs>
        <w:spacing w:after="120" w:line="360" w:lineRule="auto"/>
        <w:ind w:left="357"/>
        <w:rPr>
          <w:sz w:val="28"/>
          <w:szCs w:val="28"/>
        </w:rPr>
      </w:pPr>
    </w:p>
    <w:p w:rsidR="00013450" w:rsidRPr="00EA50AD" w:rsidRDefault="00013450" w:rsidP="0058568C">
      <w:pPr>
        <w:tabs>
          <w:tab w:val="left" w:pos="709"/>
        </w:tabs>
        <w:spacing w:after="120" w:line="360" w:lineRule="auto"/>
        <w:ind w:left="357"/>
        <w:rPr>
          <w:sz w:val="28"/>
          <w:szCs w:val="28"/>
        </w:rPr>
      </w:pPr>
    </w:p>
    <w:p w:rsidR="00013450" w:rsidRPr="00EA50AD" w:rsidRDefault="00013450" w:rsidP="00C01525">
      <w:pPr>
        <w:tabs>
          <w:tab w:val="left" w:pos="709"/>
        </w:tabs>
        <w:spacing w:after="120" w:line="360" w:lineRule="auto"/>
        <w:ind w:left="357"/>
        <w:rPr>
          <w:b/>
          <w:bCs/>
          <w:sz w:val="28"/>
          <w:szCs w:val="28"/>
        </w:rPr>
      </w:pPr>
      <w:r w:rsidRPr="00EA50AD">
        <w:rPr>
          <w:b/>
          <w:bCs/>
          <w:sz w:val="28"/>
          <w:szCs w:val="28"/>
        </w:rPr>
        <w:t>12.2 düzine yumurtanın 11 tanesi kırıldı kaç yumurta kaldı? (5 p)</w:t>
      </w:r>
    </w:p>
    <w:p w:rsidR="00013450" w:rsidRPr="00EA50AD" w:rsidRDefault="00013450" w:rsidP="00C01525">
      <w:pPr>
        <w:tabs>
          <w:tab w:val="left" w:pos="709"/>
        </w:tabs>
        <w:spacing w:after="120" w:line="360" w:lineRule="auto"/>
        <w:ind w:left="357"/>
        <w:rPr>
          <w:b/>
          <w:bCs/>
          <w:sz w:val="28"/>
          <w:szCs w:val="28"/>
        </w:rPr>
      </w:pPr>
      <w:r w:rsidRPr="00EA50AD">
        <w:rPr>
          <w:b/>
          <w:bCs/>
          <w:sz w:val="28"/>
          <w:szCs w:val="28"/>
        </w:rPr>
        <w:tab/>
        <w:t>Çözüm:</w:t>
      </w:r>
    </w:p>
    <w:p w:rsidR="00013450" w:rsidRPr="00EA50AD" w:rsidRDefault="00013450" w:rsidP="0058568C">
      <w:pPr>
        <w:tabs>
          <w:tab w:val="left" w:pos="709"/>
        </w:tabs>
        <w:spacing w:after="120" w:line="360" w:lineRule="auto"/>
        <w:ind w:left="357"/>
        <w:rPr>
          <w:b/>
          <w:bCs/>
          <w:sz w:val="28"/>
          <w:szCs w:val="28"/>
        </w:rPr>
      </w:pPr>
    </w:p>
    <w:p w:rsidR="00013450" w:rsidRPr="00EA50AD" w:rsidRDefault="00013450" w:rsidP="00E22C2C">
      <w:pPr>
        <w:tabs>
          <w:tab w:val="left" w:pos="709"/>
        </w:tabs>
        <w:spacing w:after="0" w:line="240" w:lineRule="auto"/>
        <w:ind w:left="357"/>
        <w:rPr>
          <w:b/>
          <w:bCs/>
          <w:sz w:val="28"/>
          <w:szCs w:val="28"/>
        </w:rPr>
      </w:pPr>
      <w:r w:rsidRPr="00EA50AD">
        <w:rPr>
          <w:b/>
          <w:bCs/>
          <w:sz w:val="28"/>
          <w:szCs w:val="28"/>
        </w:rPr>
        <w:t xml:space="preserve">13. </w:t>
      </w:r>
      <w:r w:rsidRPr="00EA50AD">
        <w:rPr>
          <w:b/>
          <w:bCs/>
          <w:sz w:val="28"/>
          <w:szCs w:val="28"/>
          <w:u w:val="single"/>
        </w:rPr>
        <w:t>10’dan başlayıp</w:t>
      </w:r>
      <w:r w:rsidRPr="00EA50AD">
        <w:rPr>
          <w:b/>
          <w:bCs/>
          <w:sz w:val="28"/>
          <w:szCs w:val="28"/>
        </w:rPr>
        <w:t xml:space="preserve"> ileriye doğru 5’er sayınca 4.söylediğimiz say kaçtır?</w:t>
      </w:r>
      <w:r>
        <w:rPr>
          <w:b/>
          <w:bCs/>
          <w:sz w:val="28"/>
          <w:szCs w:val="28"/>
        </w:rPr>
        <w:t xml:space="preserve"> Sayıları yazarak yapın.</w:t>
      </w:r>
      <w:r w:rsidRPr="00EA50AD">
        <w:rPr>
          <w:b/>
          <w:bCs/>
          <w:sz w:val="28"/>
          <w:szCs w:val="28"/>
        </w:rPr>
        <w:t>(5 p)</w:t>
      </w:r>
    </w:p>
    <w:p w:rsidR="00013450" w:rsidRPr="00EA50AD" w:rsidRDefault="00013450" w:rsidP="00E22C2C">
      <w:pPr>
        <w:tabs>
          <w:tab w:val="left" w:pos="709"/>
        </w:tabs>
        <w:spacing w:after="0" w:line="240" w:lineRule="auto"/>
        <w:rPr>
          <w:b/>
          <w:bCs/>
          <w:sz w:val="28"/>
          <w:szCs w:val="28"/>
        </w:rPr>
      </w:pPr>
      <w:r w:rsidRPr="00EA50AD">
        <w:rPr>
          <w:sz w:val="28"/>
          <w:szCs w:val="28"/>
        </w:rPr>
        <w:tab/>
      </w:r>
      <w:r w:rsidRPr="00EA50AD">
        <w:rPr>
          <w:b/>
          <w:bCs/>
          <w:sz w:val="28"/>
          <w:szCs w:val="28"/>
        </w:rPr>
        <w:t>Çözüm:</w:t>
      </w:r>
    </w:p>
    <w:p w:rsidR="00013450" w:rsidRPr="00EA50AD" w:rsidRDefault="00013450" w:rsidP="0058568C">
      <w:pPr>
        <w:tabs>
          <w:tab w:val="left" w:pos="709"/>
        </w:tabs>
        <w:spacing w:after="120" w:line="240" w:lineRule="auto"/>
        <w:rPr>
          <w:b/>
          <w:bCs/>
          <w:sz w:val="28"/>
          <w:szCs w:val="28"/>
        </w:rPr>
      </w:pPr>
    </w:p>
    <w:p w:rsidR="00013450" w:rsidRPr="00EA50AD" w:rsidRDefault="00013450" w:rsidP="00E22C2C">
      <w:pPr>
        <w:tabs>
          <w:tab w:val="left" w:pos="709"/>
        </w:tabs>
        <w:spacing w:after="0" w:line="240" w:lineRule="auto"/>
        <w:ind w:left="357"/>
        <w:rPr>
          <w:b/>
          <w:bCs/>
          <w:sz w:val="28"/>
          <w:szCs w:val="28"/>
        </w:rPr>
      </w:pPr>
      <w:r w:rsidRPr="00EA50AD">
        <w:rPr>
          <w:b/>
          <w:bCs/>
          <w:sz w:val="28"/>
          <w:szCs w:val="28"/>
        </w:rPr>
        <w:t>14.Kumbaramda 2 tane 10 TL  ve  3 tane 5 TL vardır.  Kumbaramda kaç TL vardır?</w:t>
      </w:r>
      <w:r>
        <w:rPr>
          <w:b/>
          <w:bCs/>
          <w:sz w:val="28"/>
          <w:szCs w:val="28"/>
        </w:rPr>
        <w:t>ÇİZİN.</w:t>
      </w:r>
      <w:r w:rsidRPr="00EA50AD">
        <w:rPr>
          <w:b/>
          <w:bCs/>
          <w:sz w:val="28"/>
          <w:szCs w:val="28"/>
        </w:rPr>
        <w:t>(5 p)</w:t>
      </w:r>
    </w:p>
    <w:p w:rsidR="00013450" w:rsidRPr="00EA50AD" w:rsidRDefault="00013450" w:rsidP="00E22C2C">
      <w:pPr>
        <w:tabs>
          <w:tab w:val="left" w:pos="709"/>
        </w:tabs>
        <w:spacing w:after="0" w:line="240" w:lineRule="auto"/>
        <w:rPr>
          <w:b/>
          <w:bCs/>
          <w:sz w:val="28"/>
          <w:szCs w:val="28"/>
        </w:rPr>
      </w:pPr>
      <w:r w:rsidRPr="00EA50AD">
        <w:rPr>
          <w:sz w:val="28"/>
          <w:szCs w:val="28"/>
        </w:rPr>
        <w:tab/>
      </w:r>
      <w:r w:rsidRPr="00EA50AD">
        <w:rPr>
          <w:b/>
          <w:bCs/>
          <w:sz w:val="28"/>
          <w:szCs w:val="28"/>
        </w:rPr>
        <w:t>Çözüm:</w:t>
      </w:r>
    </w:p>
    <w:p w:rsidR="00013450" w:rsidRPr="00EA50AD" w:rsidRDefault="00013450" w:rsidP="00E22C2C">
      <w:pPr>
        <w:tabs>
          <w:tab w:val="left" w:pos="709"/>
        </w:tabs>
        <w:spacing w:after="0" w:line="240" w:lineRule="auto"/>
        <w:rPr>
          <w:b/>
          <w:bCs/>
          <w:sz w:val="28"/>
          <w:szCs w:val="28"/>
        </w:rPr>
      </w:pPr>
    </w:p>
    <w:p w:rsidR="00013450" w:rsidRPr="00EA50AD" w:rsidRDefault="00013450" w:rsidP="00E22C2C">
      <w:pPr>
        <w:tabs>
          <w:tab w:val="left" w:pos="709"/>
        </w:tabs>
        <w:spacing w:after="0" w:line="240" w:lineRule="auto"/>
        <w:rPr>
          <w:b/>
          <w:bCs/>
          <w:sz w:val="28"/>
          <w:szCs w:val="28"/>
        </w:rPr>
      </w:pPr>
    </w:p>
    <w:p w:rsidR="00013450" w:rsidRPr="00EA50AD" w:rsidRDefault="00013450" w:rsidP="001631F9">
      <w:pPr>
        <w:tabs>
          <w:tab w:val="left" w:pos="709"/>
        </w:tabs>
        <w:spacing w:after="0" w:line="240" w:lineRule="auto"/>
        <w:jc w:val="both"/>
        <w:rPr>
          <w:b/>
          <w:bCs/>
          <w:sz w:val="28"/>
          <w:szCs w:val="28"/>
        </w:rPr>
      </w:pPr>
      <w:r w:rsidRPr="00EA50AD">
        <w:rPr>
          <w:b/>
          <w:bCs/>
          <w:sz w:val="28"/>
          <w:szCs w:val="28"/>
        </w:rPr>
        <w:tab/>
      </w:r>
      <w:r w:rsidRPr="00EA50AD">
        <w:rPr>
          <w:b/>
          <w:bCs/>
          <w:sz w:val="28"/>
          <w:szCs w:val="28"/>
        </w:rPr>
        <w:tab/>
      </w:r>
      <w:r w:rsidRPr="00EA50AD">
        <w:rPr>
          <w:b/>
          <w:bCs/>
          <w:sz w:val="28"/>
          <w:szCs w:val="28"/>
        </w:rPr>
        <w:tab/>
      </w:r>
      <w:r w:rsidRPr="00EA50AD">
        <w:rPr>
          <w:b/>
          <w:bCs/>
          <w:sz w:val="28"/>
          <w:szCs w:val="28"/>
        </w:rPr>
        <w:tab/>
      </w:r>
      <w:r w:rsidRPr="00EA50AD">
        <w:rPr>
          <w:b/>
          <w:bCs/>
          <w:sz w:val="28"/>
          <w:szCs w:val="28"/>
        </w:rPr>
        <w:tab/>
      </w:r>
      <w:hyperlink r:id="rId44" w:history="1">
        <w:r>
          <w:rPr>
            <w:rStyle w:val="Hyperlink"/>
            <w:rFonts w:ascii="Comic Sans MS" w:hAnsi="Comic Sans MS" w:cs="Comic Sans MS"/>
            <w:sz w:val="19"/>
            <w:szCs w:val="19"/>
          </w:rPr>
          <w:t>www.sorubak.com</w:t>
        </w:r>
      </w:hyperlink>
      <w:r w:rsidRPr="00EA50AD">
        <w:rPr>
          <w:b/>
          <w:bCs/>
          <w:sz w:val="28"/>
          <w:szCs w:val="28"/>
        </w:rPr>
        <w:tab/>
      </w:r>
      <w:r w:rsidRPr="00EA50AD">
        <w:rPr>
          <w:b/>
          <w:bCs/>
          <w:sz w:val="28"/>
          <w:szCs w:val="28"/>
        </w:rPr>
        <w:tab/>
      </w:r>
      <w:r w:rsidRPr="00EA50AD">
        <w:rPr>
          <w:b/>
          <w:bCs/>
          <w:sz w:val="28"/>
          <w:szCs w:val="28"/>
        </w:rPr>
        <w:tab/>
      </w:r>
      <w:r w:rsidRPr="00EA50AD">
        <w:rPr>
          <w:b/>
          <w:bCs/>
          <w:sz w:val="28"/>
          <w:szCs w:val="28"/>
        </w:rPr>
        <w:tab/>
      </w:r>
      <w:r w:rsidRPr="00EA50AD">
        <w:rPr>
          <w:b/>
          <w:bCs/>
          <w:sz w:val="28"/>
          <w:szCs w:val="28"/>
        </w:rPr>
        <w:tab/>
      </w:r>
      <w:r w:rsidRPr="00EA50AD">
        <w:rPr>
          <w:b/>
          <w:bCs/>
          <w:sz w:val="28"/>
          <w:szCs w:val="28"/>
        </w:rPr>
        <w:tab/>
      </w:r>
      <w:r w:rsidRPr="00EA50AD">
        <w:rPr>
          <w:b/>
          <w:bCs/>
          <w:sz w:val="28"/>
          <w:szCs w:val="28"/>
        </w:rPr>
        <w:tab/>
        <w:t>BAŞARILAR</w:t>
      </w:r>
      <w:r w:rsidRPr="00957225">
        <w:rPr>
          <w:b/>
          <w:bCs/>
          <w:sz w:val="36"/>
          <w:szCs w:val="36"/>
        </w:rPr>
        <w:sym w:font="Wingdings" w:char="F04A"/>
      </w:r>
    </w:p>
    <w:sectPr w:rsidR="00013450" w:rsidRPr="00EA50AD" w:rsidSect="0001790C">
      <w:pgSz w:w="11906" w:h="16838"/>
      <w:pgMar w:top="284" w:right="284" w:bottom="284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0718FF"/>
    <w:multiLevelType w:val="hybridMultilevel"/>
    <w:tmpl w:val="24D2E1A4"/>
    <w:lvl w:ilvl="0" w:tplc="041F000B">
      <w:start w:val="1"/>
      <w:numFmt w:val="bullet"/>
      <w:lvlText w:val=""/>
      <w:lvlJc w:val="left"/>
      <w:pPr>
        <w:ind w:left="1211" w:hanging="360"/>
      </w:pPr>
      <w:rPr>
        <w:rFonts w:ascii="Wingdings" w:hAnsi="Wingdings" w:cs="Wingdings" w:hint="default"/>
      </w:rPr>
    </w:lvl>
    <w:lvl w:ilvl="1" w:tplc="041F0003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651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3371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811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531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971" w:hanging="360"/>
      </w:pPr>
      <w:rPr>
        <w:rFonts w:ascii="Wingdings" w:hAnsi="Wingdings" w:cs="Wingdings" w:hint="default"/>
      </w:rPr>
    </w:lvl>
  </w:abstractNum>
  <w:abstractNum w:abstractNumId="1">
    <w:nsid w:val="35663E7C"/>
    <w:multiLevelType w:val="hybridMultilevel"/>
    <w:tmpl w:val="9FE4566E"/>
    <w:lvl w:ilvl="0" w:tplc="041F000B">
      <w:start w:val="1"/>
      <w:numFmt w:val="bullet"/>
      <w:lvlText w:val=""/>
      <w:lvlJc w:val="left"/>
      <w:pPr>
        <w:ind w:left="1069" w:hanging="360"/>
      </w:pPr>
      <w:rPr>
        <w:rFonts w:ascii="Wingdings" w:hAnsi="Wingdings" w:cs="Wingdings" w:hint="default"/>
      </w:rPr>
    </w:lvl>
    <w:lvl w:ilvl="1" w:tplc="041F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509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3229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669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389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829" w:hanging="360"/>
      </w:pPr>
      <w:rPr>
        <w:rFonts w:ascii="Wingdings" w:hAnsi="Wingdings" w:cs="Wingdings" w:hint="default"/>
      </w:rPr>
    </w:lvl>
  </w:abstractNum>
  <w:abstractNum w:abstractNumId="2">
    <w:nsid w:val="6C2B0692"/>
    <w:multiLevelType w:val="hybridMultilevel"/>
    <w:tmpl w:val="0BB8D114"/>
    <w:lvl w:ilvl="0" w:tplc="19E4C74A">
      <w:start w:val="1"/>
      <w:numFmt w:val="decimal"/>
      <w:lvlText w:val="%1."/>
      <w:lvlJc w:val="left"/>
      <w:pPr>
        <w:ind w:left="1069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789" w:hanging="360"/>
      </w:pPr>
    </w:lvl>
    <w:lvl w:ilvl="2" w:tplc="041F001B">
      <w:start w:val="1"/>
      <w:numFmt w:val="lowerRoman"/>
      <w:lvlText w:val="%3."/>
      <w:lvlJc w:val="right"/>
      <w:pPr>
        <w:ind w:left="2509" w:hanging="180"/>
      </w:pPr>
    </w:lvl>
    <w:lvl w:ilvl="3" w:tplc="041F000F">
      <w:start w:val="1"/>
      <w:numFmt w:val="decimal"/>
      <w:lvlText w:val="%4."/>
      <w:lvlJc w:val="left"/>
      <w:pPr>
        <w:ind w:left="3229" w:hanging="360"/>
      </w:pPr>
    </w:lvl>
    <w:lvl w:ilvl="4" w:tplc="041F0019">
      <w:start w:val="1"/>
      <w:numFmt w:val="lowerLetter"/>
      <w:lvlText w:val="%5."/>
      <w:lvlJc w:val="left"/>
      <w:pPr>
        <w:ind w:left="3949" w:hanging="360"/>
      </w:pPr>
    </w:lvl>
    <w:lvl w:ilvl="5" w:tplc="041F001B">
      <w:start w:val="1"/>
      <w:numFmt w:val="lowerRoman"/>
      <w:lvlText w:val="%6."/>
      <w:lvlJc w:val="right"/>
      <w:pPr>
        <w:ind w:left="4669" w:hanging="180"/>
      </w:pPr>
    </w:lvl>
    <w:lvl w:ilvl="6" w:tplc="041F000F">
      <w:start w:val="1"/>
      <w:numFmt w:val="decimal"/>
      <w:lvlText w:val="%7."/>
      <w:lvlJc w:val="left"/>
      <w:pPr>
        <w:ind w:left="5389" w:hanging="360"/>
      </w:pPr>
    </w:lvl>
    <w:lvl w:ilvl="7" w:tplc="041F0019">
      <w:start w:val="1"/>
      <w:numFmt w:val="lowerLetter"/>
      <w:lvlText w:val="%8."/>
      <w:lvlJc w:val="left"/>
      <w:pPr>
        <w:ind w:left="6109" w:hanging="360"/>
      </w:pPr>
    </w:lvl>
    <w:lvl w:ilvl="8" w:tplc="041F001B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52D77"/>
    <w:rsid w:val="00013450"/>
    <w:rsid w:val="0001790C"/>
    <w:rsid w:val="00027582"/>
    <w:rsid w:val="00074361"/>
    <w:rsid w:val="001631F9"/>
    <w:rsid w:val="001742FD"/>
    <w:rsid w:val="002903AE"/>
    <w:rsid w:val="002D7C6C"/>
    <w:rsid w:val="00412FE1"/>
    <w:rsid w:val="0058568C"/>
    <w:rsid w:val="0066034B"/>
    <w:rsid w:val="00687C68"/>
    <w:rsid w:val="006B5C8A"/>
    <w:rsid w:val="00713C68"/>
    <w:rsid w:val="007932B7"/>
    <w:rsid w:val="007F325D"/>
    <w:rsid w:val="00845859"/>
    <w:rsid w:val="008A0C54"/>
    <w:rsid w:val="008B72DA"/>
    <w:rsid w:val="00957225"/>
    <w:rsid w:val="00986173"/>
    <w:rsid w:val="00A77893"/>
    <w:rsid w:val="00AB74AE"/>
    <w:rsid w:val="00B52D77"/>
    <w:rsid w:val="00B53180"/>
    <w:rsid w:val="00B613B8"/>
    <w:rsid w:val="00B75825"/>
    <w:rsid w:val="00B77B3E"/>
    <w:rsid w:val="00BA4DDA"/>
    <w:rsid w:val="00C01525"/>
    <w:rsid w:val="00C3284B"/>
    <w:rsid w:val="00C71CFB"/>
    <w:rsid w:val="00C90964"/>
    <w:rsid w:val="00D2298D"/>
    <w:rsid w:val="00DC730A"/>
    <w:rsid w:val="00DD46DD"/>
    <w:rsid w:val="00E22C2C"/>
    <w:rsid w:val="00E43B3B"/>
    <w:rsid w:val="00E62E98"/>
    <w:rsid w:val="00E706E2"/>
    <w:rsid w:val="00EA50AD"/>
    <w:rsid w:val="00EE49F3"/>
    <w:rsid w:val="00F045D2"/>
    <w:rsid w:val="00F27BE3"/>
    <w:rsid w:val="00F63EB4"/>
    <w:rsid w:val="00FB02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4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90964"/>
    <w:pPr>
      <w:spacing w:after="200" w:line="276" w:lineRule="auto"/>
    </w:pPr>
    <w:rPr>
      <w:rFonts w:cs="Calibri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B52D7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B52D77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99"/>
    <w:qFormat/>
    <w:rsid w:val="00F045D2"/>
    <w:pPr>
      <w:ind w:left="720"/>
    </w:pPr>
  </w:style>
  <w:style w:type="character" w:styleId="Hyperlink">
    <w:name w:val="Hyperlink"/>
    <w:basedOn w:val="DefaultParagraphFont"/>
    <w:uiPriority w:val="99"/>
    <w:rsid w:val="00AB74AE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kiwistamping.co.nz/Files/daisy.gif" TargetMode="External"/><Relationship Id="rId13" Type="http://schemas.openxmlformats.org/officeDocument/2006/relationships/hyperlink" Target="http://www.kiwistamping.co.nz/Files/daisy.gif" TargetMode="External"/><Relationship Id="rId18" Type="http://schemas.openxmlformats.org/officeDocument/2006/relationships/hyperlink" Target="http://www.google.com.tr/imgres?imgurl=http://www.supercoloring.com/wp-content/thumbnail/2009_01/apple-19-coloring-page.gif&amp;imgrefurl=http://www.supercoloring.com/pages/apple-blossom-branch/&amp;usg=__-1KJJHnCMiG7Fs7ry4MSZqiWyKk=&amp;h=360&amp;w=401&amp;sz=27&amp;hl=tr&amp;start=4&amp;zoom=1&amp;tbnid=k0oQIzoqbTjVeM:&amp;tbnh=111&amp;tbnw=124&amp;ei=ZdmZTtq9CMbNswaN3-zoAw&amp;prev=/search?q=elma&amp;um=1&amp;hl=tr&amp;sa=X&amp;tbs=itp:lineart&amp;tbm=isch&amp;um=1&amp;itbs=1" TargetMode="External"/><Relationship Id="rId26" Type="http://schemas.openxmlformats.org/officeDocument/2006/relationships/hyperlink" Target="http://www.google.com.tr/imgres?imgurl=http://www.supercoloring.com/wp-content/thumbnail/2009_01/apple-19-coloring-page.gif&amp;imgrefurl=http://www.supercoloring.com/pages/apple-blossom-branch/&amp;usg=__-1KJJHnCMiG7Fs7ry4MSZqiWyKk=&amp;h=360&amp;w=401&amp;sz=27&amp;hl=tr&amp;start=4&amp;zoom=1&amp;tbnid=k0oQIzoqbTjVeM:&amp;tbnh=111&amp;tbnw=124&amp;ei=ZdmZTtq9CMbNswaN3-zoAw&amp;prev=/search?q=elma&amp;um=1&amp;hl=tr&amp;sa=X&amp;tbs=itp:lineart&amp;tbm=isch&amp;um=1&amp;itbs=1" TargetMode="External"/><Relationship Id="rId39" Type="http://schemas.openxmlformats.org/officeDocument/2006/relationships/image" Target="media/image9.emf"/><Relationship Id="rId3" Type="http://schemas.openxmlformats.org/officeDocument/2006/relationships/settings" Target="settings.xml"/><Relationship Id="rId21" Type="http://schemas.openxmlformats.org/officeDocument/2006/relationships/hyperlink" Target="http://www.google.com.tr/imgres?imgurl=http://www.supercoloring.com/wp-content/thumbnail/2009_01/apple-19-coloring-page.gif&amp;imgrefurl=http://www.supercoloring.com/pages/apple-blossom-branch/&amp;usg=__-1KJJHnCMiG7Fs7ry4MSZqiWyKk=&amp;h=360&amp;w=401&amp;sz=27&amp;hl=tr&amp;start=4&amp;zoom=1&amp;tbnid=k0oQIzoqbTjVeM:&amp;tbnh=111&amp;tbnw=124&amp;ei=ZdmZTtq9CMbNswaN3-zoAw&amp;prev=/search?q=elma&amp;um=1&amp;hl=tr&amp;sa=X&amp;tbs=itp:lineart&amp;tbm=isch&amp;um=1&amp;itbs=1" TargetMode="External"/><Relationship Id="rId34" Type="http://schemas.openxmlformats.org/officeDocument/2006/relationships/image" Target="media/image4.png"/><Relationship Id="rId42" Type="http://schemas.openxmlformats.org/officeDocument/2006/relationships/image" Target="media/image12.emf"/><Relationship Id="rId7" Type="http://schemas.openxmlformats.org/officeDocument/2006/relationships/hyperlink" Target="http://www.kiwistamping.co.nz/Files/daisy.gif" TargetMode="External"/><Relationship Id="rId12" Type="http://schemas.openxmlformats.org/officeDocument/2006/relationships/hyperlink" Target="http://www.kiwistamping.co.nz/Files/daisy.gif" TargetMode="External"/><Relationship Id="rId17" Type="http://schemas.openxmlformats.org/officeDocument/2006/relationships/hyperlink" Target="http://www.kiwistamping.co.nz/Files/daisy.gif" TargetMode="External"/><Relationship Id="rId25" Type="http://schemas.openxmlformats.org/officeDocument/2006/relationships/hyperlink" Target="http://www.google.com.tr/imgres?imgurl=http://www.supercoloring.com/wp-content/thumbnail/2009_01/apple-19-coloring-page.gif&amp;imgrefurl=http://www.supercoloring.com/pages/apple-blossom-branch/&amp;usg=__-1KJJHnCMiG7Fs7ry4MSZqiWyKk=&amp;h=360&amp;w=401&amp;sz=27&amp;hl=tr&amp;start=4&amp;zoom=1&amp;tbnid=k0oQIzoqbTjVeM:&amp;tbnh=111&amp;tbnw=124&amp;ei=ZdmZTtq9CMbNswaN3-zoAw&amp;prev=/search?q=elma&amp;um=1&amp;hl=tr&amp;sa=X&amp;tbs=itp:lineart&amp;tbm=isch&amp;um=1&amp;itbs=1" TargetMode="External"/><Relationship Id="rId33" Type="http://schemas.openxmlformats.org/officeDocument/2006/relationships/image" Target="media/image3.png"/><Relationship Id="rId38" Type="http://schemas.openxmlformats.org/officeDocument/2006/relationships/image" Target="media/image8.emf"/><Relationship Id="rId46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http://www.kiwistamping.co.nz/Files/daisy.gif" TargetMode="External"/><Relationship Id="rId20" Type="http://schemas.openxmlformats.org/officeDocument/2006/relationships/hyperlink" Target="http://www.google.com.tr/imgres?imgurl=http://www.supercoloring.com/wp-content/thumbnail/2009_01/apple-19-coloring-page.gif&amp;imgrefurl=http://www.supercoloring.com/pages/apple-blossom-branch/&amp;usg=__-1KJJHnCMiG7Fs7ry4MSZqiWyKk=&amp;h=360&amp;w=401&amp;sz=27&amp;hl=tr&amp;start=4&amp;zoom=1&amp;tbnid=k0oQIzoqbTjVeM:&amp;tbnh=111&amp;tbnw=124&amp;ei=ZdmZTtq9CMbNswaN3-zoAw&amp;prev=/search?q=elma&amp;um=1&amp;hl=tr&amp;sa=X&amp;tbs=itp:lineart&amp;tbm=isch&amp;um=1&amp;itbs=1" TargetMode="External"/><Relationship Id="rId29" Type="http://schemas.openxmlformats.org/officeDocument/2006/relationships/hyperlink" Target="http://www.google.com.tr/imgres?imgurl=http://www.supercoloring.com/wp-content/thumbnail/2009_01/apple-19-coloring-page.gif&amp;imgrefurl=http://www.supercoloring.com/pages/apple-blossom-branch/&amp;usg=__-1KJJHnCMiG7Fs7ry4MSZqiWyKk=&amp;h=360&amp;w=401&amp;sz=27&amp;hl=tr&amp;start=4&amp;zoom=1&amp;tbnid=k0oQIzoqbTjVeM:&amp;tbnh=111&amp;tbnw=124&amp;ei=ZdmZTtq9CMbNswaN3-zoAw&amp;prev=/search?q=elma&amp;um=1&amp;hl=tr&amp;sa=X&amp;tbs=itp:lineart&amp;tbm=isch&amp;um=1&amp;itbs=1" TargetMode="External"/><Relationship Id="rId41" Type="http://schemas.openxmlformats.org/officeDocument/2006/relationships/image" Target="media/image11.emf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hyperlink" Target="http://www.kiwistamping.co.nz/Files/daisy.gif" TargetMode="External"/><Relationship Id="rId24" Type="http://schemas.openxmlformats.org/officeDocument/2006/relationships/hyperlink" Target="http://www.google.com.tr/imgres?imgurl=http://www.supercoloring.com/wp-content/thumbnail/2009_01/apple-19-coloring-page.gif&amp;imgrefurl=http://www.supercoloring.com/pages/apple-blossom-branch/&amp;usg=__-1KJJHnCMiG7Fs7ry4MSZqiWyKk=&amp;h=360&amp;w=401&amp;sz=27&amp;hl=tr&amp;start=4&amp;zoom=1&amp;tbnid=k0oQIzoqbTjVeM:&amp;tbnh=111&amp;tbnw=124&amp;ei=ZdmZTtq9CMbNswaN3-zoAw&amp;prev=/search?q=elma&amp;um=1&amp;hl=tr&amp;sa=X&amp;tbs=itp:lineart&amp;tbm=isch&amp;um=1&amp;itbs=1" TargetMode="External"/><Relationship Id="rId32" Type="http://schemas.openxmlformats.org/officeDocument/2006/relationships/hyperlink" Target="http://www.google.com.tr/imgres?imgurl=http://www.supercoloring.com/wp-content/thumbnail/2009_01/apple-19-coloring-page.gif&amp;imgrefurl=http://www.supercoloring.com/pages/apple-blossom-branch/&amp;usg=__-1KJJHnCMiG7Fs7ry4MSZqiWyKk=&amp;h=360&amp;w=401&amp;sz=27&amp;hl=tr&amp;start=4&amp;zoom=1&amp;tbnid=k0oQIzoqbTjVeM:&amp;tbnh=111&amp;tbnw=124&amp;ei=ZdmZTtq9CMbNswaN3-zoAw&amp;prev=/search?q=elma&amp;um=1&amp;hl=tr&amp;sa=X&amp;tbs=itp:lineart&amp;tbm=isch&amp;um=1&amp;itbs=1" TargetMode="External"/><Relationship Id="rId37" Type="http://schemas.openxmlformats.org/officeDocument/2006/relationships/image" Target="media/image7.jpeg"/><Relationship Id="rId40" Type="http://schemas.openxmlformats.org/officeDocument/2006/relationships/image" Target="media/image10.jpeg"/><Relationship Id="rId45" Type="http://schemas.openxmlformats.org/officeDocument/2006/relationships/fontTable" Target="fontTable.xml"/><Relationship Id="rId5" Type="http://schemas.openxmlformats.org/officeDocument/2006/relationships/hyperlink" Target="http://www.kiwistamping.co.nz/Files/daisy.gif" TargetMode="External"/><Relationship Id="rId15" Type="http://schemas.openxmlformats.org/officeDocument/2006/relationships/hyperlink" Target="http://www.kiwistamping.co.nz/Files/daisy.gif" TargetMode="External"/><Relationship Id="rId23" Type="http://schemas.openxmlformats.org/officeDocument/2006/relationships/hyperlink" Target="http://www.google.com.tr/imgres?imgurl=http://www.supercoloring.com/wp-content/thumbnail/2009_01/apple-19-coloring-page.gif&amp;imgrefurl=http://www.supercoloring.com/pages/apple-blossom-branch/&amp;usg=__-1KJJHnCMiG7Fs7ry4MSZqiWyKk=&amp;h=360&amp;w=401&amp;sz=27&amp;hl=tr&amp;start=4&amp;zoom=1&amp;tbnid=k0oQIzoqbTjVeM:&amp;tbnh=111&amp;tbnw=124&amp;ei=ZdmZTtq9CMbNswaN3-zoAw&amp;prev=/search?q=elma&amp;um=1&amp;hl=tr&amp;sa=X&amp;tbs=itp:lineart&amp;tbm=isch&amp;um=1&amp;itbs=1" TargetMode="External"/><Relationship Id="rId28" Type="http://schemas.openxmlformats.org/officeDocument/2006/relationships/hyperlink" Target="http://www.google.com.tr/imgres?imgurl=http://www.supercoloring.com/wp-content/thumbnail/2009_01/apple-19-coloring-page.gif&amp;imgrefurl=http://www.supercoloring.com/pages/apple-blossom-branch/&amp;usg=__-1KJJHnCMiG7Fs7ry4MSZqiWyKk=&amp;h=360&amp;w=401&amp;sz=27&amp;hl=tr&amp;start=4&amp;zoom=1&amp;tbnid=k0oQIzoqbTjVeM:&amp;tbnh=111&amp;tbnw=124&amp;ei=ZdmZTtq9CMbNswaN3-zoAw&amp;prev=/search?q=elma&amp;um=1&amp;hl=tr&amp;sa=X&amp;tbs=itp:lineart&amp;tbm=isch&amp;um=1&amp;itbs=1" TargetMode="External"/><Relationship Id="rId36" Type="http://schemas.openxmlformats.org/officeDocument/2006/relationships/image" Target="media/image6.png"/><Relationship Id="rId10" Type="http://schemas.openxmlformats.org/officeDocument/2006/relationships/hyperlink" Target="http://www.kiwistamping.co.nz/Files/daisy.gif" TargetMode="External"/><Relationship Id="rId19" Type="http://schemas.openxmlformats.org/officeDocument/2006/relationships/image" Target="media/image2.jpeg"/><Relationship Id="rId31" Type="http://schemas.openxmlformats.org/officeDocument/2006/relationships/hyperlink" Target="http://www.google.com.tr/imgres?imgurl=http://www.supercoloring.com/wp-content/thumbnail/2009_01/apple-19-coloring-page.gif&amp;imgrefurl=http://www.supercoloring.com/pages/apple-blossom-branch/&amp;usg=__-1KJJHnCMiG7Fs7ry4MSZqiWyKk=&amp;h=360&amp;w=401&amp;sz=27&amp;hl=tr&amp;start=4&amp;zoom=1&amp;tbnid=k0oQIzoqbTjVeM:&amp;tbnh=111&amp;tbnw=124&amp;ei=ZdmZTtq9CMbNswaN3-zoAw&amp;prev=/search?q=elma&amp;um=1&amp;hl=tr&amp;sa=X&amp;tbs=itp:lineart&amp;tbm=isch&amp;um=1&amp;itbs=1" TargetMode="External"/><Relationship Id="rId44" Type="http://schemas.openxmlformats.org/officeDocument/2006/relationships/hyperlink" Target="http://www.sorubak.com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kiwistamping.co.nz/Files/daisy.gif" TargetMode="External"/><Relationship Id="rId14" Type="http://schemas.openxmlformats.org/officeDocument/2006/relationships/hyperlink" Target="http://www.kiwistamping.co.nz/Files/daisy.gif" TargetMode="External"/><Relationship Id="rId22" Type="http://schemas.openxmlformats.org/officeDocument/2006/relationships/hyperlink" Target="http://www.google.com.tr/imgres?imgurl=http://www.supercoloring.com/wp-content/thumbnail/2009_01/apple-19-coloring-page.gif&amp;imgrefurl=http://www.supercoloring.com/pages/apple-blossom-branch/&amp;usg=__-1KJJHnCMiG7Fs7ry4MSZqiWyKk=&amp;h=360&amp;w=401&amp;sz=27&amp;hl=tr&amp;start=4&amp;zoom=1&amp;tbnid=k0oQIzoqbTjVeM:&amp;tbnh=111&amp;tbnw=124&amp;ei=ZdmZTtq9CMbNswaN3-zoAw&amp;prev=/search?q=elma&amp;um=1&amp;hl=tr&amp;sa=X&amp;tbs=itp:lineart&amp;tbm=isch&amp;um=1&amp;itbs=1" TargetMode="External"/><Relationship Id="rId27" Type="http://schemas.openxmlformats.org/officeDocument/2006/relationships/hyperlink" Target="http://www.google.com.tr/imgres?imgurl=http://www.supercoloring.com/wp-content/thumbnail/2009_01/apple-19-coloring-page.gif&amp;imgrefurl=http://www.supercoloring.com/pages/apple-blossom-branch/&amp;usg=__-1KJJHnCMiG7Fs7ry4MSZqiWyKk=&amp;h=360&amp;w=401&amp;sz=27&amp;hl=tr&amp;start=4&amp;zoom=1&amp;tbnid=k0oQIzoqbTjVeM:&amp;tbnh=111&amp;tbnw=124&amp;ei=ZdmZTtq9CMbNswaN3-zoAw&amp;prev=/search?q=elma&amp;um=1&amp;hl=tr&amp;sa=X&amp;tbs=itp:lineart&amp;tbm=isch&amp;um=1&amp;itbs=1" TargetMode="External"/><Relationship Id="rId30" Type="http://schemas.openxmlformats.org/officeDocument/2006/relationships/hyperlink" Target="http://www.google.com.tr/imgres?imgurl=http://www.supercoloring.com/wp-content/thumbnail/2009_01/apple-19-coloring-page.gif&amp;imgrefurl=http://www.supercoloring.com/pages/apple-blossom-branch/&amp;usg=__-1KJJHnCMiG7Fs7ry4MSZqiWyKk=&amp;h=360&amp;w=401&amp;sz=27&amp;hl=tr&amp;start=4&amp;zoom=1&amp;tbnid=k0oQIzoqbTjVeM:&amp;tbnh=111&amp;tbnw=124&amp;ei=ZdmZTtq9CMbNswaN3-zoAw&amp;prev=/search?q=elma&amp;um=1&amp;hl=tr&amp;sa=X&amp;tbs=itp:lineart&amp;tbm=isch&amp;um=1&amp;itbs=1" TargetMode="External"/><Relationship Id="rId35" Type="http://schemas.openxmlformats.org/officeDocument/2006/relationships/image" Target="media/image5.png"/><Relationship Id="rId43" Type="http://schemas.openxmlformats.org/officeDocument/2006/relationships/image" Target="media/image13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28</TotalTime>
  <Pages>3</Pages>
  <Words>394</Words>
  <Characters>2246</Characters>
  <Application>Microsoft Office Outlook</Application>
  <DocSecurity>0</DocSecurity>
  <Lines>0</Lines>
  <Paragraphs>0</Paragraphs>
  <ScaleCrop>false</ScaleCrop>
  <Manager>www.sorubak.com</Manager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a</dc:creator>
  <cp:keywords>www.sorubak.com</cp:keywords>
  <dc:description>www.sorubak.com</dc:description>
  <cp:lastModifiedBy>edanur</cp:lastModifiedBy>
  <cp:revision>4</cp:revision>
  <cp:lastPrinted>2013-11-06T06:54:00Z</cp:lastPrinted>
  <dcterms:created xsi:type="dcterms:W3CDTF">2013-11-05T20:06:00Z</dcterms:created>
  <dcterms:modified xsi:type="dcterms:W3CDTF">2013-11-13T19:26:00Z</dcterms:modified>
  <cp:category>www.sorubak.com</cp:category>
</cp:coreProperties>
</file>