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E4" w:rsidRPr="00E93347" w:rsidRDefault="003A27E4" w:rsidP="001154C1">
      <w:pPr>
        <w:ind w:left="-142" w:firstLine="142"/>
        <w:rPr>
          <w:rFonts w:ascii="Arial" w:hAnsi="Arial" w:cs="Arial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0.8pt;margin-top:-27.6pt;width:0;height:839.25pt;z-index:251675136" o:connectortype="straight" strokeweight="3pt"/>
        </w:pict>
      </w:r>
      <w:r w:rsidRPr="00E93347">
        <w:rPr>
          <w:rFonts w:ascii="Arial" w:hAnsi="Arial" w:cs="Arial"/>
          <w:sz w:val="28"/>
          <w:szCs w:val="28"/>
        </w:rPr>
        <w:t>Adı  SOYADI:…………………………….</w:t>
      </w: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1-) 5 birlik   2 onluktan oluşan sayı kaçtır?</w:t>
      </w: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  <w:r>
        <w:rPr>
          <w:noProof/>
        </w:rPr>
        <w:pict>
          <v:rect id="_x0000_s1027" style="position:absolute;margin-left:101.8pt;margin-top:8.95pt;width:32.25pt;height:20.25pt;z-index:251642368"/>
        </w:pict>
      </w: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     </w:t>
      </w: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2-) 62 sayının rakamları yer değiştirirse yeni sayı kaç olur?</w:t>
      </w: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  <w:r>
        <w:rPr>
          <w:noProof/>
        </w:rPr>
        <w:pict>
          <v:rect id="_x0000_s1028" style="position:absolute;margin-left:91.35pt;margin-top:1.95pt;width:32.25pt;height:20.25pt;z-index:251672064"/>
        </w:pict>
      </w: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</w:p>
    <w:p w:rsidR="003A27E4" w:rsidRDefault="003A27E4" w:rsidP="003F339E">
      <w:pPr>
        <w:rPr>
          <w:sz w:val="28"/>
          <w:szCs w:val="28"/>
        </w:rPr>
      </w:pPr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3-     Verilen sayının basamak adlarını ve basamak değerlerini yazın.</w:t>
      </w:r>
    </w:p>
    <w:p w:rsidR="003A27E4" w:rsidRPr="00E93347" w:rsidRDefault="003A27E4" w:rsidP="00C56CE3">
      <w:pPr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rPr>
          <w:rFonts w:ascii="Kayra" w:hAnsi="Kayra" w:cs="Kayra"/>
          <w:sz w:val="28"/>
          <w:szCs w:val="28"/>
        </w:rPr>
      </w:pPr>
      <w:r>
        <w:rPr>
          <w:noProof/>
        </w:rPr>
        <w:pict>
          <v:shape id="_x0000_s1029" type="#_x0000_t32" style="position:absolute;margin-left:17.1pt;margin-top:31.95pt;width:53.95pt;height:0;z-index:251660800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22.3pt;margin-top:10.2pt;width:0;height:21.75pt;z-index:251658752" o:connectortype="straight"/>
        </w:pict>
      </w:r>
      <w:r>
        <w:rPr>
          <w:noProof/>
        </w:rPr>
        <w:pict>
          <v:shape id="_x0000_s1031" type="#_x0000_t32" style="position:absolute;margin-left:5.1pt;margin-top:46.95pt;width:65.95pt;height:0;z-index:251659776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5.1pt;margin-top:13.95pt;width:0;height:39.75pt;z-index:251657728" o:connectortype="straight"/>
        </w:pict>
      </w:r>
      <w:r w:rsidRPr="00E93347">
        <w:rPr>
          <w:rFonts w:ascii="Arial" w:hAnsi="Arial" w:cs="Arial"/>
          <w:sz w:val="28"/>
          <w:szCs w:val="28"/>
        </w:rPr>
        <w:t xml:space="preserve"> 8  4   </w:t>
      </w:r>
      <w:r w:rsidRPr="00E93347">
        <w:rPr>
          <w:rFonts w:ascii="Kayra" w:hAnsi="Kayra" w:cs="Kayra"/>
          <w:sz w:val="28"/>
          <w:szCs w:val="28"/>
        </w:rPr>
        <w:t xml:space="preserve">                                                                  </w:t>
      </w:r>
      <w:r w:rsidRPr="00E93347">
        <w:rPr>
          <w:rFonts w:ascii="Kayra" w:hAnsi="Kayra" w:cs="Kayra"/>
          <w:sz w:val="28"/>
          <w:szCs w:val="28"/>
        </w:rPr>
        <w:tab/>
      </w:r>
      <w:r w:rsidRPr="00E93347">
        <w:rPr>
          <w:rFonts w:ascii="Kayra" w:hAnsi="Kayra" w:cs="Kayra"/>
          <w:sz w:val="28"/>
          <w:szCs w:val="28"/>
        </w:rPr>
        <w:tab/>
        <w:t xml:space="preserve">   ….……………..     ………                       </w:t>
      </w:r>
      <w:r w:rsidRPr="00E93347">
        <w:rPr>
          <w:rFonts w:ascii="Kayra" w:hAnsi="Kayra" w:cs="Kayra"/>
          <w:sz w:val="28"/>
          <w:szCs w:val="28"/>
        </w:rPr>
        <w:tab/>
        <w:t xml:space="preserve">               </w:t>
      </w:r>
      <w:r w:rsidRPr="00E93347">
        <w:rPr>
          <w:rFonts w:ascii="Kayra" w:hAnsi="Kayra" w:cs="Kayra"/>
          <w:b/>
          <w:bCs/>
          <w:sz w:val="28"/>
          <w:szCs w:val="28"/>
        </w:rPr>
        <w:t>………………</w:t>
      </w:r>
      <w:r w:rsidRPr="00E93347">
        <w:rPr>
          <w:rFonts w:ascii="Kayra" w:hAnsi="Kayra" w:cs="Kayra"/>
          <w:sz w:val="28"/>
          <w:szCs w:val="28"/>
        </w:rPr>
        <w:t xml:space="preserve">    ………..                </w:t>
      </w:r>
    </w:p>
    <w:p w:rsidR="003A27E4" w:rsidRPr="00E93347" w:rsidRDefault="003A27E4" w:rsidP="001154C1">
      <w:pPr>
        <w:tabs>
          <w:tab w:val="left" w:pos="2220"/>
        </w:tabs>
        <w:rPr>
          <w:rFonts w:ascii="Kayra" w:hAnsi="Kayra" w:cs="Kayra"/>
          <w:b/>
          <w:bCs/>
          <w:sz w:val="28"/>
          <w:szCs w:val="28"/>
        </w:rPr>
      </w:pPr>
      <w:r w:rsidRPr="00E93347">
        <w:rPr>
          <w:rFonts w:ascii="Kayra" w:hAnsi="Kayra" w:cs="Kayra"/>
          <w:b/>
          <w:bCs/>
          <w:sz w:val="28"/>
          <w:szCs w:val="28"/>
        </w:rPr>
        <w:t xml:space="preserve">                          </w:t>
      </w:r>
    </w:p>
    <w:p w:rsidR="003A27E4" w:rsidRPr="00E93347" w:rsidRDefault="003A27E4" w:rsidP="00E93347">
      <w:pPr>
        <w:tabs>
          <w:tab w:val="left" w:pos="222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E93347">
        <w:rPr>
          <w:rFonts w:ascii="Arial" w:hAnsi="Arial" w:cs="Arial"/>
          <w:sz w:val="28"/>
          <w:szCs w:val="28"/>
        </w:rPr>
        <w:t>4-) Aşağıdaki sayıların onluk ve birliklerini      gösteriniz.</w:t>
      </w:r>
    </w:p>
    <w:p w:rsidR="003A27E4" w:rsidRPr="00E93347" w:rsidRDefault="003A27E4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70= ….. onluk +  ….. birlik                       </w:t>
      </w:r>
    </w:p>
    <w:p w:rsidR="003A27E4" w:rsidRPr="00E93347" w:rsidRDefault="003A27E4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43= ……onluk + ……birlik    </w:t>
      </w:r>
    </w:p>
    <w:p w:rsidR="003A27E4" w:rsidRPr="00E93347" w:rsidRDefault="003A27E4" w:rsidP="00C56CE3">
      <w:pPr>
        <w:tabs>
          <w:tab w:val="left" w:pos="708"/>
          <w:tab w:val="left" w:pos="1416"/>
          <w:tab w:val="left" w:pos="7935"/>
        </w:tabs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5-)</w:t>
      </w:r>
      <w:r w:rsidRPr="00E93347">
        <w:rPr>
          <w:rFonts w:ascii="Hand writing Mutlu" w:hAnsi="Hand writing Mutlu" w:cs="Hand writing Mutlu"/>
          <w:b/>
          <w:bCs/>
          <w:sz w:val="28"/>
          <w:szCs w:val="28"/>
        </w:rPr>
        <w:t xml:space="preserve"> </w:t>
      </w:r>
      <w:r w:rsidRPr="00E93347">
        <w:rPr>
          <w:rFonts w:ascii="Arial" w:hAnsi="Arial" w:cs="Arial"/>
          <w:sz w:val="28"/>
          <w:szCs w:val="28"/>
        </w:rPr>
        <w:t>Aşağıda onluk ve birliklerine ayrılmış sayıları yazalım.</w:t>
      </w:r>
    </w:p>
    <w:p w:rsidR="003A27E4" w:rsidRDefault="003A27E4" w:rsidP="00864D9B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 3 onluk + 4 birlik=……       </w:t>
      </w:r>
    </w:p>
    <w:p w:rsidR="003A27E4" w:rsidRPr="00E93347" w:rsidRDefault="003A27E4" w:rsidP="00864D9B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 2 onluk =  ……</w:t>
      </w:r>
    </w:p>
    <w:p w:rsidR="003A27E4" w:rsidRDefault="003A27E4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9 birlik+ 1 onluk </w:t>
      </w:r>
      <w:r w:rsidRPr="00E93347">
        <w:rPr>
          <w:rFonts w:ascii="Arial" w:hAnsi="Arial" w:cs="Arial"/>
          <w:sz w:val="28"/>
          <w:szCs w:val="28"/>
        </w:rPr>
        <w:t xml:space="preserve">=……         </w:t>
      </w:r>
    </w:p>
    <w:p w:rsidR="003A27E4" w:rsidRPr="00E93347" w:rsidRDefault="003A27E4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6  birlik =……..</w:t>
      </w:r>
    </w:p>
    <w:p w:rsidR="003A27E4" w:rsidRPr="00E93347" w:rsidRDefault="003A27E4" w:rsidP="001154C1">
      <w:pPr>
        <w:tabs>
          <w:tab w:val="left" w:pos="708"/>
          <w:tab w:val="left" w:pos="1416"/>
        </w:tabs>
        <w:spacing w:before="240" w:after="240" w:line="276" w:lineRule="auto"/>
        <w:rPr>
          <w:rFonts w:ascii="Arial" w:hAnsi="Arial" w:cs="Arial"/>
          <w:color w:val="000000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6-)    </w:t>
      </w:r>
      <w:r w:rsidRPr="00E93347">
        <w:rPr>
          <w:rFonts w:ascii="Arial" w:hAnsi="Arial" w:cs="Arial"/>
          <w:color w:val="000000"/>
          <w:sz w:val="28"/>
          <w:szCs w:val="28"/>
        </w:rPr>
        <w:t xml:space="preserve"> Örüntüleri tamamla kuralını yaz.</w:t>
      </w:r>
    </w:p>
    <w:p w:rsidR="003A27E4" w:rsidRDefault="003A27E4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color w:val="000000"/>
          <w:sz w:val="28"/>
          <w:szCs w:val="28"/>
        </w:rPr>
      </w:pPr>
    </w:p>
    <w:p w:rsidR="003A27E4" w:rsidRPr="00E93347" w:rsidRDefault="003A27E4" w:rsidP="00C56CE3">
      <w:pPr>
        <w:tabs>
          <w:tab w:val="left" w:pos="708"/>
          <w:tab w:val="left" w:pos="1416"/>
          <w:tab w:val="left" w:pos="7935"/>
        </w:tabs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color w:val="000000"/>
          <w:sz w:val="28"/>
          <w:szCs w:val="28"/>
        </w:rPr>
        <w:t>20- 18- 16 - .... - .... - .... - .... - .... - 4 -</w:t>
      </w:r>
    </w:p>
    <w:p w:rsidR="003A27E4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Kural:</w:t>
      </w:r>
    </w:p>
    <w:p w:rsidR="003A27E4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3A27E4" w:rsidRPr="00E93347" w:rsidRDefault="003A27E4" w:rsidP="006D074F">
      <w:pPr>
        <w:pStyle w:val="ListParagraph"/>
        <w:numPr>
          <w:ilvl w:val="0"/>
          <w:numId w:val="1"/>
        </w:numPr>
        <w:spacing w:before="240" w:line="276" w:lineRule="auto"/>
        <w:rPr>
          <w:rFonts w:ascii="Arial" w:hAnsi="Arial" w:cs="Arial"/>
          <w:sz w:val="28"/>
          <w:szCs w:val="28"/>
        </w:rPr>
      </w:pPr>
      <w:r>
        <w:rPr>
          <w:noProof/>
        </w:rPr>
        <w:pict>
          <v:rect id="_x0000_s1033" style="position:absolute;left:0;text-align:left;margin-left:8.85pt;margin-top:2.4pt;width:21pt;height:16.5pt;z-index:251640320"/>
        </w:pict>
      </w:r>
      <w:r>
        <w:rPr>
          <w:noProof/>
        </w:rPr>
        <w:pict>
          <v:rect id="_x0000_s1034" style="position:absolute;left:0;text-align:left;margin-left:101.85pt;margin-top:2.4pt;width:21pt;height:16.5pt;z-index:251641344"/>
        </w:pict>
      </w:r>
      <w:r w:rsidRPr="00E93347">
        <w:rPr>
          <w:rFonts w:ascii="Arial" w:hAnsi="Arial" w:cs="Arial"/>
          <w:sz w:val="28"/>
          <w:szCs w:val="28"/>
        </w:rPr>
        <w:t>8 – 11-          -14 - 17</w:t>
      </w:r>
    </w:p>
    <w:p w:rsidR="003A27E4" w:rsidRPr="00E93347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Kural:</w:t>
      </w:r>
    </w:p>
    <w:p w:rsidR="003A27E4" w:rsidRPr="00E93347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  </w:t>
      </w:r>
    </w:p>
    <w:p w:rsidR="003A27E4" w:rsidRPr="00E93347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>7-)  15’ten başlayıp  ileriye doğru  beşer  ritmik sayarken 6. olarak hangi sayı söylenir?</w:t>
      </w:r>
    </w:p>
    <w:p w:rsidR="003A27E4" w:rsidRPr="00E93347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3A27E4" w:rsidRPr="00E93347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3A27E4" w:rsidRPr="00E93347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E93347">
        <w:rPr>
          <w:rFonts w:ascii="Arial" w:hAnsi="Arial" w:cs="Arial"/>
          <w:sz w:val="28"/>
          <w:szCs w:val="28"/>
        </w:rPr>
        <w:t xml:space="preserve">8-) </w:t>
      </w:r>
      <w:r>
        <w:rPr>
          <w:rFonts w:ascii="Arial" w:hAnsi="Arial" w:cs="Arial"/>
          <w:sz w:val="28"/>
          <w:szCs w:val="28"/>
        </w:rPr>
        <w:t xml:space="preserve"> </w:t>
      </w:r>
      <w:r w:rsidRPr="00E93347">
        <w:rPr>
          <w:rFonts w:ascii="Arial" w:hAnsi="Arial" w:cs="Arial"/>
          <w:sz w:val="28"/>
          <w:szCs w:val="28"/>
        </w:rPr>
        <w:t>30’dan başlayıp  geriye doğru üçer ritmik sayarken 5. Olarak hangi sayı söylenir?</w:t>
      </w:r>
    </w:p>
    <w:p w:rsidR="003A27E4" w:rsidRPr="00E93347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3A27E4" w:rsidRPr="00E93347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3A27E4" w:rsidRDefault="003A27E4" w:rsidP="00C56CE3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:rsidR="003A27E4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9-) Aşağıdaki  toplar  bir desteden </w:t>
      </w:r>
    </w:p>
    <w:p w:rsidR="003A27E4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kaç  fazladır?</w:t>
      </w:r>
    </w:p>
    <w:p w:rsidR="003A27E4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3A27E4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noProof/>
        </w:rPr>
        <w:pict>
          <v:roundrect id="_x0000_s1035" style="position:absolute;margin-left:-2.65pt;margin-top:4.4pt;width:242.25pt;height:73.5pt;z-index:251673088" arcsize="10923f">
            <v:textbox style="mso-next-textbox:#_x0000_s1035">
              <w:txbxContent>
                <w:p w:rsidR="003A27E4" w:rsidRDefault="003A27E4">
                  <w:r w:rsidRPr="00395EE3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41" type="#_x0000_t75" style="width:22.5pt;height:20.25pt;visibility:visible">
                        <v:imagedata r:id="rId8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3" o:spid="_x0000_i1042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2" o:spid="_x0000_i1043" type="#_x0000_t75" style="width:22.5pt;height:20.25pt;visibility:visible">
                        <v:imagedata r:id="rId8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3" o:spid="_x0000_i1044" type="#_x0000_t75" style="width:22.5pt;height:20.25pt;visibility:visible">
                        <v:imagedata r:id="rId8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5" o:spid="_x0000_i1045" type="#_x0000_t75" style="width:22.5pt;height:20.25pt;visibility:visible">
                        <v:imagedata r:id="rId8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0" o:spid="_x0000_i1046" type="#_x0000_t75" style="width:22.5pt;height:20.25pt;visibility:visible">
                        <v:imagedata r:id="rId8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2" o:spid="_x0000_i1047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6" o:spid="_x0000_i1048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4" o:spid="_x0000_i1049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5" o:spid="_x0000_i1050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7" o:spid="_x0000_i1051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8" o:spid="_x0000_i1052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19" o:spid="_x0000_i1053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20" o:spid="_x0000_i1054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21" o:spid="_x0000_i1055" type="#_x0000_t75" style="width:22.5pt;height:20.25pt;visibility:visible">
                        <v:imagedata r:id="rId9" o:title=""/>
                      </v:shape>
                    </w:pict>
                  </w:r>
                  <w:r w:rsidRPr="00395EE3">
                    <w:rPr>
                      <w:noProof/>
                    </w:rPr>
                    <w:pict>
                      <v:shape id="Resim 22" o:spid="_x0000_i1056" type="#_x0000_t75" style="width:22.5pt;height:20.25pt;visibility:visible">
                        <v:imagedata r:id="rId9" o:title=""/>
                      </v:shape>
                    </w:pict>
                  </w:r>
                </w:p>
              </w:txbxContent>
            </v:textbox>
          </v:roundrect>
        </w:pict>
      </w:r>
    </w:p>
    <w:p w:rsidR="003A27E4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noProof/>
        </w:rPr>
        <w:pict>
          <v:oval id="_x0000_s1036" style="position:absolute;margin-left:180.6pt;margin-top:11.4pt;width:21.75pt;height:19.5pt;z-index:251674112"/>
        </w:pict>
      </w:r>
    </w:p>
    <w:p w:rsidR="003A27E4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3A27E4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3A27E4" w:rsidRDefault="003A27E4" w:rsidP="00E93347">
      <w:pPr>
        <w:spacing w:line="276" w:lineRule="auto"/>
        <w:rPr>
          <w:rFonts w:ascii="Arial" w:hAnsi="Arial" w:cs="Arial"/>
          <w:sz w:val="28"/>
          <w:szCs w:val="28"/>
        </w:rPr>
      </w:pPr>
    </w:p>
    <w:p w:rsidR="003A27E4" w:rsidRDefault="003A27E4" w:rsidP="00C56CE3">
      <w:pPr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………tane fazladır.</w:t>
      </w:r>
    </w:p>
    <w:p w:rsidR="003A27E4" w:rsidRPr="00E93347" w:rsidRDefault="003A27E4" w:rsidP="00C56CE3">
      <w:pPr>
        <w:spacing w:line="276" w:lineRule="auto"/>
        <w:rPr>
          <w:rFonts w:ascii="Arial" w:hAnsi="Arial" w:cs="Arial"/>
          <w:sz w:val="28"/>
          <w:szCs w:val="28"/>
        </w:rPr>
      </w:pPr>
    </w:p>
    <w:p w:rsidR="003A27E4" w:rsidRDefault="003A27E4" w:rsidP="00C56CE3">
      <w:pPr>
        <w:spacing w:before="240" w:line="276" w:lineRule="auto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10</w:t>
      </w:r>
      <w:r w:rsidRPr="00E93347">
        <w:rPr>
          <w:rFonts w:ascii="Arial" w:hAnsi="Arial" w:cs="Arial"/>
          <w:sz w:val="28"/>
          <w:szCs w:val="28"/>
        </w:rPr>
        <w:t>-)  Aşağıdaki şekillerden düzineler oluşturun? Kaç düzine oldu altına</w:t>
      </w:r>
      <w:r>
        <w:rPr>
          <w:rFonts w:ascii="Arial" w:hAnsi="Arial" w:cs="Arial"/>
        </w:rPr>
        <w:t xml:space="preserve"> yazın.</w:t>
      </w:r>
    </w:p>
    <w:p w:rsidR="003A27E4" w:rsidRDefault="003A27E4" w:rsidP="00C56CE3">
      <w:pPr>
        <w:spacing w:before="240" w:line="276" w:lineRule="auto"/>
        <w:rPr>
          <w:rFonts w:ascii="Arial" w:hAnsi="Arial" w:cs="Arial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187.35pt;margin-top:21.65pt;width:20.25pt;height:19.5pt;z-index:251653632"/>
        </w:pict>
      </w:r>
      <w:r>
        <w:rPr>
          <w:noProof/>
        </w:rPr>
        <w:pict>
          <v:shape id="_x0000_s1038" type="#_x0000_t5" style="position:absolute;margin-left:160.35pt;margin-top:21.65pt;width:20.25pt;height:19.5pt;z-index:251666944"/>
        </w:pict>
      </w:r>
      <w:r>
        <w:rPr>
          <w:noProof/>
        </w:rPr>
        <w:pict>
          <v:shape id="_x0000_s1039" type="#_x0000_t5" style="position:absolute;margin-left:134.05pt;margin-top:25.6pt;width:20.25pt;height:19.5pt;z-index:251649536"/>
        </w:pict>
      </w:r>
    </w:p>
    <w:p w:rsidR="003A27E4" w:rsidRDefault="003A27E4" w:rsidP="00C56CE3">
      <w:pPr>
        <w:spacing w:before="240" w:line="276" w:lineRule="auto"/>
        <w:rPr>
          <w:rFonts w:ascii="Arial" w:hAnsi="Arial" w:cs="Arial"/>
        </w:rPr>
      </w:pPr>
      <w:r>
        <w:rPr>
          <w:noProof/>
        </w:rPr>
        <w:pict>
          <v:shape id="_x0000_s1040" type="#_x0000_t5" style="position:absolute;margin-left:187.35pt;margin-top:48.75pt;width:20.25pt;height:19.5pt;z-index:251654656"/>
        </w:pict>
      </w:r>
      <w:r>
        <w:rPr>
          <w:noProof/>
        </w:rPr>
        <w:pict>
          <v:shape id="_x0000_s1041" type="#_x0000_t5" style="position:absolute;margin-left:187.35pt;margin-top:17.25pt;width:20.25pt;height:19.5pt;z-index:251648512"/>
        </w:pict>
      </w:r>
      <w:r>
        <w:rPr>
          <w:noProof/>
        </w:rPr>
        <w:pict>
          <v:shape id="_x0000_s1042" type="#_x0000_t5" style="position:absolute;margin-left:160.35pt;margin-top:48.75pt;width:20.25pt;height:19.5pt;z-index:251670016"/>
        </w:pict>
      </w:r>
      <w:r>
        <w:rPr>
          <w:noProof/>
        </w:rPr>
        <w:pict>
          <v:shape id="_x0000_s1043" type="#_x0000_t5" style="position:absolute;margin-left:160.35pt;margin-top:21pt;width:20.25pt;height:19.5pt;z-index:251671040"/>
        </w:pict>
      </w:r>
      <w:r>
        <w:rPr>
          <w:noProof/>
        </w:rPr>
        <w:pict>
          <v:shape id="_x0000_s1044" type="#_x0000_t5" style="position:absolute;margin-left:134.05pt;margin-top:48.75pt;width:20.25pt;height:19.5pt;z-index:251667968"/>
        </w:pict>
      </w:r>
      <w:r>
        <w:rPr>
          <w:noProof/>
        </w:rPr>
        <w:pict>
          <v:shape id="_x0000_s1045" type="#_x0000_t5" style="position:absolute;margin-left:134.05pt;margin-top:21pt;width:20.25pt;height:19.5pt;z-index:251668992"/>
        </w:pict>
      </w:r>
      <w:r>
        <w:rPr>
          <w:noProof/>
        </w:rPr>
        <w:pict>
          <v:shape id="_x0000_s1046" type="#_x0000_t5" style="position:absolute;margin-left:108.6pt;margin-top:51pt;width:20.25pt;height:19.5pt;z-index:251661824"/>
        </w:pict>
      </w:r>
      <w:r>
        <w:rPr>
          <w:noProof/>
        </w:rPr>
        <w:pict>
          <v:shape id="_x0000_s1047" type="#_x0000_t5" style="position:absolute;margin-left:82.35pt;margin-top:51pt;width:20.25pt;height:19.5pt;z-index:251650560"/>
        </w:pict>
      </w:r>
      <w:r>
        <w:rPr>
          <w:noProof/>
        </w:rPr>
        <w:pict>
          <v:shape id="_x0000_s1048" type="#_x0000_t5" style="position:absolute;margin-left:57.6pt;margin-top:51pt;width:20.25pt;height:19.5pt;z-index:251651584"/>
        </w:pict>
      </w:r>
      <w:r>
        <w:rPr>
          <w:noProof/>
        </w:rPr>
        <w:pict>
          <v:shape id="_x0000_s1049" type="#_x0000_t5" style="position:absolute;margin-left:33.6pt;margin-top:51pt;width:20.25pt;height:19.5pt;z-index:251652608"/>
        </w:pict>
      </w:r>
      <w:r>
        <w:rPr>
          <w:noProof/>
        </w:rPr>
        <w:pict>
          <v:shape id="_x0000_s1050" type="#_x0000_t5" style="position:absolute;margin-left:108.6pt;margin-top:21pt;width:20.25pt;height:19.5pt;z-index:251662848"/>
        </w:pict>
      </w:r>
      <w:r>
        <w:rPr>
          <w:noProof/>
        </w:rPr>
        <w:pict>
          <v:shape id="_x0000_s1051" type="#_x0000_t5" style="position:absolute;margin-left:57.6pt;margin-top:24.75pt;width:20.25pt;height:19.5pt;z-index:251664896"/>
        </w:pict>
      </w:r>
      <w:r>
        <w:rPr>
          <w:noProof/>
        </w:rPr>
        <w:pict>
          <v:shape id="_x0000_s1052" type="#_x0000_t5" style="position:absolute;margin-left:82.35pt;margin-top:21pt;width:20.25pt;height:19.5pt;z-index:251663872"/>
        </w:pict>
      </w:r>
      <w:r>
        <w:rPr>
          <w:noProof/>
        </w:rPr>
        <w:pict>
          <v:shape id="_x0000_s1053" type="#_x0000_t5" style="position:absolute;margin-left:33.6pt;margin-top:24.75pt;width:20.25pt;height:19.5pt;z-index:251665920"/>
        </w:pict>
      </w:r>
      <w:r>
        <w:rPr>
          <w:noProof/>
        </w:rPr>
        <w:pict>
          <v:shape id="_x0000_s1054" type="#_x0000_t5" style="position:absolute;margin-left:9.6pt;margin-top:51pt;width:20.25pt;height:19.5pt;z-index:251656704"/>
        </w:pict>
      </w:r>
      <w:r>
        <w:rPr>
          <w:noProof/>
        </w:rPr>
        <w:pict>
          <v:shape id="_x0000_s1055" type="#_x0000_t5" style="position:absolute;margin-left:9.6pt;margin-top:24.75pt;width:20.25pt;height:19.5pt;z-index:251655680"/>
        </w:pict>
      </w:r>
      <w:r>
        <w:rPr>
          <w:noProof/>
        </w:rPr>
        <w:pict>
          <v:shape id="_x0000_s1056" type="#_x0000_t5" style="position:absolute;margin-left:108.6pt;margin-top:-2.25pt;width:20.25pt;height:19.5pt;z-index:251647488"/>
        </w:pict>
      </w:r>
      <w:r>
        <w:rPr>
          <w:noProof/>
        </w:rPr>
        <w:pict>
          <v:shape id="_x0000_s1057" type="#_x0000_t5" style="position:absolute;margin-left:82.35pt;margin-top:-2.25pt;width:20.25pt;height:19.5pt;z-index:251646464"/>
        </w:pict>
      </w:r>
      <w:r>
        <w:rPr>
          <w:noProof/>
        </w:rPr>
        <w:pict>
          <v:shape id="_x0000_s1058" type="#_x0000_t5" style="position:absolute;margin-left:57.6pt;margin-top:-2.25pt;width:20.25pt;height:19.5pt;z-index:251645440"/>
        </w:pict>
      </w:r>
      <w:r>
        <w:rPr>
          <w:noProof/>
        </w:rPr>
        <w:pict>
          <v:shape id="_x0000_s1059" type="#_x0000_t5" style="position:absolute;margin-left:33.6pt;margin-top:-2.25pt;width:20.25pt;height:19.5pt;z-index:251644416"/>
        </w:pict>
      </w:r>
      <w:r>
        <w:rPr>
          <w:noProof/>
        </w:rPr>
        <w:pict>
          <v:shape id="_x0000_s1060" type="#_x0000_t5" style="position:absolute;margin-left:9.6pt;margin-top:-2.25pt;width:20.25pt;height:19.5pt;z-index:251643392"/>
        </w:pict>
      </w:r>
      <w:r>
        <w:rPr>
          <w:rFonts w:ascii="Arial" w:hAnsi="Arial" w:cs="Arial"/>
        </w:rPr>
        <w:t xml:space="preserve">                                                                 </w:t>
      </w:r>
    </w:p>
    <w:p w:rsidR="003A27E4" w:rsidRDefault="003A27E4" w:rsidP="00C56CE3">
      <w:pPr>
        <w:spacing w:before="240" w:line="276" w:lineRule="auto"/>
        <w:rPr>
          <w:rFonts w:ascii="Arial" w:hAnsi="Arial" w:cs="Arial"/>
        </w:rPr>
      </w:pPr>
    </w:p>
    <w:p w:rsidR="003A27E4" w:rsidRDefault="003A27E4" w:rsidP="00C56CE3">
      <w:pPr>
        <w:spacing w:before="240" w:line="276" w:lineRule="auto"/>
        <w:rPr>
          <w:rFonts w:ascii="Arial" w:hAnsi="Arial" w:cs="Arial"/>
        </w:rPr>
      </w:pPr>
    </w:p>
    <w:p w:rsidR="003A27E4" w:rsidRPr="006D074F" w:rsidRDefault="003A27E4" w:rsidP="00C56CE3">
      <w:pPr>
        <w:spacing w:before="240" w:line="276" w:lineRule="auto"/>
        <w:rPr>
          <w:rFonts w:ascii="Arial" w:hAnsi="Arial" w:cs="Arial"/>
        </w:rPr>
      </w:pPr>
      <w:r w:rsidRPr="007E45D7">
        <w:rPr>
          <w:rFonts w:ascii="Arial" w:hAnsi="Arial" w:cs="Arial"/>
          <w:sz w:val="28"/>
          <w:szCs w:val="28"/>
        </w:rPr>
        <w:t xml:space="preserve">    ……………..düzine oldu.</w:t>
      </w:r>
      <w:r>
        <w:rPr>
          <w:rFonts w:ascii="Arial" w:hAnsi="Arial" w:cs="Arial"/>
        </w:rPr>
        <w:t xml:space="preserve">       </w:t>
      </w:r>
    </w:p>
    <w:sectPr w:rsidR="003A27E4" w:rsidRPr="006D074F" w:rsidSect="007E45D7">
      <w:pgSz w:w="11906" w:h="16838"/>
      <w:pgMar w:top="567" w:right="707" w:bottom="993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7E4" w:rsidRDefault="003A27E4" w:rsidP="001154C1">
      <w:r>
        <w:separator/>
      </w:r>
    </w:p>
  </w:endnote>
  <w:endnote w:type="continuationSeparator" w:id="1">
    <w:p w:rsidR="003A27E4" w:rsidRDefault="003A27E4" w:rsidP="00115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7E4" w:rsidRDefault="003A27E4" w:rsidP="001154C1">
      <w:r>
        <w:separator/>
      </w:r>
    </w:p>
  </w:footnote>
  <w:footnote w:type="continuationSeparator" w:id="1">
    <w:p w:rsidR="003A27E4" w:rsidRDefault="003A27E4" w:rsidP="001154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1364"/>
    <w:multiLevelType w:val="hybridMultilevel"/>
    <w:tmpl w:val="2E526756"/>
    <w:lvl w:ilvl="0" w:tplc="A82E9142">
      <w:start w:val="7"/>
      <w:numFmt w:val="bullet"/>
      <w:lvlText w:val="-"/>
      <w:lvlJc w:val="left"/>
      <w:pPr>
        <w:ind w:left="1005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6CE3"/>
    <w:rsid w:val="00031E22"/>
    <w:rsid w:val="00111978"/>
    <w:rsid w:val="001154C1"/>
    <w:rsid w:val="002102E2"/>
    <w:rsid w:val="0034731D"/>
    <w:rsid w:val="00395EE3"/>
    <w:rsid w:val="003A27E4"/>
    <w:rsid w:val="003F339E"/>
    <w:rsid w:val="00410D28"/>
    <w:rsid w:val="004448AC"/>
    <w:rsid w:val="004A1EA5"/>
    <w:rsid w:val="00543F40"/>
    <w:rsid w:val="00567B1D"/>
    <w:rsid w:val="006D074F"/>
    <w:rsid w:val="007E45D7"/>
    <w:rsid w:val="00864D9B"/>
    <w:rsid w:val="00A61B15"/>
    <w:rsid w:val="00BF6BF7"/>
    <w:rsid w:val="00C56CE3"/>
    <w:rsid w:val="00CC002A"/>
    <w:rsid w:val="00DE366E"/>
    <w:rsid w:val="00E93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C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D074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1154C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54C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154C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54C1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E4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5D7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semiHidden/>
    <w:rsid w:val="003F339E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45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2</Pages>
  <Words>208</Words>
  <Characters>1186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edanur</cp:lastModifiedBy>
  <cp:revision>5</cp:revision>
  <cp:lastPrinted>2012-10-18T20:59:00Z</cp:lastPrinted>
  <dcterms:created xsi:type="dcterms:W3CDTF">2012-10-18T19:57:00Z</dcterms:created>
  <dcterms:modified xsi:type="dcterms:W3CDTF">2013-10-25T18:22:00Z</dcterms:modified>
  <cp:category>www.sorubak.com</cp:category>
</cp:coreProperties>
</file>