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0E5" w:rsidRDefault="00E020E5" w:rsidP="00C22376">
      <w:pPr>
        <w:jc w:val="center"/>
        <w:rPr>
          <w:b/>
          <w:bCs/>
          <w:sz w:val="36"/>
          <w:szCs w:val="36"/>
        </w:rPr>
      </w:pPr>
      <w:r w:rsidRPr="00C22376">
        <w:rPr>
          <w:b/>
          <w:bCs/>
          <w:sz w:val="36"/>
          <w:szCs w:val="36"/>
        </w:rPr>
        <w:t>2-A SINIFI MATEMATİK ÇALIŞMA KAĞIDI</w:t>
      </w:r>
    </w:p>
    <w:p w:rsidR="00E020E5" w:rsidRDefault="00E020E5" w:rsidP="00C22376">
      <w:pPr>
        <w:jc w:val="center"/>
        <w:rPr>
          <w:b/>
          <w:bCs/>
          <w:sz w:val="36"/>
          <w:szCs w:val="36"/>
        </w:rPr>
        <w:sectPr w:rsidR="00E020E5" w:rsidSect="00C22376">
          <w:footerReference w:type="default" r:id="rId6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b/>
          <w:bCs/>
          <w:sz w:val="36"/>
          <w:szCs w:val="36"/>
        </w:rPr>
        <w:t>1.)</w:t>
      </w:r>
      <w:r>
        <w:rPr>
          <w:sz w:val="24"/>
          <w:szCs w:val="24"/>
        </w:rPr>
        <w:t>Aşağıya bir deste yıldız  çiziniz.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:rsidR="00E020E5" w:rsidRDefault="00E020E5" w:rsidP="002E71AC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 w:rsidRPr="009A4823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)</w:t>
      </w:r>
      <w:r>
        <w:rPr>
          <w:sz w:val="24"/>
          <w:szCs w:val="24"/>
        </w:rPr>
        <w:t>.Aşağıya bir düzine elma  çiziniz.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…………………………………………………………………..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 w:rsidRPr="009A4823">
        <w:rPr>
          <w:b/>
          <w:bCs/>
          <w:sz w:val="24"/>
          <w:szCs w:val="24"/>
        </w:rPr>
        <w:t>3</w:t>
      </w:r>
      <w:r>
        <w:rPr>
          <w:sz w:val="24"/>
          <w:szCs w:val="24"/>
        </w:rPr>
        <w:t>.)Helen’ in bir düzine kalemi vardı. Yakup Helen ‘e 5 tane daha kalem verdi.Helen’ in kaç tane kalemi oldu?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………........................................................................................................................................................................................................................................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 w:rsidRPr="009A4823">
        <w:rPr>
          <w:b/>
          <w:bCs/>
          <w:sz w:val="24"/>
          <w:szCs w:val="24"/>
        </w:rPr>
        <w:t>4</w:t>
      </w:r>
      <w:r>
        <w:rPr>
          <w:sz w:val="24"/>
          <w:szCs w:val="24"/>
        </w:rPr>
        <w:t>.)Aşağıda onluk ve birliği verilen sayıları yazınız.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4 onluk + 8 birlik=  …………………..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9 birlik + 2 onluk= …………………….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5 onluk + 0 birlik= …………………….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6 birlik + 1 onluk= …………………….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 w:rsidRPr="009A4823">
        <w:rPr>
          <w:b/>
          <w:bCs/>
          <w:sz w:val="24"/>
          <w:szCs w:val="24"/>
        </w:rPr>
        <w:t>5</w:t>
      </w:r>
      <w:r>
        <w:rPr>
          <w:sz w:val="24"/>
          <w:szCs w:val="24"/>
        </w:rPr>
        <w:t>. )36 sayısının birler basamağında hangi rakam vardır?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 w:rsidRPr="009A4823">
        <w:rPr>
          <w:b/>
          <w:bCs/>
          <w:sz w:val="24"/>
          <w:szCs w:val="24"/>
        </w:rPr>
        <w:t>6</w:t>
      </w:r>
      <w:r>
        <w:rPr>
          <w:sz w:val="24"/>
          <w:szCs w:val="24"/>
        </w:rPr>
        <w:t>.)19 sayısının onlar basamağında hangi rakam vardır?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…………………………………………….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 w:rsidRPr="009A4823">
        <w:rPr>
          <w:b/>
          <w:bCs/>
          <w:sz w:val="24"/>
          <w:szCs w:val="24"/>
        </w:rPr>
        <w:t>7.</w:t>
      </w:r>
      <w:r>
        <w:rPr>
          <w:b/>
          <w:bCs/>
          <w:sz w:val="24"/>
          <w:szCs w:val="24"/>
        </w:rPr>
        <w:t>)</w:t>
      </w:r>
      <w:bookmarkStart w:id="0" w:name="_GoBack"/>
      <w:bookmarkEnd w:id="0"/>
      <w:r>
        <w:rPr>
          <w:sz w:val="24"/>
          <w:szCs w:val="24"/>
        </w:rPr>
        <w:t xml:space="preserve">        0, 6 , 9  sayıları ile  yazabileceğimiz 2 basamaklı en büyük sayıyı ve en küçük sayıyı yazınız </w:t>
      </w:r>
    </w:p>
    <w:p w:rsidR="00E020E5" w:rsidRPr="003428CA" w:rsidRDefault="00E020E5" w:rsidP="00C22376">
      <w:pPr>
        <w:tabs>
          <w:tab w:val="left" w:pos="1035"/>
        </w:tabs>
        <w:rPr>
          <w:b/>
          <w:bCs/>
          <w:sz w:val="24"/>
          <w:szCs w:val="24"/>
        </w:rPr>
      </w:pPr>
      <w:r w:rsidRPr="003428CA">
        <w:rPr>
          <w:b/>
          <w:bCs/>
          <w:sz w:val="24"/>
          <w:szCs w:val="24"/>
        </w:rPr>
        <w:t xml:space="preserve">       En büyük                      En küçük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__  __                     __  __</w:t>
      </w:r>
    </w:p>
    <w:p w:rsidR="00E020E5" w:rsidRPr="003428CA" w:rsidRDefault="00E020E5" w:rsidP="00C22376">
      <w:pPr>
        <w:tabs>
          <w:tab w:val="left" w:pos="1035"/>
        </w:tabs>
        <w:rPr>
          <w:b/>
          <w:bCs/>
          <w:sz w:val="24"/>
          <w:szCs w:val="24"/>
        </w:rPr>
      </w:pPr>
      <w:r w:rsidRPr="009A4823">
        <w:rPr>
          <w:b/>
          <w:bCs/>
          <w:sz w:val="24"/>
          <w:szCs w:val="24"/>
        </w:rPr>
        <w:t>8</w:t>
      </w:r>
      <w:r>
        <w:rPr>
          <w:sz w:val="24"/>
          <w:szCs w:val="24"/>
        </w:rPr>
        <w:t>.)</w:t>
      </w:r>
      <w:r w:rsidRPr="003428CA">
        <w:rPr>
          <w:b/>
          <w:bCs/>
          <w:sz w:val="24"/>
          <w:szCs w:val="24"/>
        </w:rPr>
        <w:t>3 den başlayarak 30 a kadar 3 er ritmik sayma yapınız.</w:t>
      </w:r>
      <w:r>
        <w:rPr>
          <w:b/>
          <w:bCs/>
          <w:sz w:val="24"/>
          <w:szCs w:val="24"/>
        </w:rPr>
        <w:t>( ezberleyiniz)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3, 6, ……………………………………………………………………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 w:rsidRPr="009A4823">
        <w:rPr>
          <w:b/>
          <w:bCs/>
          <w:sz w:val="24"/>
          <w:szCs w:val="24"/>
        </w:rPr>
        <w:t>9</w:t>
      </w:r>
      <w:r>
        <w:rPr>
          <w:sz w:val="24"/>
          <w:szCs w:val="24"/>
        </w:rPr>
        <w:t>.)  4 den başlayarak 40 a kadar 4 er ritmik sayma yapınız.( ezberleyiniz)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4, 8,……………………………………………………………………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…………………………………………………………………………….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 w:rsidRPr="009A4823">
        <w:rPr>
          <w:b/>
          <w:bCs/>
          <w:sz w:val="24"/>
          <w:szCs w:val="24"/>
        </w:rPr>
        <w:t>10</w:t>
      </w:r>
      <w:r>
        <w:rPr>
          <w:sz w:val="24"/>
          <w:szCs w:val="24"/>
        </w:rPr>
        <w:t>.) 68 sayısındaki 6 nın basamak değeri kaçtır?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………………………………….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 w:rsidRPr="009A4823">
        <w:rPr>
          <w:b/>
          <w:bCs/>
          <w:sz w:val="24"/>
          <w:szCs w:val="24"/>
        </w:rPr>
        <w:t>11</w:t>
      </w:r>
      <w:r>
        <w:rPr>
          <w:sz w:val="24"/>
          <w:szCs w:val="24"/>
        </w:rPr>
        <w:t>.)Aşağıdaki örüntüdeki boşluklara gelecek sayıları yazınız.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14- 17- __ 20-23-__- __- 32- 35 -__- 41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9- 12-__- 18- __- 24-27- __-33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65-__-55- 50- __- __- 35- 30- __- 20- __- 10- __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 w:rsidRPr="009A4823">
        <w:rPr>
          <w:b/>
          <w:bCs/>
          <w:sz w:val="24"/>
          <w:szCs w:val="24"/>
        </w:rPr>
        <w:t>12</w:t>
      </w:r>
      <w:r>
        <w:rPr>
          <w:sz w:val="24"/>
          <w:szCs w:val="24"/>
        </w:rPr>
        <w:t>.)Nazar 8 den başlayarak 4 er 4 er sayma yapıyor. Acaba Nazar 5. Saymada hangi sayıyı söyler? Aşağıya yazınız(8 dahil)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 w:rsidRPr="009A4823">
        <w:rPr>
          <w:b/>
          <w:bCs/>
          <w:sz w:val="24"/>
          <w:szCs w:val="24"/>
        </w:rPr>
        <w:t>13.)</w:t>
      </w:r>
      <w:r>
        <w:rPr>
          <w:sz w:val="24"/>
          <w:szCs w:val="24"/>
        </w:rPr>
        <w:t>Enes 9 dan başlayarak 3 er 3er sayma yapıyor. Acaba Enes 7. Saymada hangi sayıyı söyler?( 9 dahil)</w:t>
      </w: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</w:p>
    <w:p w:rsidR="00E020E5" w:rsidRDefault="00E020E5" w:rsidP="00C22376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………………………………………………………………..</w:t>
      </w:r>
    </w:p>
    <w:p w:rsidR="00E020E5" w:rsidRPr="00C22376" w:rsidRDefault="00E020E5" w:rsidP="00C22376">
      <w:pPr>
        <w:tabs>
          <w:tab w:val="left" w:pos="1035"/>
        </w:tabs>
        <w:rPr>
          <w:sz w:val="24"/>
          <w:szCs w:val="24"/>
        </w:rPr>
      </w:pPr>
    </w:p>
    <w:p w:rsidR="00E020E5" w:rsidRDefault="00E020E5" w:rsidP="00C22376">
      <w:pPr>
        <w:jc w:val="center"/>
        <w:rPr>
          <w:b/>
          <w:bCs/>
          <w:sz w:val="36"/>
          <w:szCs w:val="36"/>
        </w:rPr>
      </w:pPr>
    </w:p>
    <w:p w:rsidR="00E020E5" w:rsidRDefault="00E020E5" w:rsidP="00C22376">
      <w:pPr>
        <w:jc w:val="center"/>
        <w:rPr>
          <w:b/>
          <w:bCs/>
          <w:sz w:val="36"/>
          <w:szCs w:val="36"/>
        </w:rPr>
      </w:pPr>
    </w:p>
    <w:p w:rsidR="00E020E5" w:rsidRPr="00C22376" w:rsidRDefault="00E020E5" w:rsidP="00C22376">
      <w:pPr>
        <w:jc w:val="center"/>
        <w:rPr>
          <w:b/>
          <w:bCs/>
          <w:sz w:val="36"/>
          <w:szCs w:val="36"/>
        </w:rPr>
      </w:pPr>
    </w:p>
    <w:sectPr w:rsidR="00E020E5" w:rsidRPr="00C22376" w:rsidSect="00C22376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0E5" w:rsidRDefault="00E020E5" w:rsidP="009A4823">
      <w:pPr>
        <w:spacing w:after="0" w:line="240" w:lineRule="auto"/>
      </w:pPr>
      <w:r>
        <w:separator/>
      </w:r>
    </w:p>
  </w:endnote>
  <w:endnote w:type="continuationSeparator" w:id="1">
    <w:p w:rsidR="00E020E5" w:rsidRDefault="00E020E5" w:rsidP="009A4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0E5" w:rsidRPr="009A4823" w:rsidRDefault="00E020E5" w:rsidP="009A4823">
    <w:pPr>
      <w:pStyle w:val="Footer"/>
      <w:jc w:val="right"/>
      <w:rPr>
        <w:b/>
        <w:bCs/>
      </w:rPr>
    </w:pPr>
    <w:r w:rsidRPr="009A4823">
      <w:rPr>
        <w:b/>
        <w:bCs/>
      </w:rPr>
      <w:t>UĞUR DEMİR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0E5" w:rsidRDefault="00E020E5" w:rsidP="009A4823">
      <w:pPr>
        <w:spacing w:after="0" w:line="240" w:lineRule="auto"/>
      </w:pPr>
      <w:r>
        <w:separator/>
      </w:r>
    </w:p>
  </w:footnote>
  <w:footnote w:type="continuationSeparator" w:id="1">
    <w:p w:rsidR="00E020E5" w:rsidRDefault="00E020E5" w:rsidP="009A48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1249"/>
    <w:rsid w:val="001A03D5"/>
    <w:rsid w:val="002E71AC"/>
    <w:rsid w:val="003428CA"/>
    <w:rsid w:val="00910197"/>
    <w:rsid w:val="009A4823"/>
    <w:rsid w:val="00C22376"/>
    <w:rsid w:val="00CC1249"/>
    <w:rsid w:val="00DD11AE"/>
    <w:rsid w:val="00E020E5"/>
    <w:rsid w:val="00FB2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1A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A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A4823"/>
  </w:style>
  <w:style w:type="paragraph" w:styleId="Footer">
    <w:name w:val="footer"/>
    <w:basedOn w:val="Normal"/>
    <w:link w:val="FooterChar"/>
    <w:uiPriority w:val="99"/>
    <w:rsid w:val="009A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A4823"/>
  </w:style>
  <w:style w:type="paragraph" w:styleId="BalloonText">
    <w:name w:val="Balloon Text"/>
    <w:basedOn w:val="Normal"/>
    <w:link w:val="BalloonTextChar"/>
    <w:uiPriority w:val="99"/>
    <w:semiHidden/>
    <w:rsid w:val="009A4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A48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2E71AC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03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</TotalTime>
  <Pages>2</Pages>
  <Words>292</Words>
  <Characters>1665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uğur</dc:creator>
  <cp:keywords>www.sorubak.com</cp:keywords>
  <dc:description>www.sorubak.com</dc:description>
  <cp:lastModifiedBy>edanur</cp:lastModifiedBy>
  <cp:revision>3</cp:revision>
  <cp:lastPrinted>2012-10-09T18:34:00Z</cp:lastPrinted>
  <dcterms:created xsi:type="dcterms:W3CDTF">2012-10-09T18:07:00Z</dcterms:created>
  <dcterms:modified xsi:type="dcterms:W3CDTF">2013-10-25T18:24:00Z</dcterms:modified>
  <cp:category>www.sorubak.com</cp:category>
</cp:coreProperties>
</file>