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11398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3"/>
        <w:gridCol w:w="236"/>
      </w:tblGrid>
      <w:tr w:rsidR="00E06935" w:rsidRPr="00FD6F68">
        <w:trPr>
          <w:trHeight w:val="59"/>
        </w:trPr>
        <w:tc>
          <w:tcPr>
            <w:tcW w:w="403" w:type="dxa"/>
          </w:tcPr>
          <w:p w:rsidR="00E06935" w:rsidRPr="00FD6F68" w:rsidRDefault="00E06935" w:rsidP="00CE6A5B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E06935" w:rsidRPr="00FD6F68" w:rsidRDefault="00E06935" w:rsidP="00CE6A5B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 w:cs="Hand writing Mutlu"/>
                <w:b/>
                <w:bCs/>
                <w:sz w:val="32"/>
                <w:szCs w:val="32"/>
              </w:rPr>
            </w:pPr>
          </w:p>
        </w:tc>
      </w:tr>
    </w:tbl>
    <w:p w:rsidR="00E06935" w:rsidRPr="00CE6A5B" w:rsidRDefault="00E06935" w:rsidP="00277261">
      <w:pPr>
        <w:jc w:val="center"/>
        <w:rPr>
          <w:sz w:val="28"/>
          <w:szCs w:val="28"/>
        </w:rPr>
      </w:pPr>
      <w:r>
        <w:rPr>
          <w:sz w:val="28"/>
          <w:szCs w:val="28"/>
        </w:rPr>
        <w:t>MATEMATİK 4.DEĞERLENDİRMESİ</w:t>
      </w:r>
    </w:p>
    <w:p w:rsidR="00E06935" w:rsidRPr="00CE6A5B" w:rsidRDefault="00E06935" w:rsidP="0089571D">
      <w:pPr>
        <w:rPr>
          <w:sz w:val="28"/>
          <w:szCs w:val="28"/>
        </w:rPr>
      </w:pPr>
      <w:r w:rsidRPr="00CE6A5B">
        <w:rPr>
          <w:sz w:val="28"/>
          <w:szCs w:val="28"/>
        </w:rPr>
        <w:t>ADI SOYADI:……………………………………………</w:t>
      </w:r>
      <w:r>
        <w:rPr>
          <w:sz w:val="28"/>
          <w:szCs w:val="28"/>
        </w:rPr>
        <w:t>….</w:t>
      </w:r>
      <w:r w:rsidRPr="00CE6A5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             </w:t>
      </w:r>
      <w:r w:rsidRPr="00CE6A5B">
        <w:rPr>
          <w:sz w:val="28"/>
          <w:szCs w:val="28"/>
        </w:rPr>
        <w:t xml:space="preserve"> 22 EKİM 2012 </w:t>
      </w:r>
    </w:p>
    <w:p w:rsidR="00E06935" w:rsidRPr="00D77747" w:rsidRDefault="00E06935" w:rsidP="00925012">
      <w:pPr>
        <w:rPr>
          <w:sz w:val="32"/>
          <w:szCs w:val="32"/>
        </w:rPr>
      </w:pPr>
      <w:r w:rsidRPr="00D77747">
        <w:rPr>
          <w:sz w:val="32"/>
          <w:szCs w:val="32"/>
        </w:rPr>
        <w:t>1-) 3</w:t>
      </w:r>
      <w:r>
        <w:rPr>
          <w:sz w:val="32"/>
          <w:szCs w:val="32"/>
        </w:rPr>
        <w:t xml:space="preserve"> düzine cevizim vardı.</w:t>
      </w:r>
      <w:r w:rsidRPr="00D77747">
        <w:rPr>
          <w:sz w:val="32"/>
          <w:szCs w:val="32"/>
        </w:rPr>
        <w:t xml:space="preserve"> 14 tanesini arkadaşıma verdim.Geriye kaç cevizim kaldı?</w:t>
      </w:r>
      <w:r>
        <w:rPr>
          <w:sz w:val="32"/>
          <w:szCs w:val="32"/>
        </w:rPr>
        <w:t xml:space="preserve"> 10 puan </w:t>
      </w:r>
      <w:r w:rsidRPr="00D77747"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32"/>
          <w:szCs w:val="32"/>
        </w:rPr>
        <w:t>…………………………………………………………………………………….</w:t>
      </w:r>
    </w:p>
    <w:p w:rsidR="00E06935" w:rsidRPr="00D77747" w:rsidRDefault="00E06935" w:rsidP="00EF528F">
      <w:pPr>
        <w:rPr>
          <w:sz w:val="32"/>
          <w:szCs w:val="32"/>
        </w:rPr>
      </w:pPr>
      <w:r w:rsidRPr="00D77747">
        <w:rPr>
          <w:b/>
          <w:bCs/>
          <w:sz w:val="32"/>
          <w:szCs w:val="32"/>
        </w:rPr>
        <w:t>2</w:t>
      </w:r>
      <w:r w:rsidRPr="00D77747">
        <w:rPr>
          <w:sz w:val="32"/>
          <w:szCs w:val="32"/>
        </w:rPr>
        <w:t>-)</w:t>
      </w:r>
      <w:r>
        <w:rPr>
          <w:sz w:val="32"/>
          <w:szCs w:val="32"/>
        </w:rPr>
        <w:t xml:space="preserve"> </w:t>
      </w:r>
      <w:r w:rsidRPr="00D77747">
        <w:rPr>
          <w:sz w:val="32"/>
          <w:szCs w:val="32"/>
        </w:rPr>
        <w:t>Nilsu’nun 20 tane kalemi vardı.13 tane annesi,5 tane de babası verdi.Nilsu’nun kaç kalemi oldu?</w:t>
      </w:r>
      <w:r>
        <w:rPr>
          <w:sz w:val="32"/>
          <w:szCs w:val="32"/>
        </w:rPr>
        <w:t xml:space="preserve"> 10 puan</w:t>
      </w:r>
    </w:p>
    <w:p w:rsidR="00E06935" w:rsidRPr="00D77747" w:rsidRDefault="00E06935" w:rsidP="00EF528F">
      <w:pPr>
        <w:rPr>
          <w:sz w:val="32"/>
          <w:szCs w:val="32"/>
        </w:rPr>
      </w:pPr>
      <w:r w:rsidRPr="00D77747"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06935" w:rsidRPr="00D77747" w:rsidRDefault="00E06935" w:rsidP="00925012">
      <w:pPr>
        <w:ind w:left="142" w:hanging="142"/>
        <w:rPr>
          <w:sz w:val="32"/>
          <w:szCs w:val="32"/>
        </w:rPr>
      </w:pPr>
      <w:r w:rsidRPr="00D77747">
        <w:rPr>
          <w:sz w:val="32"/>
          <w:szCs w:val="32"/>
        </w:rPr>
        <w:tab/>
      </w:r>
      <w:r w:rsidRPr="00D77747">
        <w:rPr>
          <w:b/>
          <w:bCs/>
          <w:sz w:val="32"/>
          <w:szCs w:val="32"/>
        </w:rPr>
        <w:t>3-</w:t>
      </w:r>
      <w:r w:rsidRPr="00D77747">
        <w:rPr>
          <w:sz w:val="32"/>
          <w:szCs w:val="32"/>
        </w:rPr>
        <w:t>.</w:t>
      </w:r>
      <w:r w:rsidRPr="00DD43D7">
        <w:rPr>
          <w:rFonts w:ascii="Arial" w:hAnsi="Arial" w:cs="Arial"/>
          <w:sz w:val="32"/>
          <w:szCs w:val="32"/>
        </w:rPr>
        <w:t>Ağaçta</w:t>
      </w:r>
      <w:r w:rsidRPr="00D77747">
        <w:rPr>
          <w:sz w:val="32"/>
          <w:szCs w:val="32"/>
        </w:rPr>
        <w:t xml:space="preserve"> 3 deste kuş vardı.7 kuş daha geldi.</w:t>
      </w:r>
      <w:r w:rsidRPr="00DD43D7">
        <w:rPr>
          <w:rFonts w:ascii="Arial" w:hAnsi="Arial" w:cs="Arial"/>
          <w:sz w:val="32"/>
          <w:szCs w:val="32"/>
        </w:rPr>
        <w:t>Ağaçta</w:t>
      </w:r>
      <w:r w:rsidRPr="00D77747">
        <w:rPr>
          <w:sz w:val="32"/>
          <w:szCs w:val="32"/>
        </w:rPr>
        <w:t xml:space="preserve"> kaç kuş oldu? 10 puan</w:t>
      </w:r>
    </w:p>
    <w:p w:rsidR="00E06935" w:rsidRPr="00D77747" w:rsidRDefault="00E06935" w:rsidP="00925012">
      <w:pPr>
        <w:ind w:left="142" w:hanging="142"/>
        <w:rPr>
          <w:sz w:val="32"/>
          <w:szCs w:val="32"/>
        </w:rPr>
      </w:pPr>
      <w:r w:rsidRPr="00D77747">
        <w:rPr>
          <w:b/>
          <w:bCs/>
          <w:sz w:val="32"/>
          <w:szCs w:val="32"/>
        </w:rPr>
        <w:t>…</w:t>
      </w:r>
      <w:r w:rsidRPr="00D77747">
        <w:rPr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32"/>
          <w:szCs w:val="32"/>
        </w:rPr>
        <w:t>…………………………………………………………………………………………..</w:t>
      </w:r>
      <w:r w:rsidRPr="00D77747">
        <w:rPr>
          <w:sz w:val="32"/>
          <w:szCs w:val="32"/>
        </w:rPr>
        <w:t>…………………………….</w:t>
      </w:r>
    </w:p>
    <w:p w:rsidR="00E06935" w:rsidRDefault="00E06935" w:rsidP="00925012">
      <w:pPr>
        <w:ind w:left="142" w:hanging="142"/>
        <w:rPr>
          <w:sz w:val="32"/>
          <w:szCs w:val="32"/>
        </w:rPr>
      </w:pPr>
      <w:r w:rsidRPr="00D77747">
        <w:rPr>
          <w:b/>
          <w:bCs/>
          <w:sz w:val="32"/>
          <w:szCs w:val="32"/>
        </w:rPr>
        <w:t>4-</w:t>
      </w:r>
      <w:r>
        <w:rPr>
          <w:sz w:val="32"/>
          <w:szCs w:val="32"/>
        </w:rPr>
        <w:t xml:space="preserve">) </w:t>
      </w:r>
      <w:r w:rsidRPr="00DD43D7">
        <w:rPr>
          <w:rFonts w:ascii="Arial" w:hAnsi="Arial" w:cs="Arial"/>
          <w:sz w:val="32"/>
          <w:szCs w:val="32"/>
        </w:rPr>
        <w:t>Aşağıdaki</w:t>
      </w:r>
      <w:r>
        <w:rPr>
          <w:sz w:val="32"/>
          <w:szCs w:val="32"/>
        </w:rPr>
        <w:t xml:space="preserve"> sayıları onluk ve birliklerine ayırınız.</w:t>
      </w:r>
      <w:r w:rsidRPr="00D77747">
        <w:rPr>
          <w:sz w:val="32"/>
          <w:szCs w:val="32"/>
        </w:rPr>
        <w:t>10 puan</w:t>
      </w:r>
    </w:p>
    <w:p w:rsidR="00E06935" w:rsidRPr="00CE6A5B" w:rsidRDefault="00E06935" w:rsidP="00D77747">
      <w:pPr>
        <w:ind w:left="142" w:hanging="142"/>
        <w:rPr>
          <w:sz w:val="32"/>
          <w:szCs w:val="32"/>
        </w:rPr>
      </w:pPr>
      <w:r w:rsidRPr="00CE6A5B">
        <w:rPr>
          <w:sz w:val="32"/>
          <w:szCs w:val="32"/>
        </w:rPr>
        <w:t>45 = …………onluk+ ……..birlik</w:t>
      </w:r>
      <w:r w:rsidRPr="00CE6A5B">
        <w:rPr>
          <w:sz w:val="32"/>
          <w:szCs w:val="32"/>
        </w:rPr>
        <w:tab/>
        <w:t>94 = …………onluk+ ……..birlik</w:t>
      </w:r>
    </w:p>
    <w:p w:rsidR="00E06935" w:rsidRPr="00CE6A5B" w:rsidRDefault="00E06935" w:rsidP="00D77747">
      <w:pPr>
        <w:ind w:left="142" w:hanging="142"/>
        <w:rPr>
          <w:sz w:val="32"/>
          <w:szCs w:val="32"/>
        </w:rPr>
      </w:pPr>
      <w:r w:rsidRPr="00CE6A5B">
        <w:rPr>
          <w:sz w:val="32"/>
          <w:szCs w:val="32"/>
        </w:rPr>
        <w:t>23 = …………onluk+ ……..birlik</w:t>
      </w:r>
      <w:r w:rsidRPr="00CE6A5B">
        <w:rPr>
          <w:sz w:val="32"/>
          <w:szCs w:val="32"/>
        </w:rPr>
        <w:tab/>
        <w:t>76 = …………onluk+ ……..birlik</w:t>
      </w:r>
    </w:p>
    <w:p w:rsidR="00E06935" w:rsidRPr="00CE6A5B" w:rsidRDefault="00E06935" w:rsidP="00D77747">
      <w:pPr>
        <w:ind w:left="142" w:hanging="142"/>
        <w:rPr>
          <w:sz w:val="32"/>
          <w:szCs w:val="32"/>
        </w:rPr>
      </w:pPr>
      <w:r w:rsidRPr="00CE6A5B">
        <w:rPr>
          <w:sz w:val="32"/>
          <w:szCs w:val="32"/>
        </w:rPr>
        <w:t>82 = …………onluk+ ……..birlik        66 = …………onluk+ ……..birlik</w:t>
      </w:r>
    </w:p>
    <w:p w:rsidR="00E06935" w:rsidRPr="00CE6A5B" w:rsidRDefault="00E06935" w:rsidP="00D77747">
      <w:pPr>
        <w:ind w:left="142" w:hanging="142"/>
        <w:rPr>
          <w:sz w:val="32"/>
          <w:szCs w:val="32"/>
        </w:rPr>
      </w:pPr>
      <w:r w:rsidRPr="00CE6A5B">
        <w:rPr>
          <w:sz w:val="32"/>
          <w:szCs w:val="32"/>
        </w:rPr>
        <w:t>40 = …………onluk+ ……..birlik        10 = …………onluk+ ……..birlik</w:t>
      </w:r>
    </w:p>
    <w:p w:rsidR="00E06935" w:rsidRDefault="00E06935" w:rsidP="00D77747">
      <w:pPr>
        <w:ind w:left="142" w:hanging="142"/>
        <w:rPr>
          <w:sz w:val="32"/>
          <w:szCs w:val="32"/>
        </w:rPr>
      </w:pPr>
      <w:r w:rsidRPr="00CE6A5B">
        <w:rPr>
          <w:sz w:val="32"/>
          <w:szCs w:val="32"/>
        </w:rPr>
        <w:t>18 = …………onluk+ ……..birlik         8 = …………onluk+ ……..birlik</w:t>
      </w:r>
    </w:p>
    <w:p w:rsidR="00E06935" w:rsidRPr="006C775A" w:rsidRDefault="00E06935" w:rsidP="00976F18">
      <w:pPr>
        <w:rPr>
          <w:b/>
          <w:bCs/>
          <w:sz w:val="32"/>
          <w:szCs w:val="32"/>
        </w:rPr>
      </w:pPr>
      <w:r>
        <w:rPr>
          <w:noProof/>
          <w:lang w:eastAsia="tr-TR"/>
        </w:rPr>
        <w:pict>
          <v:rect id="_x0000_s1026" style="position:absolute;margin-left:244.5pt;margin-top:33.05pt;width:40.5pt;height:37.5pt;z-index:251641344">
            <v:textbox style="mso-next-textbox:#_x0000_s1026">
              <w:txbxContent>
                <w:p w:rsidR="00E06935" w:rsidRPr="001749F4" w:rsidRDefault="00E06935" w:rsidP="00C44814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36pt;margin-top:33.05pt;width:37.5pt;height:37.5pt;z-index:251670016">
            <v:textbox style="mso-next-textbox:#_x0000_s1027">
              <w:txbxContent>
                <w:p w:rsidR="00E06935" w:rsidRPr="001749F4" w:rsidRDefault="00E06935">
                  <w:pPr>
                    <w:rPr>
                      <w:sz w:val="32"/>
                      <w:szCs w:val="32"/>
                    </w:rPr>
                  </w:pPr>
                  <w:r w:rsidRPr="001749F4">
                    <w:rPr>
                      <w:sz w:val="32"/>
                      <w:szCs w:val="32"/>
                    </w:rPr>
                    <w:t>25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84.75pt;margin-top:33.05pt;width:36.75pt;height:37.5pt;z-index:251638272">
            <v:textbox style="mso-next-textbox:#_x0000_s1028">
              <w:txbxContent>
                <w:p w:rsidR="00E06935" w:rsidRDefault="00E06935"/>
                <w:p w:rsidR="00E06935" w:rsidRDefault="00E06935"/>
                <w:p w:rsidR="00E06935" w:rsidRDefault="00E06935"/>
                <w:p w:rsidR="00E06935" w:rsidRDefault="00E06935">
                  <w:r>
                    <w:t>…….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411pt;margin-top:33.05pt;width:38.25pt;height:37.5pt;z-index:251644416"/>
        </w:pict>
      </w:r>
      <w:r>
        <w:rPr>
          <w:noProof/>
          <w:lang w:eastAsia="tr-TR"/>
        </w:rPr>
        <w:pict>
          <v:rect id="_x0000_s1030" style="position:absolute;margin-left:189.75pt;margin-top:33.05pt;width:37.5pt;height:37.5pt;z-index:251640320"/>
        </w:pict>
      </w:r>
      <w:r>
        <w:rPr>
          <w:noProof/>
          <w:lang w:eastAsia="tr-TR"/>
        </w:rPr>
        <w:pict>
          <v:rect id="_x0000_s1031" style="position:absolute;margin-left:133.5pt;margin-top:33.05pt;width:37.5pt;height:37.5pt;z-index:251639296"/>
        </w:pict>
      </w:r>
      <w:r>
        <w:rPr>
          <w:noProof/>
          <w:lang w:eastAsia="tr-TR"/>
        </w:rPr>
        <w:pict>
          <v:rect id="_x0000_s1032" style="position:absolute;margin-left:470.25pt;margin-top:28.55pt;width:40.5pt;height:42pt;z-index:251645440">
            <v:textbox style="mso-next-textbox:#_x0000_s1032">
              <w:txbxContent>
                <w:p w:rsidR="00E06935" w:rsidRPr="001749F4" w:rsidRDefault="00E06935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351pt;margin-top:33.05pt;width:38.25pt;height:37.5pt;z-index:251643392"/>
        </w:pict>
      </w:r>
      <w:r>
        <w:rPr>
          <w:noProof/>
          <w:lang w:eastAsia="tr-TR"/>
        </w:rPr>
        <w:pict>
          <v:rect id="_x0000_s1034" style="position:absolute;margin-left:291.75pt;margin-top:33.05pt;width:39.75pt;height:37.5pt;z-index:251642368">
            <v:textbox style="mso-next-textbox:#_x0000_s1034">
              <w:txbxContent>
                <w:p w:rsidR="00E06935" w:rsidRPr="001749F4" w:rsidRDefault="00E06935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40</w:t>
                  </w:r>
                </w:p>
              </w:txbxContent>
            </v:textbox>
          </v:rect>
        </w:pict>
      </w:r>
      <w:r w:rsidRPr="006C775A">
        <w:rPr>
          <w:b/>
          <w:bCs/>
          <w:sz w:val="32"/>
          <w:szCs w:val="32"/>
        </w:rPr>
        <w:t>5-)</w:t>
      </w:r>
      <w:r w:rsidRPr="006C775A">
        <w:rPr>
          <w:sz w:val="32"/>
          <w:szCs w:val="32"/>
        </w:rPr>
        <w:t xml:space="preserve"> 25’ten  başlayıp 73’e kadar 3’er ileriye ritmik sayınız. 10 puan</w:t>
      </w:r>
      <w:r w:rsidRPr="006C775A">
        <w:rPr>
          <w:sz w:val="32"/>
          <w:szCs w:val="32"/>
        </w:rPr>
        <w:br/>
      </w:r>
      <w:r w:rsidRPr="006C775A">
        <w:rPr>
          <w:b/>
          <w:bCs/>
          <w:sz w:val="32"/>
          <w:szCs w:val="32"/>
        </w:rPr>
        <w:tab/>
        <w:t>-</w:t>
      </w:r>
      <w:r w:rsidRPr="006C775A">
        <w:rPr>
          <w:b/>
          <w:bCs/>
          <w:sz w:val="32"/>
          <w:szCs w:val="32"/>
        </w:rPr>
        <w:tab/>
      </w:r>
      <w:r w:rsidRPr="006C775A">
        <w:rPr>
          <w:b/>
          <w:bCs/>
          <w:sz w:val="32"/>
          <w:szCs w:val="32"/>
        </w:rPr>
        <w:tab/>
      </w:r>
    </w:p>
    <w:p w:rsidR="00E06935" w:rsidRDefault="00E06935" w:rsidP="00976F18">
      <w:pPr>
        <w:rPr>
          <w:b/>
          <w:bCs/>
          <w:sz w:val="32"/>
          <w:szCs w:val="32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79.5pt;margin-top:15pt;width:410pt;height:38.55pt;flip:x;z-index:251668992" o:connectortype="straight">
            <v:stroke endarrow="block"/>
          </v:shape>
        </w:pict>
      </w:r>
    </w:p>
    <w:p w:rsidR="00E06935" w:rsidRPr="001749F4" w:rsidRDefault="00E06935" w:rsidP="00976F18">
      <w:pPr>
        <w:rPr>
          <w:b/>
          <w:bCs/>
          <w:sz w:val="32"/>
          <w:szCs w:val="32"/>
        </w:rPr>
      </w:pPr>
      <w:r>
        <w:rPr>
          <w:noProof/>
          <w:lang w:eastAsia="tr-TR"/>
        </w:rPr>
        <w:pict>
          <v:rect id="_x0000_s1036" style="position:absolute;margin-left:465pt;margin-top:16.6pt;width:40.5pt;height:36pt;z-index:251653632">
            <v:textbox>
              <w:txbxContent>
                <w:p w:rsidR="00E06935" w:rsidRPr="001749F4" w:rsidRDefault="00E06935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403.5pt;margin-top:16.6pt;width:40.5pt;height:36pt;z-index:251652608">
            <v:textbox>
              <w:txbxContent>
                <w:p w:rsidR="00E06935" w:rsidRDefault="00E06935"/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351pt;margin-top:21.1pt;width:38.25pt;height:36pt;z-index:251651584">
            <v:textbox>
              <w:txbxContent>
                <w:p w:rsidR="00E06935" w:rsidRPr="001749F4" w:rsidRDefault="00E06935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298.5pt;margin-top:21.1pt;width:36.75pt;height:36pt;z-index:251650560"/>
        </w:pict>
      </w:r>
      <w:r>
        <w:rPr>
          <w:noProof/>
          <w:lang w:eastAsia="tr-TR"/>
        </w:rPr>
        <w:pict>
          <v:rect id="_x0000_s1040" style="position:absolute;margin-left:240.75pt;margin-top:21.1pt;width:40.5pt;height:36pt;z-index:251649536"/>
        </w:pict>
      </w:r>
      <w:r>
        <w:rPr>
          <w:noProof/>
          <w:lang w:eastAsia="tr-TR"/>
        </w:rPr>
        <w:pict>
          <v:rect id="_x0000_s1041" style="position:absolute;margin-left:176.25pt;margin-top:21.1pt;width:40.5pt;height:36pt;z-index:251648512">
            <v:textbox>
              <w:txbxContent>
                <w:p w:rsidR="00E06935" w:rsidRPr="00B26734" w:rsidRDefault="00E06935">
                  <w:pPr>
                    <w:rPr>
                      <w:sz w:val="32"/>
                      <w:szCs w:val="32"/>
                    </w:rPr>
                  </w:pPr>
                  <w:r w:rsidRPr="00B26734">
                    <w:rPr>
                      <w:sz w:val="32"/>
                      <w:szCs w:val="32"/>
                    </w:rPr>
                    <w:t>58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108.75pt;margin-top:21.1pt;width:40.5pt;height:36pt;z-index:251647488"/>
        </w:pict>
      </w:r>
      <w:r>
        <w:rPr>
          <w:noProof/>
          <w:lang w:eastAsia="tr-TR"/>
        </w:rPr>
        <w:pict>
          <v:rect id="_x0000_s1043" style="position:absolute;margin-left:44.25pt;margin-top:21.1pt;width:40.5pt;height:36pt;z-index:251646464">
            <v:textbox>
              <w:txbxContent>
                <w:p w:rsidR="00E06935" w:rsidRPr="001749F4" w:rsidRDefault="00E06935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E06935" w:rsidRPr="001749F4" w:rsidRDefault="00E06935" w:rsidP="000A28B4">
      <w:pPr>
        <w:tabs>
          <w:tab w:val="left" w:pos="708"/>
          <w:tab w:val="left" w:pos="1416"/>
          <w:tab w:val="left" w:pos="3570"/>
          <w:tab w:val="left" w:pos="7935"/>
        </w:tabs>
        <w:rPr>
          <w:b/>
          <w:bCs/>
          <w:sz w:val="32"/>
          <w:szCs w:val="32"/>
        </w:rPr>
      </w:pPr>
      <w:r w:rsidRPr="001749F4">
        <w:rPr>
          <w:b/>
          <w:bCs/>
          <w:sz w:val="32"/>
          <w:szCs w:val="32"/>
        </w:rPr>
        <w:tab/>
      </w:r>
      <w:r w:rsidRPr="001749F4">
        <w:rPr>
          <w:b/>
          <w:bCs/>
          <w:sz w:val="32"/>
          <w:szCs w:val="32"/>
        </w:rPr>
        <w:tab/>
      </w:r>
    </w:p>
    <w:p w:rsidR="00E06935" w:rsidRPr="001749F4" w:rsidRDefault="00E06935" w:rsidP="009E7774"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rPr>
          <w:b/>
          <w:bCs/>
          <w:sz w:val="32"/>
          <w:szCs w:val="32"/>
        </w:rPr>
      </w:pPr>
      <w:r w:rsidRPr="001749F4">
        <w:rPr>
          <w:b/>
          <w:bCs/>
          <w:sz w:val="32"/>
          <w:szCs w:val="32"/>
        </w:rPr>
        <w:tab/>
      </w:r>
      <w:r w:rsidRPr="001749F4">
        <w:rPr>
          <w:b/>
          <w:bCs/>
          <w:sz w:val="32"/>
          <w:szCs w:val="32"/>
        </w:rPr>
        <w:tab/>
      </w:r>
    </w:p>
    <w:p w:rsidR="00E06935" w:rsidRPr="00D77747" w:rsidRDefault="00E06935" w:rsidP="009E7774"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rPr>
          <w:b/>
          <w:bCs/>
          <w:sz w:val="32"/>
          <w:szCs w:val="32"/>
        </w:rPr>
      </w:pPr>
    </w:p>
    <w:p w:rsidR="00E06935" w:rsidRPr="00D77747" w:rsidRDefault="00E06935" w:rsidP="009E7774"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rPr>
          <w:b/>
          <w:bCs/>
          <w:sz w:val="32"/>
          <w:szCs w:val="32"/>
        </w:rPr>
      </w:pPr>
      <w:r w:rsidRPr="00D77747">
        <w:rPr>
          <w:b/>
          <w:bCs/>
          <w:sz w:val="32"/>
          <w:szCs w:val="32"/>
        </w:rPr>
        <w:tab/>
      </w:r>
      <w:r w:rsidRPr="00D77747">
        <w:rPr>
          <w:b/>
          <w:bCs/>
          <w:sz w:val="32"/>
          <w:szCs w:val="32"/>
        </w:rPr>
        <w:tab/>
      </w:r>
      <w:r w:rsidRPr="00D77747">
        <w:rPr>
          <w:b/>
          <w:bCs/>
          <w:sz w:val="32"/>
          <w:szCs w:val="32"/>
        </w:rPr>
        <w:tab/>
      </w:r>
    </w:p>
    <w:p w:rsidR="00E06935" w:rsidRPr="006C775A" w:rsidRDefault="00E06935" w:rsidP="009C6D08">
      <w:pPr>
        <w:rPr>
          <w:sz w:val="32"/>
          <w:szCs w:val="32"/>
        </w:rPr>
      </w:pPr>
      <w:r>
        <w:rPr>
          <w:noProof/>
          <w:lang w:eastAsia="tr-TR"/>
        </w:rPr>
        <w:pict>
          <v:rect id="_x0000_s1044" style="position:absolute;margin-left:460.1pt;margin-top:28.6pt;width:38.5pt;height:45pt;z-index:251660800">
            <v:textbox style="mso-next-textbox:#_x0000_s1044">
              <w:txbxContent>
                <w:p w:rsidR="00E06935" w:rsidRPr="002E69E7" w:rsidRDefault="00E06935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29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31.5pt;margin-top:32.15pt;width:36.75pt;height:36pt;z-index:251671040">
            <v:textbox style="mso-next-textbox:#_x0000_s1045">
              <w:txbxContent>
                <w:p w:rsidR="00E06935" w:rsidRPr="006F4CA8" w:rsidRDefault="00E06935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57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393.25pt;margin-top:32.15pt;width:36.75pt;height:36pt;z-index:251659776">
            <v:textbox style="mso-next-textbox:#_x0000_s1046">
              <w:txbxContent>
                <w:p w:rsidR="00E06935" w:rsidRPr="002E69E7" w:rsidRDefault="00E06935" w:rsidP="002E69E7"/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322.75pt;margin-top:32.15pt;width:36.75pt;height:36pt;z-index:251658752"/>
        </w:pict>
      </w:r>
      <w:r>
        <w:rPr>
          <w:noProof/>
          <w:lang w:eastAsia="tr-TR"/>
        </w:rPr>
        <w:pict>
          <v:rect id="_x0000_s1048" style="position:absolute;margin-left:260.5pt;margin-top:32.15pt;width:36.75pt;height:36pt;z-index:251657728"/>
        </w:pict>
      </w:r>
      <w:r>
        <w:rPr>
          <w:noProof/>
          <w:lang w:eastAsia="tr-TR"/>
        </w:rPr>
        <w:pict>
          <v:rect id="_x0000_s1049" style="position:absolute;margin-left:201.25pt;margin-top:32.15pt;width:36.75pt;height:36pt;z-index:251656704"/>
        </w:pict>
      </w:r>
      <w:r>
        <w:rPr>
          <w:noProof/>
          <w:lang w:eastAsia="tr-TR"/>
        </w:rPr>
        <w:pict>
          <v:rect id="_x0000_s1050" style="position:absolute;margin-left:145pt;margin-top:32.15pt;width:36.75pt;height:36pt;z-index:251655680">
            <v:textbox style="mso-next-textbox:#_x0000_s1050">
              <w:txbxContent>
                <w:p w:rsidR="00E06935" w:rsidRPr="008C76D8" w:rsidRDefault="00E06935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49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86.5pt;margin-top:32.15pt;width:36.75pt;height:36pt;z-index:251654656">
            <v:textbox style="mso-next-textbox:#_x0000_s1051">
              <w:txbxContent>
                <w:p w:rsidR="00E06935" w:rsidRPr="006F4CA8" w:rsidRDefault="00E06935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53</w:t>
                  </w:r>
                </w:p>
              </w:txbxContent>
            </v:textbox>
          </v:rect>
        </w:pict>
      </w:r>
      <w:r w:rsidRPr="006C775A">
        <w:rPr>
          <w:sz w:val="32"/>
          <w:szCs w:val="32"/>
        </w:rPr>
        <w:t>6-) 57’den başlayıp geriye 4’er ritmik sayınız.  10 puan</w:t>
      </w:r>
    </w:p>
    <w:p w:rsidR="00E06935" w:rsidRPr="00D77747" w:rsidRDefault="00E06935" w:rsidP="009C6D08">
      <w:pPr>
        <w:rPr>
          <w:b/>
          <w:bCs/>
          <w:sz w:val="32"/>
          <w:szCs w:val="32"/>
        </w:rPr>
      </w:pPr>
      <w:r w:rsidRPr="00D77747">
        <w:rPr>
          <w:b/>
          <w:bCs/>
          <w:sz w:val="32"/>
          <w:szCs w:val="32"/>
        </w:rPr>
        <w:tab/>
        <w:t>45</w:t>
      </w:r>
    </w:p>
    <w:p w:rsidR="00E06935" w:rsidRDefault="00E06935" w:rsidP="006D0543">
      <w:pPr>
        <w:tabs>
          <w:tab w:val="left" w:pos="708"/>
          <w:tab w:val="left" w:pos="1416"/>
          <w:tab w:val="left" w:pos="7935"/>
        </w:tabs>
        <w:rPr>
          <w:b/>
          <w:bCs/>
          <w:sz w:val="32"/>
          <w:szCs w:val="32"/>
        </w:rPr>
      </w:pPr>
      <w:r>
        <w:rPr>
          <w:noProof/>
          <w:lang w:eastAsia="tr-TR"/>
        </w:rPr>
        <w:pict>
          <v:shape id="_x0000_s1052" type="#_x0000_t32" style="position:absolute;margin-left:55pt;margin-top:13.4pt;width:418pt;height:27.4pt;flip:x;z-index:251667968" o:connectortype="straight">
            <v:stroke endarrow="block"/>
          </v:shape>
        </w:pict>
      </w:r>
    </w:p>
    <w:p w:rsidR="00E06935" w:rsidRPr="00D77747" w:rsidRDefault="00E06935" w:rsidP="006D0543">
      <w:pPr>
        <w:tabs>
          <w:tab w:val="left" w:pos="708"/>
          <w:tab w:val="left" w:pos="1416"/>
          <w:tab w:val="left" w:pos="7935"/>
        </w:tabs>
        <w:rPr>
          <w:b/>
          <w:bCs/>
          <w:sz w:val="32"/>
          <w:szCs w:val="32"/>
        </w:rPr>
      </w:pPr>
      <w:r>
        <w:rPr>
          <w:noProof/>
          <w:lang w:eastAsia="tr-TR"/>
        </w:rPr>
        <w:pict>
          <v:rect id="_x0000_s1053" style="position:absolute;margin-left:417.25pt;margin-top:8pt;width:36.75pt;height:36pt;z-index:251672064"/>
        </w:pict>
      </w:r>
      <w:r>
        <w:rPr>
          <w:noProof/>
          <w:lang w:eastAsia="tr-TR"/>
        </w:rPr>
        <w:pict>
          <v:rect id="_x0000_s1054" style="position:absolute;margin-left:363.75pt;margin-top:8pt;width:36.75pt;height:36pt;z-index:251666944"/>
        </w:pict>
      </w:r>
      <w:r>
        <w:rPr>
          <w:noProof/>
          <w:lang w:eastAsia="tr-TR"/>
        </w:rPr>
        <w:pict>
          <v:rect id="_x0000_s1055" style="position:absolute;margin-left:297.25pt;margin-top:8pt;width:36.75pt;height:36pt;z-index:251665920"/>
        </w:pict>
      </w:r>
      <w:r>
        <w:rPr>
          <w:noProof/>
          <w:lang w:eastAsia="tr-TR"/>
        </w:rPr>
        <w:pict>
          <v:rect id="_x0000_s1056" style="position:absolute;margin-left:231.25pt;margin-top:8pt;width:36.75pt;height:36pt;z-index:251664896">
            <v:textbox>
              <w:txbxContent>
                <w:p w:rsidR="00E06935" w:rsidRPr="008C76D8" w:rsidRDefault="00E06935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13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164.5pt;margin-top:8pt;width:36.75pt;height:36pt;z-index:251663872"/>
        </w:pict>
      </w:r>
      <w:r>
        <w:rPr>
          <w:noProof/>
          <w:lang w:eastAsia="tr-TR"/>
        </w:rPr>
        <w:pict>
          <v:rect id="_x0000_s1058" style="position:absolute;margin-left:99.25pt;margin-top:8pt;width:36.75pt;height:36pt;z-index:251662848"/>
        </w:pict>
      </w:r>
      <w:r>
        <w:rPr>
          <w:noProof/>
          <w:lang w:eastAsia="tr-TR"/>
        </w:rPr>
        <w:pict>
          <v:rect id="_x0000_s1059" style="position:absolute;margin-left:36pt;margin-top:8pt;width:36.75pt;height:36pt;z-index:251661824"/>
        </w:pict>
      </w:r>
    </w:p>
    <w:p w:rsidR="00E06935" w:rsidRPr="006C775A" w:rsidRDefault="00E06935" w:rsidP="006D0543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</w:p>
    <w:p w:rsidR="00E06935" w:rsidRPr="006C775A" w:rsidRDefault="00E06935" w:rsidP="00DC3B0D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  <w:r w:rsidRPr="006C775A">
        <w:rPr>
          <w:sz w:val="32"/>
          <w:szCs w:val="32"/>
        </w:rPr>
        <w:t xml:space="preserve">7-) 28’den başlayıp </w:t>
      </w:r>
      <w:r w:rsidRPr="00DD43D7">
        <w:rPr>
          <w:b/>
          <w:bCs/>
          <w:sz w:val="32"/>
          <w:szCs w:val="32"/>
          <w:u w:val="single"/>
        </w:rPr>
        <w:t xml:space="preserve">geriye </w:t>
      </w:r>
      <w:r w:rsidRPr="006C775A">
        <w:rPr>
          <w:sz w:val="32"/>
          <w:szCs w:val="32"/>
        </w:rPr>
        <w:t xml:space="preserve"> 3’er ritmik sayma yaparak tabloyu doldurunuz.Soruları cevaplayınız. </w:t>
      </w:r>
      <w:r>
        <w:rPr>
          <w:sz w:val="32"/>
          <w:szCs w:val="32"/>
        </w:rPr>
        <w:t>16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E06935" w:rsidRPr="001815BD">
        <w:tc>
          <w:tcPr>
            <w:tcW w:w="1767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1815BD">
              <w:rPr>
                <w:sz w:val="32"/>
                <w:szCs w:val="32"/>
              </w:rPr>
              <w:t>1.sayma</w:t>
            </w:r>
          </w:p>
        </w:tc>
        <w:tc>
          <w:tcPr>
            <w:tcW w:w="1767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1815BD">
              <w:rPr>
                <w:sz w:val="32"/>
                <w:szCs w:val="32"/>
              </w:rPr>
              <w:t>2.sayma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1815BD">
              <w:rPr>
                <w:sz w:val="32"/>
                <w:szCs w:val="32"/>
              </w:rPr>
              <w:t>3.sayma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1815BD">
              <w:rPr>
                <w:sz w:val="32"/>
                <w:szCs w:val="32"/>
              </w:rPr>
              <w:t>4.sayma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1815BD">
              <w:rPr>
                <w:sz w:val="32"/>
                <w:szCs w:val="32"/>
              </w:rPr>
              <w:t>5.sayma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1815BD">
              <w:rPr>
                <w:sz w:val="32"/>
                <w:szCs w:val="32"/>
              </w:rPr>
              <w:t>6.sayma</w:t>
            </w:r>
          </w:p>
        </w:tc>
      </w:tr>
      <w:tr w:rsidR="00E06935" w:rsidRPr="001815BD">
        <w:tc>
          <w:tcPr>
            <w:tcW w:w="1767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1767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1815BD">
              <w:rPr>
                <w:sz w:val="32"/>
                <w:szCs w:val="32"/>
              </w:rPr>
              <w:t>…………..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1815BD">
              <w:rPr>
                <w:sz w:val="32"/>
                <w:szCs w:val="32"/>
              </w:rPr>
              <w:t>………….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1815BD">
              <w:rPr>
                <w:sz w:val="32"/>
                <w:szCs w:val="32"/>
              </w:rPr>
              <w:t>…………..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1815BD">
              <w:rPr>
                <w:sz w:val="32"/>
                <w:szCs w:val="32"/>
              </w:rPr>
              <w:t>…………..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 w:rsidRPr="001815BD">
              <w:rPr>
                <w:sz w:val="32"/>
                <w:szCs w:val="32"/>
              </w:rPr>
              <w:t>…………</w:t>
            </w:r>
          </w:p>
        </w:tc>
      </w:tr>
    </w:tbl>
    <w:p w:rsidR="00E06935" w:rsidRPr="00EF2A13" w:rsidRDefault="00E06935" w:rsidP="00350C0D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  <w:r w:rsidRPr="00EF2A13">
        <w:rPr>
          <w:sz w:val="32"/>
          <w:szCs w:val="32"/>
        </w:rPr>
        <w:t>2.saymada söylene</w:t>
      </w:r>
      <w:r>
        <w:rPr>
          <w:sz w:val="32"/>
          <w:szCs w:val="32"/>
        </w:rPr>
        <w:t>n</w:t>
      </w:r>
      <w:r w:rsidRPr="00EF2A13">
        <w:rPr>
          <w:sz w:val="32"/>
          <w:szCs w:val="32"/>
        </w:rPr>
        <w:t xml:space="preserve"> sayı:……………</w:t>
      </w:r>
    </w:p>
    <w:p w:rsidR="00E06935" w:rsidRPr="00EF2A13" w:rsidRDefault="00E06935" w:rsidP="00350C0D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  <w:r w:rsidRPr="00EF2A13">
        <w:rPr>
          <w:sz w:val="32"/>
          <w:szCs w:val="32"/>
        </w:rPr>
        <w:t>4.saymada söylenen sayı=…………….</w:t>
      </w:r>
    </w:p>
    <w:p w:rsidR="00E06935" w:rsidRPr="00EF2A13" w:rsidRDefault="00E06935" w:rsidP="00350C0D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  <w:r w:rsidRPr="00EF2A13">
        <w:rPr>
          <w:sz w:val="32"/>
          <w:szCs w:val="32"/>
        </w:rPr>
        <w:t>6.saymada söylenen sayı=……………..</w:t>
      </w:r>
    </w:p>
    <w:p w:rsidR="00E06935" w:rsidRPr="001815BD" w:rsidRDefault="00E06935" w:rsidP="00350C0D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  <w:r w:rsidRPr="006C775A">
        <w:rPr>
          <w:b/>
          <w:bCs/>
          <w:sz w:val="28"/>
          <w:szCs w:val="28"/>
        </w:rPr>
        <w:t>8</w:t>
      </w:r>
      <w:r w:rsidRPr="006C775A">
        <w:rPr>
          <w:b/>
          <w:bCs/>
          <w:sz w:val="32"/>
          <w:szCs w:val="32"/>
        </w:rPr>
        <w:t>-</w:t>
      </w:r>
      <w:r w:rsidRPr="001815BD">
        <w:rPr>
          <w:sz w:val="32"/>
          <w:szCs w:val="32"/>
        </w:rPr>
        <w:t>)</w:t>
      </w:r>
      <w:r w:rsidRPr="00DD43D7">
        <w:rPr>
          <w:rFonts w:ascii="Arial" w:hAnsi="Arial" w:cs="Arial"/>
          <w:sz w:val="32"/>
          <w:szCs w:val="32"/>
        </w:rPr>
        <w:t xml:space="preserve">Aşağıdaki </w:t>
      </w:r>
      <w:r w:rsidRPr="001815BD">
        <w:rPr>
          <w:sz w:val="32"/>
          <w:szCs w:val="32"/>
        </w:rPr>
        <w:t xml:space="preserve">örüntülerde boş bırakılan yerlere </w:t>
      </w:r>
      <w:r w:rsidRPr="00DD43D7">
        <w:rPr>
          <w:rFonts w:ascii="Arial" w:hAnsi="Arial" w:cs="Arial"/>
          <w:sz w:val="32"/>
          <w:szCs w:val="32"/>
        </w:rPr>
        <w:t>uygun</w:t>
      </w:r>
      <w:r w:rsidRPr="001815BD">
        <w:rPr>
          <w:sz w:val="32"/>
          <w:szCs w:val="32"/>
        </w:rPr>
        <w:t xml:space="preserve"> sayıları yazını</w:t>
      </w:r>
      <w:r>
        <w:rPr>
          <w:sz w:val="32"/>
          <w:szCs w:val="32"/>
        </w:rPr>
        <w:t>z.   15 puan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E06935" w:rsidRPr="001815BD">
        <w:tc>
          <w:tcPr>
            <w:tcW w:w="1767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23</w:t>
            </w:r>
            <w:r w:rsidRPr="001815BD">
              <w:rPr>
                <w:sz w:val="36"/>
                <w:szCs w:val="36"/>
              </w:rPr>
              <w:t xml:space="preserve">  </w:t>
            </w:r>
          </w:p>
        </w:tc>
        <w:tc>
          <w:tcPr>
            <w:tcW w:w="1767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21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19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17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…………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13</w:t>
            </w:r>
          </w:p>
        </w:tc>
      </w:tr>
    </w:tbl>
    <w:p w:rsidR="00E06935" w:rsidRPr="001815BD" w:rsidRDefault="00E06935" w:rsidP="00350C0D">
      <w:pPr>
        <w:tabs>
          <w:tab w:val="left" w:pos="708"/>
          <w:tab w:val="left" w:pos="1416"/>
          <w:tab w:val="left" w:pos="7935"/>
        </w:tabs>
        <w:jc w:val="center"/>
        <w:rPr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E06935" w:rsidRPr="001815BD">
        <w:tc>
          <w:tcPr>
            <w:tcW w:w="1767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</w:t>
            </w:r>
          </w:p>
        </w:tc>
        <w:tc>
          <w:tcPr>
            <w:tcW w:w="1767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12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18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……….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24</w:t>
            </w:r>
          </w:p>
        </w:tc>
      </w:tr>
    </w:tbl>
    <w:p w:rsidR="00E06935" w:rsidRPr="001815BD" w:rsidRDefault="00E06935" w:rsidP="00350C0D">
      <w:pPr>
        <w:tabs>
          <w:tab w:val="left" w:pos="708"/>
          <w:tab w:val="left" w:pos="1416"/>
          <w:tab w:val="left" w:pos="7935"/>
        </w:tabs>
        <w:jc w:val="center"/>
        <w:rPr>
          <w:sz w:val="36"/>
          <w:szCs w:val="3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E06935" w:rsidRPr="001815BD">
        <w:tc>
          <w:tcPr>
            <w:tcW w:w="1767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</w:t>
            </w:r>
          </w:p>
        </w:tc>
        <w:tc>
          <w:tcPr>
            <w:tcW w:w="1767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………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</w:tr>
    </w:tbl>
    <w:p w:rsidR="00E06935" w:rsidRPr="001815BD" w:rsidRDefault="00E06935" w:rsidP="00D128B0">
      <w:pPr>
        <w:tabs>
          <w:tab w:val="left" w:pos="708"/>
          <w:tab w:val="left" w:pos="1416"/>
          <w:tab w:val="left" w:pos="7935"/>
        </w:tabs>
        <w:jc w:val="center"/>
        <w:rPr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E06935" w:rsidRPr="001815BD">
        <w:tc>
          <w:tcPr>
            <w:tcW w:w="1767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1767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……..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1768" w:type="dxa"/>
          </w:tcPr>
          <w:p w:rsidR="00E06935" w:rsidRPr="001815BD" w:rsidRDefault="00E06935" w:rsidP="00FD6F68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</w:t>
            </w:r>
          </w:p>
        </w:tc>
      </w:tr>
    </w:tbl>
    <w:p w:rsidR="00E06935" w:rsidRPr="001815BD" w:rsidRDefault="00E06935" w:rsidP="00EF2A13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7"/>
        <w:gridCol w:w="1767"/>
        <w:gridCol w:w="1768"/>
        <w:gridCol w:w="1768"/>
        <w:gridCol w:w="1768"/>
        <w:gridCol w:w="1768"/>
      </w:tblGrid>
      <w:tr w:rsidR="00E06935" w:rsidRPr="001815BD">
        <w:tc>
          <w:tcPr>
            <w:tcW w:w="1767" w:type="dxa"/>
          </w:tcPr>
          <w:p w:rsidR="00E06935" w:rsidRPr="001815BD" w:rsidRDefault="00E06935" w:rsidP="00EF2A13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1767" w:type="dxa"/>
          </w:tcPr>
          <w:p w:rsidR="00E06935" w:rsidRPr="001815BD" w:rsidRDefault="00E06935" w:rsidP="00EF2A13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1768" w:type="dxa"/>
          </w:tcPr>
          <w:p w:rsidR="00E06935" w:rsidRPr="001815BD" w:rsidRDefault="00E06935" w:rsidP="00EF2A13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1768" w:type="dxa"/>
          </w:tcPr>
          <w:p w:rsidR="00E06935" w:rsidRPr="001815BD" w:rsidRDefault="00E06935" w:rsidP="00EF2A13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……..</w:t>
            </w:r>
          </w:p>
        </w:tc>
        <w:tc>
          <w:tcPr>
            <w:tcW w:w="1768" w:type="dxa"/>
          </w:tcPr>
          <w:p w:rsidR="00E06935" w:rsidRPr="001815BD" w:rsidRDefault="00E06935" w:rsidP="00EF2A13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1768" w:type="dxa"/>
          </w:tcPr>
          <w:p w:rsidR="00E06935" w:rsidRPr="001815BD" w:rsidRDefault="00E06935" w:rsidP="009541AB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</w:tr>
    </w:tbl>
    <w:p w:rsidR="00E06935" w:rsidRDefault="00E06935" w:rsidP="00764F51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  <w:hyperlink r:id="rId5" w:history="1">
        <w:r w:rsidRPr="00C27441">
          <w:rPr>
            <w:rStyle w:val="Hyperlink"/>
            <w:sz w:val="32"/>
            <w:szCs w:val="32"/>
          </w:rPr>
          <w:t>www.sorubak.com</w:t>
        </w:r>
      </w:hyperlink>
      <w:r>
        <w:rPr>
          <w:sz w:val="32"/>
          <w:szCs w:val="32"/>
        </w:rPr>
        <w:t xml:space="preserve"> </w:t>
      </w:r>
    </w:p>
    <w:p w:rsidR="00E06935" w:rsidRDefault="00E06935" w:rsidP="00764F51">
      <w:pPr>
        <w:tabs>
          <w:tab w:val="left" w:pos="708"/>
          <w:tab w:val="left" w:pos="1416"/>
          <w:tab w:val="left" w:pos="7935"/>
        </w:tabs>
        <w:rPr>
          <w:sz w:val="32"/>
          <w:szCs w:val="32"/>
        </w:rPr>
      </w:pPr>
      <w:r>
        <w:rPr>
          <w:sz w:val="32"/>
          <w:szCs w:val="32"/>
        </w:rPr>
        <w:t>9-)</w:t>
      </w:r>
      <w:r w:rsidRPr="00DD43D7">
        <w:rPr>
          <w:rFonts w:ascii="Arial" w:hAnsi="Arial" w:cs="Arial"/>
          <w:sz w:val="32"/>
          <w:szCs w:val="32"/>
        </w:rPr>
        <w:t>Aşağıdaki</w:t>
      </w:r>
      <w:r>
        <w:rPr>
          <w:sz w:val="32"/>
          <w:szCs w:val="32"/>
        </w:rPr>
        <w:t xml:space="preserve"> toplama işlemlerini yapınız. 10 puan</w:t>
      </w:r>
    </w:p>
    <w:p w:rsidR="00E06935" w:rsidRPr="00F73FB4" w:rsidRDefault="00E06935" w:rsidP="00E01742">
      <w:pPr>
        <w:rPr>
          <w:rFonts w:ascii="ayta" w:hAnsi="ayta" w:cs="ayta"/>
          <w:color w:val="000000"/>
          <w:sz w:val="32"/>
          <w:szCs w:val="32"/>
        </w:rPr>
      </w:pPr>
      <w:r>
        <w:rPr>
          <w:rFonts w:ascii="ayta" w:hAnsi="ayta" w:cs="ayta"/>
          <w:color w:val="000000"/>
          <w:sz w:val="32"/>
          <w:szCs w:val="32"/>
        </w:rPr>
        <w:t xml:space="preserve">        30</w:t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>
        <w:rPr>
          <w:rFonts w:ascii="ayta" w:hAnsi="ayta" w:cs="ayta"/>
          <w:color w:val="000000"/>
          <w:sz w:val="32"/>
          <w:szCs w:val="32"/>
        </w:rPr>
        <w:t>2</w:t>
      </w:r>
      <w:r w:rsidRPr="00F73FB4">
        <w:rPr>
          <w:rFonts w:ascii="ayta" w:hAnsi="ayta" w:cs="ayta"/>
          <w:color w:val="000000"/>
          <w:sz w:val="32"/>
          <w:szCs w:val="32"/>
        </w:rPr>
        <w:t>5</w:t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>
        <w:rPr>
          <w:rFonts w:ascii="ayta" w:hAnsi="ayta" w:cs="ayta"/>
          <w:color w:val="000000"/>
          <w:sz w:val="32"/>
          <w:szCs w:val="32"/>
        </w:rPr>
        <w:t>24</w:t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>
        <w:rPr>
          <w:rFonts w:ascii="ayta" w:hAnsi="ayta" w:cs="ayta"/>
          <w:color w:val="000000"/>
          <w:sz w:val="32"/>
          <w:szCs w:val="32"/>
        </w:rPr>
        <w:t>13</w:t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>
        <w:rPr>
          <w:rFonts w:ascii="ayta" w:hAnsi="ayta" w:cs="ayta"/>
          <w:color w:val="000000"/>
          <w:sz w:val="32"/>
          <w:szCs w:val="32"/>
        </w:rPr>
        <w:t>3</w:t>
      </w:r>
      <w:r w:rsidRPr="00F73FB4">
        <w:rPr>
          <w:rFonts w:ascii="ayta" w:hAnsi="ayta" w:cs="ayta"/>
          <w:color w:val="000000"/>
          <w:sz w:val="32"/>
          <w:szCs w:val="32"/>
        </w:rPr>
        <w:t>5</w:t>
      </w:r>
    </w:p>
    <w:p w:rsidR="00E06935" w:rsidRPr="00F73FB4" w:rsidRDefault="00E06935" w:rsidP="00E01742">
      <w:pPr>
        <w:rPr>
          <w:rFonts w:ascii="ayta" w:hAnsi="ayta" w:cs="ayta"/>
          <w:color w:val="000000"/>
          <w:sz w:val="32"/>
          <w:szCs w:val="32"/>
        </w:rPr>
      </w:pPr>
      <w:r>
        <w:rPr>
          <w:noProof/>
          <w:lang w:eastAsia="tr-TR"/>
        </w:rPr>
        <w:pict>
          <v:line id="_x0000_s1060" style="position:absolute;z-index:251677184" from="6in,23pt" to="486pt,23pt"/>
        </w:pict>
      </w:r>
      <w:r>
        <w:rPr>
          <w:noProof/>
          <w:lang w:eastAsia="tr-TR"/>
        </w:rPr>
        <w:pict>
          <v:line id="_x0000_s1061" style="position:absolute;z-index:251673088" from="330pt,23pt" to="384pt,23pt"/>
        </w:pict>
      </w:r>
      <w:r>
        <w:rPr>
          <w:noProof/>
          <w:lang w:eastAsia="tr-TR"/>
        </w:rPr>
        <w:pict>
          <v:line id="_x0000_s1062" style="position:absolute;z-index:251674112" from="222pt,23pt" to="276pt,23pt"/>
        </w:pict>
      </w:r>
      <w:r>
        <w:rPr>
          <w:noProof/>
          <w:lang w:eastAsia="tr-TR"/>
        </w:rPr>
        <w:pict>
          <v:line id="_x0000_s1063" style="position:absolute;z-index:251675136" from="120pt,23pt" to="174pt,23pt"/>
        </w:pict>
      </w:r>
      <w:r>
        <w:rPr>
          <w:noProof/>
          <w:lang w:eastAsia="tr-TR"/>
        </w:rPr>
        <w:pict>
          <v:line id="_x0000_s1064" style="position:absolute;z-index:251676160" from="12pt,23pt" to="66pt,23pt"/>
        </w:pict>
      </w:r>
      <w:r w:rsidRPr="00F73FB4">
        <w:rPr>
          <w:rFonts w:ascii="ayta" w:hAnsi="ayta" w:cs="ayta"/>
          <w:color w:val="000000"/>
          <w:sz w:val="32"/>
          <w:szCs w:val="32"/>
        </w:rPr>
        <w:t xml:space="preserve">  </w:t>
      </w:r>
      <w:r w:rsidRPr="00F73FB4">
        <w:rPr>
          <w:rFonts w:ascii="ayta" w:hAnsi="ayta" w:cs="ayta"/>
          <w:color w:val="000000"/>
          <w:sz w:val="28"/>
          <w:szCs w:val="28"/>
        </w:rPr>
        <w:t xml:space="preserve"> +</w:t>
      </w:r>
      <w:r>
        <w:rPr>
          <w:rFonts w:ascii="ayta" w:hAnsi="ayta" w:cs="ayta"/>
          <w:color w:val="000000"/>
          <w:sz w:val="32"/>
          <w:szCs w:val="32"/>
        </w:rPr>
        <w:tab/>
        <w:t>48</w:t>
      </w:r>
      <w:r w:rsidRPr="00F73FB4">
        <w:rPr>
          <w:rFonts w:ascii="ayta" w:hAnsi="ayta" w:cs="ayta"/>
          <w:color w:val="000000"/>
          <w:sz w:val="32"/>
          <w:szCs w:val="32"/>
        </w:rPr>
        <w:tab/>
        <w:t xml:space="preserve">      </w:t>
      </w:r>
      <w:r w:rsidRPr="00F73FB4">
        <w:rPr>
          <w:rFonts w:ascii="ayta" w:hAnsi="ayta" w:cs="ayta"/>
          <w:color w:val="000000"/>
          <w:sz w:val="32"/>
          <w:szCs w:val="32"/>
        </w:rPr>
        <w:tab/>
        <w:t xml:space="preserve">   +</w:t>
      </w:r>
      <w:r w:rsidRPr="00F73FB4">
        <w:rPr>
          <w:rFonts w:ascii="ayta" w:hAnsi="ayta" w:cs="ayta"/>
          <w:color w:val="000000"/>
          <w:sz w:val="32"/>
          <w:szCs w:val="32"/>
        </w:rPr>
        <w:tab/>
        <w:t>4</w:t>
      </w:r>
      <w:r>
        <w:rPr>
          <w:rFonts w:ascii="ayta" w:hAnsi="ayta" w:cs="ayta"/>
          <w:color w:val="000000"/>
          <w:sz w:val="32"/>
          <w:szCs w:val="32"/>
        </w:rPr>
        <w:t>4</w:t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 w:rsidRPr="00F73FB4">
        <w:rPr>
          <w:rFonts w:ascii="ayta" w:hAnsi="ayta" w:cs="ayta"/>
          <w:color w:val="000000"/>
          <w:sz w:val="32"/>
          <w:szCs w:val="32"/>
        </w:rPr>
        <w:tab/>
        <w:t xml:space="preserve">  +</w:t>
      </w:r>
      <w:r w:rsidRPr="00F73FB4">
        <w:rPr>
          <w:rFonts w:ascii="ayta" w:hAnsi="ayta" w:cs="ayta"/>
          <w:color w:val="000000"/>
          <w:sz w:val="32"/>
          <w:szCs w:val="32"/>
        </w:rPr>
        <w:tab/>
        <w:t>3</w:t>
      </w:r>
      <w:r>
        <w:rPr>
          <w:rFonts w:ascii="ayta" w:hAnsi="ayta" w:cs="ayta"/>
          <w:color w:val="000000"/>
          <w:sz w:val="32"/>
          <w:szCs w:val="32"/>
        </w:rPr>
        <w:t>2</w:t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 w:rsidRPr="00F73FB4">
        <w:rPr>
          <w:rFonts w:ascii="ayta" w:hAnsi="ayta" w:cs="ayta"/>
          <w:color w:val="000000"/>
          <w:sz w:val="32"/>
          <w:szCs w:val="32"/>
        </w:rPr>
        <w:tab/>
        <w:t xml:space="preserve">  +</w:t>
      </w:r>
      <w:r w:rsidRPr="00F73FB4">
        <w:rPr>
          <w:rFonts w:ascii="ayta" w:hAnsi="ayta" w:cs="ayta"/>
          <w:color w:val="000000"/>
          <w:sz w:val="32"/>
          <w:szCs w:val="32"/>
        </w:rPr>
        <w:tab/>
      </w:r>
      <w:r>
        <w:rPr>
          <w:rFonts w:ascii="ayta" w:hAnsi="ayta" w:cs="ayta"/>
          <w:color w:val="000000"/>
          <w:sz w:val="32"/>
          <w:szCs w:val="32"/>
        </w:rPr>
        <w:t xml:space="preserve">  5</w:t>
      </w:r>
      <w:r>
        <w:rPr>
          <w:rFonts w:ascii="ayta" w:hAnsi="ayta" w:cs="ayta"/>
          <w:color w:val="000000"/>
          <w:sz w:val="32"/>
          <w:szCs w:val="32"/>
        </w:rPr>
        <w:tab/>
      </w:r>
      <w:r>
        <w:rPr>
          <w:rFonts w:ascii="ayta" w:hAnsi="ayta" w:cs="ayta"/>
          <w:color w:val="000000"/>
          <w:sz w:val="32"/>
          <w:szCs w:val="32"/>
        </w:rPr>
        <w:tab/>
        <w:t xml:space="preserve">  +</w:t>
      </w:r>
      <w:r>
        <w:rPr>
          <w:rFonts w:ascii="ayta" w:hAnsi="ayta" w:cs="ayta"/>
          <w:color w:val="000000"/>
          <w:sz w:val="32"/>
          <w:szCs w:val="32"/>
        </w:rPr>
        <w:tab/>
        <w:t>40</w:t>
      </w:r>
    </w:p>
    <w:p w:rsidR="00E06935" w:rsidRPr="00F73FB4" w:rsidRDefault="00E06935" w:rsidP="00E01742">
      <w:pPr>
        <w:rPr>
          <w:rFonts w:ascii="ayta" w:hAnsi="ayta" w:cs="ayta"/>
          <w:color w:val="000000"/>
          <w:sz w:val="16"/>
          <w:szCs w:val="16"/>
        </w:rPr>
      </w:pPr>
      <w:r w:rsidRPr="00F73FB4">
        <w:rPr>
          <w:rFonts w:ascii="ayta" w:hAnsi="ayta" w:cs="ayta"/>
          <w:color w:val="000000"/>
          <w:sz w:val="16"/>
          <w:szCs w:val="16"/>
        </w:rPr>
        <w:t xml:space="preserve">              ………</w:t>
      </w:r>
      <w:r w:rsidRPr="00F73FB4">
        <w:rPr>
          <w:rFonts w:ascii="ayta" w:hAnsi="ayta" w:cs="ayta"/>
          <w:color w:val="000000"/>
          <w:sz w:val="16"/>
          <w:szCs w:val="16"/>
        </w:rPr>
        <w:tab/>
      </w:r>
      <w:r w:rsidRPr="00F73FB4">
        <w:rPr>
          <w:rFonts w:ascii="ayta" w:hAnsi="ayta" w:cs="ayta"/>
          <w:color w:val="000000"/>
          <w:sz w:val="16"/>
          <w:szCs w:val="16"/>
        </w:rPr>
        <w:tab/>
        <w:t xml:space="preserve">              ……..</w:t>
      </w:r>
      <w:r w:rsidRPr="00F73FB4">
        <w:rPr>
          <w:rFonts w:ascii="ayta" w:hAnsi="ayta" w:cs="ayta"/>
          <w:color w:val="000000"/>
          <w:sz w:val="16"/>
          <w:szCs w:val="16"/>
        </w:rPr>
        <w:tab/>
      </w:r>
      <w:r w:rsidRPr="00F73FB4">
        <w:rPr>
          <w:rFonts w:ascii="ayta" w:hAnsi="ayta" w:cs="ayta"/>
          <w:color w:val="000000"/>
          <w:sz w:val="16"/>
          <w:szCs w:val="16"/>
        </w:rPr>
        <w:tab/>
        <w:t xml:space="preserve">             ……..</w:t>
      </w:r>
      <w:r w:rsidRPr="00F73FB4">
        <w:rPr>
          <w:rFonts w:ascii="ayta" w:hAnsi="ayta" w:cs="ayta"/>
          <w:color w:val="000000"/>
          <w:sz w:val="16"/>
          <w:szCs w:val="16"/>
        </w:rPr>
        <w:tab/>
      </w:r>
      <w:r w:rsidRPr="00F73FB4">
        <w:rPr>
          <w:rFonts w:ascii="ayta" w:hAnsi="ayta" w:cs="ayta"/>
          <w:color w:val="000000"/>
          <w:sz w:val="16"/>
          <w:szCs w:val="16"/>
        </w:rPr>
        <w:tab/>
        <w:t xml:space="preserve">         </w:t>
      </w:r>
      <w:r>
        <w:rPr>
          <w:rFonts w:ascii="ayta" w:hAnsi="ayta" w:cs="ayta"/>
          <w:color w:val="000000"/>
          <w:sz w:val="16"/>
          <w:szCs w:val="16"/>
        </w:rPr>
        <w:t xml:space="preserve"> </w:t>
      </w:r>
      <w:r w:rsidRPr="00F73FB4">
        <w:rPr>
          <w:rFonts w:ascii="ayta" w:hAnsi="ayta" w:cs="ayta"/>
          <w:color w:val="000000"/>
          <w:sz w:val="16"/>
          <w:szCs w:val="16"/>
        </w:rPr>
        <w:t xml:space="preserve">  ……….</w:t>
      </w:r>
      <w:r w:rsidRPr="00F73FB4">
        <w:rPr>
          <w:rFonts w:ascii="ayta" w:hAnsi="ayta" w:cs="ayta"/>
          <w:color w:val="000000"/>
          <w:sz w:val="16"/>
          <w:szCs w:val="16"/>
        </w:rPr>
        <w:tab/>
      </w:r>
      <w:r w:rsidRPr="00F73FB4">
        <w:rPr>
          <w:rFonts w:ascii="ayta" w:hAnsi="ayta" w:cs="ayta"/>
          <w:color w:val="000000"/>
          <w:sz w:val="16"/>
          <w:szCs w:val="16"/>
        </w:rPr>
        <w:tab/>
        <w:t xml:space="preserve">            ……...</w:t>
      </w:r>
    </w:p>
    <w:sectPr w:rsidR="00E06935" w:rsidRPr="00F73FB4" w:rsidSect="00331468">
      <w:pgSz w:w="11906" w:h="16838"/>
      <w:pgMar w:top="142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yta">
    <w:altName w:val="Century Gothic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10B78"/>
    <w:multiLevelType w:val="hybridMultilevel"/>
    <w:tmpl w:val="3ADEE3C2"/>
    <w:lvl w:ilvl="0" w:tplc="89980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6F4AB7"/>
    <w:multiLevelType w:val="hybridMultilevel"/>
    <w:tmpl w:val="B56C9B1E"/>
    <w:lvl w:ilvl="0" w:tplc="5178E6EE">
      <w:start w:val="1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463337"/>
    <w:multiLevelType w:val="hybridMultilevel"/>
    <w:tmpl w:val="19540C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28F"/>
    <w:rsid w:val="000112F2"/>
    <w:rsid w:val="0003053E"/>
    <w:rsid w:val="00041703"/>
    <w:rsid w:val="00052943"/>
    <w:rsid w:val="0009766E"/>
    <w:rsid w:val="000A28B4"/>
    <w:rsid w:val="000B3F25"/>
    <w:rsid w:val="00166EF9"/>
    <w:rsid w:val="001749F4"/>
    <w:rsid w:val="001815BD"/>
    <w:rsid w:val="00277261"/>
    <w:rsid w:val="002E0B6A"/>
    <w:rsid w:val="002E69E7"/>
    <w:rsid w:val="002F3D99"/>
    <w:rsid w:val="00331468"/>
    <w:rsid w:val="003355FC"/>
    <w:rsid w:val="00350C0D"/>
    <w:rsid w:val="00392955"/>
    <w:rsid w:val="003E2FF3"/>
    <w:rsid w:val="00446EE1"/>
    <w:rsid w:val="004C11F8"/>
    <w:rsid w:val="004C4652"/>
    <w:rsid w:val="004D0C42"/>
    <w:rsid w:val="004D5CE5"/>
    <w:rsid w:val="004F6AEE"/>
    <w:rsid w:val="005172EE"/>
    <w:rsid w:val="00585372"/>
    <w:rsid w:val="005A3158"/>
    <w:rsid w:val="005A7A37"/>
    <w:rsid w:val="005C713A"/>
    <w:rsid w:val="00674451"/>
    <w:rsid w:val="00686607"/>
    <w:rsid w:val="006C775A"/>
    <w:rsid w:val="006D0543"/>
    <w:rsid w:val="006F4CA8"/>
    <w:rsid w:val="0071395E"/>
    <w:rsid w:val="00717694"/>
    <w:rsid w:val="007520AB"/>
    <w:rsid w:val="00755B0E"/>
    <w:rsid w:val="00764F51"/>
    <w:rsid w:val="00780309"/>
    <w:rsid w:val="00802601"/>
    <w:rsid w:val="008254E8"/>
    <w:rsid w:val="0089571D"/>
    <w:rsid w:val="008C528F"/>
    <w:rsid w:val="008C6786"/>
    <w:rsid w:val="008C76D8"/>
    <w:rsid w:val="008F332C"/>
    <w:rsid w:val="00906024"/>
    <w:rsid w:val="0092030A"/>
    <w:rsid w:val="00925012"/>
    <w:rsid w:val="009541AB"/>
    <w:rsid w:val="00976F18"/>
    <w:rsid w:val="009B4DFD"/>
    <w:rsid w:val="009C5737"/>
    <w:rsid w:val="009C6D08"/>
    <w:rsid w:val="009D1426"/>
    <w:rsid w:val="009D2CE7"/>
    <w:rsid w:val="009E7774"/>
    <w:rsid w:val="00A01866"/>
    <w:rsid w:val="00A2303B"/>
    <w:rsid w:val="00A77C40"/>
    <w:rsid w:val="00B26734"/>
    <w:rsid w:val="00B36BF3"/>
    <w:rsid w:val="00B645BA"/>
    <w:rsid w:val="00BA7BDE"/>
    <w:rsid w:val="00BF0B75"/>
    <w:rsid w:val="00C0133A"/>
    <w:rsid w:val="00C11748"/>
    <w:rsid w:val="00C27441"/>
    <w:rsid w:val="00C44814"/>
    <w:rsid w:val="00C60B25"/>
    <w:rsid w:val="00CE6A5B"/>
    <w:rsid w:val="00CF4161"/>
    <w:rsid w:val="00D128B0"/>
    <w:rsid w:val="00D77747"/>
    <w:rsid w:val="00DC3B0D"/>
    <w:rsid w:val="00DD43D7"/>
    <w:rsid w:val="00E01742"/>
    <w:rsid w:val="00E06935"/>
    <w:rsid w:val="00E12D7E"/>
    <w:rsid w:val="00E50219"/>
    <w:rsid w:val="00E57C4E"/>
    <w:rsid w:val="00EF2A13"/>
    <w:rsid w:val="00EF4494"/>
    <w:rsid w:val="00EF528F"/>
    <w:rsid w:val="00F00A5D"/>
    <w:rsid w:val="00F1032F"/>
    <w:rsid w:val="00F161DF"/>
    <w:rsid w:val="00F24A89"/>
    <w:rsid w:val="00F73FB4"/>
    <w:rsid w:val="00FA2868"/>
    <w:rsid w:val="00FA2A59"/>
    <w:rsid w:val="00FC6DD8"/>
    <w:rsid w:val="00FD189D"/>
    <w:rsid w:val="00FD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528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24A8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417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499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2</Pages>
  <Words>318</Words>
  <Characters>1813</Characters>
  <Application>Microsoft Office Outlook</Application>
  <DocSecurity>0</DocSecurity>
  <Lines>0</Lines>
  <Paragraphs>0</Paragraphs>
  <ScaleCrop>false</ScaleCrop>
  <Manager>www.sorubak.com</Manager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XP_Pro</dc:creator>
  <cp:keywords>www.sorubak.com</cp:keywords>
  <dc:description>www.sorubak.com</dc:description>
  <cp:lastModifiedBy>edanur</cp:lastModifiedBy>
  <cp:revision>23</cp:revision>
  <cp:lastPrinted>2012-10-21T10:42:00Z</cp:lastPrinted>
  <dcterms:created xsi:type="dcterms:W3CDTF">2012-10-21T08:52:00Z</dcterms:created>
  <dcterms:modified xsi:type="dcterms:W3CDTF">2013-11-04T15:49:00Z</dcterms:modified>
  <cp:category>www.sorubak.com</cp:category>
</cp:coreProperties>
</file>