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1C1" w:rsidRPr="0019556A" w:rsidRDefault="005131C1" w:rsidP="0019556A">
      <w:pPr>
        <w:tabs>
          <w:tab w:val="left" w:pos="2430"/>
        </w:tabs>
      </w:pPr>
      <w:r w:rsidRPr="0019556A">
        <w:t>Adı ve Soyadı:…………………………………</w:t>
      </w:r>
    </w:p>
    <w:p w:rsidR="005131C1" w:rsidRPr="0019556A" w:rsidRDefault="005131C1" w:rsidP="0019556A">
      <w:pPr>
        <w:tabs>
          <w:tab w:val="left" w:pos="2430"/>
        </w:tabs>
        <w:jc w:val="center"/>
      </w:pPr>
    </w:p>
    <w:p w:rsidR="005131C1" w:rsidRPr="0019556A" w:rsidRDefault="005131C1" w:rsidP="0019556A">
      <w:pPr>
        <w:tabs>
          <w:tab w:val="left" w:pos="2430"/>
        </w:tabs>
        <w:jc w:val="center"/>
        <w:rPr>
          <w:b/>
          <w:bCs/>
        </w:rPr>
      </w:pPr>
      <w:r>
        <w:rPr>
          <w:b/>
          <w:bCs/>
        </w:rPr>
        <w:t>………………….. İLKOKULU</w:t>
      </w:r>
    </w:p>
    <w:p w:rsidR="005131C1" w:rsidRDefault="005131C1" w:rsidP="0019556A">
      <w:pPr>
        <w:tabs>
          <w:tab w:val="left" w:pos="2430"/>
        </w:tabs>
        <w:jc w:val="center"/>
      </w:pPr>
      <w:r w:rsidRPr="0019556A">
        <w:rPr>
          <w:b/>
          <w:bCs/>
        </w:rPr>
        <w:t>2-</w:t>
      </w:r>
      <w:r>
        <w:rPr>
          <w:b/>
          <w:bCs/>
        </w:rPr>
        <w:t>A</w:t>
      </w:r>
      <w:r w:rsidRPr="0019556A">
        <w:rPr>
          <w:b/>
          <w:bCs/>
        </w:rPr>
        <w:t>SINIFI GEOMETRİK CİSİMLER KONU DEĞERLENDİRME</w:t>
      </w:r>
    </w:p>
    <w:p w:rsidR="005131C1" w:rsidRPr="0019556A" w:rsidRDefault="005131C1" w:rsidP="0019556A"/>
    <w:p w:rsidR="005131C1" w:rsidRPr="0019556A" w:rsidRDefault="005131C1" w:rsidP="0019556A">
      <w:pPr>
        <w:rPr>
          <w:rFonts w:ascii="Comic Sans MS" w:hAnsi="Comic Sans MS" w:cs="Comic Sans MS"/>
        </w:rPr>
      </w:pP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margin-left:9pt;margin-top:56.4pt;width:81pt;height:1in;z-index:251652096"/>
        </w:pict>
      </w:r>
      <w:r w:rsidRPr="0019556A">
        <w:rPr>
          <w:rFonts w:ascii="Comic Sans MS" w:hAnsi="Comic Sans MS" w:cs="Comic Sans MS"/>
        </w:rPr>
        <w:t>1- Aşağıdaki cismin ayrıt , köşe ve yüzlerini yazınız.</w:t>
      </w:r>
    </w:p>
    <w:p w:rsidR="005131C1" w:rsidRDefault="005131C1" w:rsidP="00CA74C4">
      <w:pPr>
        <w:pStyle w:val="ListParagraph"/>
        <w:spacing w:before="240"/>
      </w:pPr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5131C1" w:rsidRPr="0019556A" w:rsidRDefault="005131C1" w:rsidP="0019556A"/>
    <w:p w:rsidR="005131C1" w:rsidRPr="0019556A" w:rsidRDefault="005131C1" w:rsidP="0019556A">
      <w:pPr>
        <w:rPr>
          <w:b/>
          <w:bCs/>
        </w:rPr>
      </w:pPr>
      <w:r>
        <w:rPr>
          <w:noProof/>
        </w:rPr>
        <w:pict>
          <v:line id="_x0000_s1027" style="position:absolute;flip:y;z-index:251655168" from="54pt,10.8pt" to="54pt,28.8pt" strokeweight="1pt">
            <v:stroke endarrow="block"/>
          </v:line>
        </w:pict>
      </w:r>
      <w:r w:rsidRPr="0019556A">
        <w:rPr>
          <w:b/>
          <w:bCs/>
        </w:rPr>
        <w:t xml:space="preserve">           …………</w:t>
      </w:r>
    </w:p>
    <w:p w:rsidR="005131C1" w:rsidRPr="0019556A" w:rsidRDefault="005131C1" w:rsidP="0019556A"/>
    <w:p w:rsidR="005131C1" w:rsidRPr="0019556A" w:rsidRDefault="005131C1" w:rsidP="0019556A">
      <w:pPr>
        <w:tabs>
          <w:tab w:val="left" w:pos="2910"/>
        </w:tabs>
        <w:rPr>
          <w:b/>
          <w:bCs/>
        </w:rPr>
      </w:pPr>
      <w:r>
        <w:rPr>
          <w:noProof/>
        </w:rPr>
        <w:pict>
          <v:line id="_x0000_s1028" style="position:absolute;z-index:251656192" from="90pt,1.2pt" to="2in,10.2pt" strokeweight="1pt">
            <v:stroke endarrow="block"/>
          </v:line>
        </w:pict>
      </w:r>
      <w:r>
        <w:tab/>
      </w:r>
      <w:r w:rsidRPr="0019556A">
        <w:rPr>
          <w:b/>
          <w:bCs/>
        </w:rPr>
        <w:t>……………….</w:t>
      </w:r>
    </w:p>
    <w:p w:rsidR="005131C1" w:rsidRDefault="005131C1" w:rsidP="0019556A"/>
    <w:p w:rsidR="005131C1" w:rsidRDefault="005131C1" w:rsidP="0019556A"/>
    <w:p w:rsidR="005131C1" w:rsidRDefault="005131C1" w:rsidP="0019556A">
      <w:pPr>
        <w:tabs>
          <w:tab w:val="left" w:pos="2955"/>
        </w:tabs>
      </w:pPr>
      <w:r>
        <w:rPr>
          <w:noProof/>
        </w:rPr>
        <w:pict>
          <v:line id="_x0000_s1029" style="position:absolute;z-index:251654144" from="36pt,4.8pt" to="36pt,40.8pt" strokeweight="1pt">
            <v:stroke endarrow="block"/>
          </v:line>
        </w:pict>
      </w:r>
      <w:r>
        <w:tab/>
      </w:r>
    </w:p>
    <w:p w:rsidR="005131C1" w:rsidRPr="0019556A" w:rsidRDefault="005131C1" w:rsidP="0019556A"/>
    <w:p w:rsidR="005131C1" w:rsidRDefault="005131C1" w:rsidP="0019556A"/>
    <w:p w:rsidR="005131C1" w:rsidRDefault="005131C1" w:rsidP="0019556A">
      <w:pPr>
        <w:rPr>
          <w:b/>
          <w:bCs/>
        </w:rPr>
      </w:pPr>
      <w:r w:rsidRPr="0019556A">
        <w:rPr>
          <w:b/>
          <w:bCs/>
        </w:rPr>
        <w:t>………………….</w:t>
      </w:r>
    </w:p>
    <w:p w:rsidR="005131C1" w:rsidRPr="0019556A" w:rsidRDefault="005131C1" w:rsidP="0019556A"/>
    <w:p w:rsidR="005131C1" w:rsidRDefault="005131C1" w:rsidP="0019556A">
      <w:pPr>
        <w:rPr>
          <w:rFonts w:ascii="Comic Sans MS" w:hAnsi="Comic Sans MS" w:cs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30" type="#_x0000_t75" alt="http://img.tfd.com/wn/B7/6C9BF-triangular-prism.gif" style="position:absolute;margin-left:297pt;margin-top:32.5pt;width:48pt;height:89.95pt;z-index:251660288;visibility:visible">
            <v:imagedata r:id="rId5" r:href="rId6" grayscale="t"/>
          </v:shape>
        </w:pict>
      </w:r>
      <w:r>
        <w:rPr>
          <w:noProof/>
        </w:rPr>
        <w:pict>
          <v:shape id="Resim 11" o:spid="_x0000_s1031" type="#_x0000_t75" style="position:absolute;margin-left:189pt;margin-top:32.5pt;width:81.75pt;height:78.25pt;z-index:251658240;visibility:visible">
            <v:imagedata r:id="rId7" o:title=""/>
          </v:shape>
        </w:pict>
      </w:r>
      <w:r>
        <w:rPr>
          <w:noProof/>
        </w:rPr>
        <w:pict>
          <v:shape id="Resim 10" o:spid="_x0000_s1032" type="#_x0000_t75" style="position:absolute;margin-left:117pt;margin-top:32.5pt;width:62.25pt;height:1in;z-index:251657216;visibility:visible">
            <v:imagedata r:id="rId8" o:title=""/>
          </v:shape>
        </w:pict>
      </w:r>
      <w:r>
        <w:rPr>
          <w:noProof/>
        </w:rPr>
        <w:pict>
          <v:shape id="Resim 2" o:spid="_x0000_s1033" type="#_x0000_t75" alt="http://2.bp.blogspot.com/_EMjy3lCDOeI/Seti3bnnZoI/AAAAAAAAA9Q/bUZ6G2zR6p0/s320/cube.gif" style="position:absolute;margin-left:36pt;margin-top:32.5pt;width:78pt;height:77.1pt;z-index:251651072;visibility:visible">
            <v:imagedata r:id="rId9" r:href="rId10" blacklevel="1966f" grayscale="t"/>
          </v:shape>
        </w:pict>
      </w:r>
      <w:r w:rsidRPr="0019556A">
        <w:rPr>
          <w:rFonts w:ascii="Comic Sans MS" w:hAnsi="Comic Sans MS" w:cs="Comic Sans MS"/>
        </w:rPr>
        <w:t xml:space="preserve">2- Aşağıdaki </w:t>
      </w:r>
      <w:r>
        <w:rPr>
          <w:rFonts w:ascii="Comic Sans MS" w:hAnsi="Comic Sans MS" w:cs="Comic Sans MS"/>
        </w:rPr>
        <w:t xml:space="preserve">geometrik </w:t>
      </w:r>
      <w:r w:rsidRPr="0019556A">
        <w:rPr>
          <w:rFonts w:ascii="Comic Sans MS" w:hAnsi="Comic Sans MS" w:cs="Comic Sans MS"/>
        </w:rPr>
        <w:t>şekillerin ayrıtı olanları maviye , ayrıtı olmayanları kırmızıya boyayınız.</w:t>
      </w:r>
    </w:p>
    <w:p w:rsidR="005131C1" w:rsidRPr="0019556A" w:rsidRDefault="005131C1" w:rsidP="0019556A">
      <w:pPr>
        <w:rPr>
          <w:rFonts w:ascii="Comic Sans MS" w:hAnsi="Comic Sans MS" w:cs="Comic Sans MS"/>
        </w:rPr>
      </w:pPr>
      <w:r>
        <w:rPr>
          <w:noProof/>
        </w:rPr>
        <w:pict>
          <v:shape id="Resim 12" o:spid="_x0000_s1034" type="#_x0000_t75" alt="http://2.bp.blogspot.com/_EMjy3lCDOeI/Seti3bnnZoI/AAAAAAAAA9Q/bUZ6G2zR6p0/s320/cube.gif" style="position:absolute;margin-left:378pt;margin-top:15.75pt;width:153pt;height:59.1pt;z-index:251659264;visibility:visible">
            <v:imagedata r:id="rId9" r:href="rId11" blacklevel="1966f" grayscale="t"/>
          </v:shape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5" type="#_x0000_t22" style="position:absolute;margin-left:-9pt;margin-top:6.75pt;width:36pt;height:63pt;z-index:251653120"/>
        </w:pict>
      </w:r>
    </w:p>
    <w:p w:rsidR="005131C1" w:rsidRPr="0019556A" w:rsidRDefault="005131C1" w:rsidP="0019556A">
      <w:pPr>
        <w:rPr>
          <w:rFonts w:ascii="Comic Sans MS" w:hAnsi="Comic Sans MS" w:cs="Comic Sans MS"/>
        </w:rPr>
      </w:pPr>
    </w:p>
    <w:p w:rsidR="005131C1" w:rsidRPr="0019556A" w:rsidRDefault="005131C1" w:rsidP="0019556A">
      <w:pPr>
        <w:rPr>
          <w:rFonts w:ascii="Comic Sans MS" w:hAnsi="Comic Sans MS" w:cs="Comic Sans MS"/>
        </w:rPr>
      </w:pPr>
    </w:p>
    <w:p w:rsidR="005131C1" w:rsidRPr="0019556A" w:rsidRDefault="005131C1" w:rsidP="0019556A">
      <w:pPr>
        <w:rPr>
          <w:rFonts w:ascii="Comic Sans MS" w:hAnsi="Comic Sans MS" w:cs="Comic Sans MS"/>
        </w:rPr>
      </w:pPr>
    </w:p>
    <w:p w:rsidR="005131C1" w:rsidRPr="0019556A" w:rsidRDefault="005131C1" w:rsidP="0019556A">
      <w:pPr>
        <w:rPr>
          <w:rFonts w:ascii="Comic Sans MS" w:hAnsi="Comic Sans MS" w:cs="Comic Sans MS"/>
        </w:rPr>
      </w:pPr>
    </w:p>
    <w:p w:rsidR="005131C1" w:rsidRPr="0019556A" w:rsidRDefault="005131C1" w:rsidP="0019556A">
      <w:pPr>
        <w:rPr>
          <w:rFonts w:ascii="Comic Sans MS" w:hAnsi="Comic Sans MS" w:cs="Comic Sans MS"/>
        </w:rPr>
      </w:pPr>
    </w:p>
    <w:p w:rsidR="005131C1" w:rsidRDefault="005131C1" w:rsidP="006A5B0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3- Aşağıdaki kutulara örnekteki gibi nesne isimleri yazınız.</w:t>
      </w:r>
    </w:p>
    <w:p w:rsidR="005131C1" w:rsidRDefault="005131C1" w:rsidP="006A5B0E">
      <w:pPr>
        <w:rPr>
          <w:rFonts w:ascii="Comic Sans MS" w:hAnsi="Comic Sans MS" w:cs="Comic Sans M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4860"/>
      </w:tblGrid>
      <w:tr w:rsidR="005131C1">
        <w:tc>
          <w:tcPr>
            <w:tcW w:w="4068" w:type="dxa"/>
          </w:tcPr>
          <w:p w:rsidR="005131C1" w:rsidRPr="00B96F6B" w:rsidRDefault="005131C1" w:rsidP="006A5B0E">
            <w:pPr>
              <w:rPr>
                <w:rFonts w:ascii="Comic Sans MS" w:hAnsi="Comic Sans MS" w:cs="Comic Sans MS"/>
                <w:b/>
                <w:bCs/>
              </w:rPr>
            </w:pPr>
            <w:r w:rsidRPr="00B96F6B">
              <w:rPr>
                <w:rFonts w:ascii="Comic Sans MS" w:hAnsi="Comic Sans MS" w:cs="Comic Sans MS"/>
                <w:b/>
                <w:bCs/>
              </w:rPr>
              <w:t xml:space="preserve">        Köşesi Olanlar</w:t>
            </w:r>
          </w:p>
        </w:tc>
        <w:tc>
          <w:tcPr>
            <w:tcW w:w="4860" w:type="dxa"/>
          </w:tcPr>
          <w:p w:rsidR="005131C1" w:rsidRPr="00B96F6B" w:rsidRDefault="005131C1" w:rsidP="006A5B0E">
            <w:pPr>
              <w:rPr>
                <w:rFonts w:ascii="Comic Sans MS" w:hAnsi="Comic Sans MS" w:cs="Comic Sans MS"/>
                <w:b/>
                <w:bCs/>
              </w:rPr>
            </w:pPr>
            <w:r w:rsidRPr="00B96F6B">
              <w:rPr>
                <w:rFonts w:ascii="Comic Sans MS" w:hAnsi="Comic Sans MS" w:cs="Comic Sans MS"/>
                <w:b/>
                <w:bCs/>
              </w:rPr>
              <w:t xml:space="preserve">            Köşesi Olmayanlar</w:t>
            </w:r>
          </w:p>
        </w:tc>
      </w:tr>
      <w:tr w:rsidR="005131C1">
        <w:tc>
          <w:tcPr>
            <w:tcW w:w="4068" w:type="dxa"/>
          </w:tcPr>
          <w:p w:rsidR="005131C1" w:rsidRPr="00B96F6B" w:rsidRDefault="005131C1" w:rsidP="006A5B0E">
            <w:pPr>
              <w:rPr>
                <w:rFonts w:ascii="Comic Sans MS" w:hAnsi="Comic Sans MS" w:cs="Comic Sans MS"/>
              </w:rPr>
            </w:pPr>
            <w:r w:rsidRPr="00B96F6B">
              <w:rPr>
                <w:rFonts w:ascii="Comic Sans MS" w:hAnsi="Comic Sans MS" w:cs="Comic Sans MS"/>
              </w:rPr>
              <w:t>Deterjan kutusu</w:t>
            </w:r>
          </w:p>
        </w:tc>
        <w:tc>
          <w:tcPr>
            <w:tcW w:w="4860" w:type="dxa"/>
          </w:tcPr>
          <w:p w:rsidR="005131C1" w:rsidRPr="00B96F6B" w:rsidRDefault="005131C1" w:rsidP="006A5B0E">
            <w:pPr>
              <w:rPr>
                <w:rFonts w:ascii="Comic Sans MS" w:hAnsi="Comic Sans MS" w:cs="Comic Sans MS"/>
              </w:rPr>
            </w:pPr>
            <w:r w:rsidRPr="00B96F6B">
              <w:rPr>
                <w:rFonts w:ascii="Comic Sans MS" w:hAnsi="Comic Sans MS" w:cs="Comic Sans MS"/>
              </w:rPr>
              <w:t xml:space="preserve"> sabun</w:t>
            </w:r>
          </w:p>
        </w:tc>
      </w:tr>
      <w:tr w:rsidR="005131C1">
        <w:trPr>
          <w:trHeight w:val="227"/>
        </w:trPr>
        <w:tc>
          <w:tcPr>
            <w:tcW w:w="4068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  <w:tc>
          <w:tcPr>
            <w:tcW w:w="4860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</w:tr>
      <w:tr w:rsidR="005131C1">
        <w:trPr>
          <w:trHeight w:val="227"/>
        </w:trPr>
        <w:tc>
          <w:tcPr>
            <w:tcW w:w="4068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  <w:tc>
          <w:tcPr>
            <w:tcW w:w="4860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</w:tr>
      <w:tr w:rsidR="005131C1">
        <w:trPr>
          <w:trHeight w:val="227"/>
        </w:trPr>
        <w:tc>
          <w:tcPr>
            <w:tcW w:w="4068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  <w:tc>
          <w:tcPr>
            <w:tcW w:w="4860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</w:tr>
      <w:tr w:rsidR="005131C1">
        <w:trPr>
          <w:trHeight w:val="227"/>
        </w:trPr>
        <w:tc>
          <w:tcPr>
            <w:tcW w:w="4068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  <w:tc>
          <w:tcPr>
            <w:tcW w:w="4860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</w:tr>
      <w:tr w:rsidR="005131C1">
        <w:trPr>
          <w:trHeight w:val="227"/>
        </w:trPr>
        <w:tc>
          <w:tcPr>
            <w:tcW w:w="4068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  <w:tc>
          <w:tcPr>
            <w:tcW w:w="4860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</w:tr>
      <w:tr w:rsidR="005131C1">
        <w:trPr>
          <w:trHeight w:val="227"/>
        </w:trPr>
        <w:tc>
          <w:tcPr>
            <w:tcW w:w="4068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  <w:tc>
          <w:tcPr>
            <w:tcW w:w="4860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</w:tr>
      <w:tr w:rsidR="005131C1">
        <w:trPr>
          <w:trHeight w:val="227"/>
        </w:trPr>
        <w:tc>
          <w:tcPr>
            <w:tcW w:w="4068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  <w:tc>
          <w:tcPr>
            <w:tcW w:w="4860" w:type="dxa"/>
          </w:tcPr>
          <w:p w:rsidR="005131C1" w:rsidRPr="00B96F6B" w:rsidRDefault="005131C1" w:rsidP="005B3F23">
            <w:pPr>
              <w:rPr>
                <w:rFonts w:ascii="Comic Sans MS" w:hAnsi="Comic Sans MS" w:cs="Comic Sans MS"/>
              </w:rPr>
            </w:pPr>
          </w:p>
        </w:tc>
      </w:tr>
    </w:tbl>
    <w:p w:rsidR="005131C1" w:rsidRDefault="005131C1" w:rsidP="006A5B0E">
      <w:pPr>
        <w:rPr>
          <w:rFonts w:ascii="Comic Sans MS" w:hAnsi="Comic Sans MS" w:cs="Comic Sans MS"/>
        </w:rPr>
      </w:pPr>
    </w:p>
    <w:p w:rsidR="005131C1" w:rsidRPr="006A5B0E" w:rsidRDefault="005131C1" w:rsidP="006A5B0E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4- Aşağıdaki evin ayrıt ve yüzlerini istediğiniz renge boyayınız.</w:t>
      </w:r>
    </w:p>
    <w:p w:rsidR="005131C1" w:rsidRDefault="005131C1" w:rsidP="006A5B0E">
      <w:pPr>
        <w:rPr>
          <w:rFonts w:ascii="Comic Sans MS" w:hAnsi="Comic Sans MS" w:cs="Comic Sans MS"/>
        </w:rPr>
      </w:pPr>
      <w:r>
        <w:rPr>
          <w:noProof/>
        </w:rPr>
        <w:pict>
          <v:shape id="Resim 14" o:spid="_x0000_s1036" type="#_x0000_t75" style="position:absolute;margin-left:0;margin-top:9.3pt;width:228pt;height:165pt;z-index:251661312;visibility:visible">
            <v:imagedata r:id="rId12" o:title=""/>
          </v:shape>
        </w:pict>
      </w:r>
    </w:p>
    <w:p w:rsidR="005131C1" w:rsidRDefault="005131C1" w:rsidP="006A5B0E">
      <w:pPr>
        <w:tabs>
          <w:tab w:val="left" w:pos="375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</w:r>
    </w:p>
    <w:p w:rsidR="005131C1" w:rsidRPr="00844650" w:rsidRDefault="005131C1" w:rsidP="00844650">
      <w:pPr>
        <w:rPr>
          <w:rFonts w:ascii="Comic Sans MS" w:hAnsi="Comic Sans MS" w:cs="Comic Sans MS"/>
        </w:rPr>
      </w:pPr>
    </w:p>
    <w:p w:rsidR="005131C1" w:rsidRDefault="005131C1" w:rsidP="00844650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</w:t>
      </w:r>
    </w:p>
    <w:p w:rsidR="005131C1" w:rsidRPr="00844650" w:rsidRDefault="005131C1" w:rsidP="00844650">
      <w:pPr>
        <w:rPr>
          <w:rFonts w:ascii="Comic Sans MS" w:hAnsi="Comic Sans MS" w:cs="Comic Sans MS"/>
        </w:rPr>
      </w:pPr>
    </w:p>
    <w:p w:rsidR="005131C1" w:rsidRPr="00844650" w:rsidRDefault="005131C1" w:rsidP="00844650">
      <w:pPr>
        <w:rPr>
          <w:rFonts w:ascii="Comic Sans MS" w:hAnsi="Comic Sans MS" w:cs="Comic Sans MS"/>
        </w:rPr>
      </w:pPr>
    </w:p>
    <w:p w:rsidR="005131C1" w:rsidRPr="00844650" w:rsidRDefault="005131C1" w:rsidP="00844650">
      <w:pPr>
        <w:rPr>
          <w:rFonts w:ascii="Comic Sans MS" w:hAnsi="Comic Sans MS" w:cs="Comic Sans MS"/>
        </w:rPr>
      </w:pP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7" type="#_x0000_t96" style="position:absolute;margin-left:252pt;margin-top:8pt;width:54pt;height:54pt;z-index:251664384" strokeweight="1.25pt"/>
        </w:pict>
      </w:r>
      <w:r>
        <w:rPr>
          <w:noProof/>
        </w:rPr>
        <w:pict>
          <v:shape id="_x0000_s1038" type="#_x0000_t96" style="position:absolute;margin-left:6in;margin-top:8pt;width:54pt;height:54pt;z-index:251662336" adj="15510" strokeweight="1.25pt"/>
        </w:pict>
      </w:r>
      <w:r>
        <w:rPr>
          <w:noProof/>
        </w:rPr>
        <w:pict>
          <v:shape id="_x0000_s1039" type="#_x0000_t96" style="position:absolute;margin-left:342pt;margin-top:8pt;width:54pt;height:54pt;z-index:251663360" adj="16620" strokeweight="1.25pt"/>
        </w:pict>
      </w:r>
    </w:p>
    <w:p w:rsidR="005131C1" w:rsidRPr="00844650" w:rsidRDefault="005131C1" w:rsidP="00844650">
      <w:pPr>
        <w:rPr>
          <w:rFonts w:ascii="Comic Sans MS" w:hAnsi="Comic Sans MS" w:cs="Comic Sans MS"/>
        </w:rPr>
      </w:pPr>
    </w:p>
    <w:p w:rsidR="005131C1" w:rsidRPr="00844650" w:rsidRDefault="005131C1" w:rsidP="00844650">
      <w:pPr>
        <w:rPr>
          <w:rFonts w:ascii="Comic Sans MS" w:hAnsi="Comic Sans MS" w:cs="Comic Sans MS"/>
        </w:rPr>
      </w:pPr>
    </w:p>
    <w:p w:rsidR="005131C1" w:rsidRDefault="005131C1" w:rsidP="00844650">
      <w:pPr>
        <w:rPr>
          <w:rFonts w:ascii="Comic Sans MS" w:hAnsi="Comic Sans MS" w:cs="Comic Sans MS"/>
        </w:rPr>
      </w:pPr>
    </w:p>
    <w:p w:rsidR="005131C1" w:rsidRDefault="005131C1" w:rsidP="005B3F23">
      <w:pPr>
        <w:tabs>
          <w:tab w:val="center" w:pos="5220"/>
          <w:tab w:val="left" w:pos="9120"/>
        </w:tabs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  <w:t xml:space="preserve">                                                                 Çok iyisin         Dikkatli ol!         Çalışmalısın</w:t>
      </w:r>
    </w:p>
    <w:p w:rsidR="005131C1" w:rsidRPr="00844650" w:rsidRDefault="005131C1" w:rsidP="00844650">
      <w:pPr>
        <w:jc w:val="center"/>
        <w:rPr>
          <w:rFonts w:ascii="Comic Sans MS" w:hAnsi="Comic Sans MS" w:cs="Comic Sans MS"/>
        </w:rPr>
      </w:pPr>
    </w:p>
    <w:sectPr w:rsidR="005131C1" w:rsidRPr="00844650" w:rsidSect="0019556A">
      <w:pgSz w:w="11906" w:h="16838"/>
      <w:pgMar w:top="539" w:right="746" w:bottom="36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556A"/>
    <w:rsid w:val="0019556A"/>
    <w:rsid w:val="001D7697"/>
    <w:rsid w:val="00255F50"/>
    <w:rsid w:val="003174AB"/>
    <w:rsid w:val="005131C1"/>
    <w:rsid w:val="005B3F23"/>
    <w:rsid w:val="006A5B0E"/>
    <w:rsid w:val="00844650"/>
    <w:rsid w:val="00B96F6B"/>
    <w:rsid w:val="00CA7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4A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A5B0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74C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CA74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2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img.tfd.com/wn/B7/6C9BF-triangular-prism.gif" TargetMode="External"/><Relationship Id="rId11" Type="http://schemas.openxmlformats.org/officeDocument/2006/relationships/image" Target="http://2.bp.blogspot.com/_EMjy3lCDOeI/Seti3bnnZoI/AAAAAAAAA9Q/bUZ6G2zR6p0/s320/cube.gif" TargetMode="External"/><Relationship Id="rId5" Type="http://schemas.openxmlformats.org/officeDocument/2006/relationships/image" Target="media/image1.png"/><Relationship Id="rId10" Type="http://schemas.openxmlformats.org/officeDocument/2006/relationships/image" Target="http://2.bp.blogspot.com/_EMjy3lCDOeI/Seti3bnnZoI/AAAAAAAAA9Q/bUZ6G2zR6p0/s320/cube.gif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109</Words>
  <Characters>626</Characters>
  <Application>Microsoft Office Outlook</Application>
  <DocSecurity>0</DocSecurity>
  <Lines>0</Lines>
  <Paragraphs>0</Paragraphs>
  <ScaleCrop>false</ScaleCrop>
  <Company>F_s_M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Windows</dc:creator>
  <cp:keywords>www.sorubak.com</cp:keywords>
  <dc:description>www.sorubak.com</dc:description>
  <cp:lastModifiedBy>edanur</cp:lastModifiedBy>
  <cp:revision>3</cp:revision>
  <dcterms:created xsi:type="dcterms:W3CDTF">2012-10-04T18:15:00Z</dcterms:created>
  <dcterms:modified xsi:type="dcterms:W3CDTF">2013-09-14T21:51:00Z</dcterms:modified>
  <cp:category>www.sorubak.com</cp:category>
</cp:coreProperties>
</file>