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952" w:rsidRDefault="00896952" w:rsidP="001522CA">
      <w:pPr>
        <w:jc w:val="center"/>
        <w:rPr>
          <w:rFonts w:ascii="Comic Sans MS" w:hAnsi="Comic Sans MS" w:cs="Comic Sans MS"/>
        </w:rPr>
      </w:pPr>
      <w:r w:rsidRPr="001522CA">
        <w:rPr>
          <w:rFonts w:ascii="Comic Sans MS" w:hAnsi="Comic Sans MS" w:cs="Comic Sans MS"/>
        </w:rPr>
        <w:t>CUMHURİYET İLKOKULU 2/F SINIFI HAYAT BİLGİSİ DEĞERLENDİRME</w:t>
      </w:r>
    </w:p>
    <w:p w:rsidR="00896952" w:rsidRDefault="00896952" w:rsidP="001522CA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ADI SOYADI: </w:t>
      </w:r>
      <w:hyperlink r:id="rId5" w:history="1">
        <w:r>
          <w:rPr>
            <w:rStyle w:val="Hyperlink"/>
            <w:rFonts w:ascii="Comic Sans MS" w:hAnsi="Comic Sans MS" w:cs="Comic Sans MS"/>
            <w:sz w:val="19"/>
            <w:szCs w:val="19"/>
          </w:rPr>
          <w:t>www.sorubak.com</w:t>
        </w:r>
      </w:hyperlink>
    </w:p>
    <w:p w:rsidR="00896952" w:rsidRDefault="00896952" w:rsidP="001522CA">
      <w:pPr>
        <w:spacing w:after="0" w:line="240" w:lineRule="atLeast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A)Aşağıdaki cümleleri okuyarak doğru olanların başına “D”,yanlış olanların başına “Y” yazınız.( 20 PUAN)</w:t>
      </w:r>
    </w:p>
    <w:p w:rsidR="00896952" w:rsidRPr="00167D27" w:rsidRDefault="00896952" w:rsidP="001522CA">
      <w:pPr>
        <w:spacing w:after="0" w:line="240" w:lineRule="atLeast"/>
        <w:rPr>
          <w:rFonts w:ascii="Comic Sans MS" w:hAnsi="Comic Sans MS" w:cs="Comic Sans MS"/>
          <w:sz w:val="24"/>
          <w:szCs w:val="24"/>
        </w:rPr>
      </w:pPr>
      <w:r w:rsidRPr="00167D27">
        <w:rPr>
          <w:rFonts w:ascii="Comic Sans MS" w:hAnsi="Comic Sans MS" w:cs="Comic Sans MS"/>
          <w:sz w:val="24"/>
          <w:szCs w:val="24"/>
        </w:rPr>
        <w:t xml:space="preserve"> (    )Planlı ve disiplinli çalışmak başarıyı artırmaz.</w:t>
      </w:r>
    </w:p>
    <w:p w:rsidR="00896952" w:rsidRPr="00167D27" w:rsidRDefault="00896952" w:rsidP="001522CA">
      <w:pPr>
        <w:spacing w:after="0" w:line="240" w:lineRule="atLeast"/>
        <w:rPr>
          <w:rFonts w:ascii="Comic Sans MS" w:hAnsi="Comic Sans MS" w:cs="Comic Sans MS"/>
          <w:sz w:val="24"/>
          <w:szCs w:val="24"/>
        </w:rPr>
      </w:pPr>
      <w:r w:rsidRPr="00167D27">
        <w:rPr>
          <w:rFonts w:ascii="Comic Sans MS" w:hAnsi="Comic Sans MS" w:cs="Comic Sans MS"/>
          <w:sz w:val="24"/>
          <w:szCs w:val="24"/>
        </w:rPr>
        <w:t xml:space="preserve"> (    )Dengeli ve düzenli beslenirsek sağlıklı oluruz.</w:t>
      </w:r>
    </w:p>
    <w:p w:rsidR="00896952" w:rsidRPr="00167D27" w:rsidRDefault="00896952" w:rsidP="001522CA">
      <w:pPr>
        <w:tabs>
          <w:tab w:val="right" w:pos="11112"/>
        </w:tabs>
        <w:spacing w:after="0" w:line="240" w:lineRule="atLeast"/>
        <w:rPr>
          <w:rFonts w:ascii="Comic Sans MS" w:hAnsi="Comic Sans MS" w:cs="Comic Sans MS"/>
          <w:sz w:val="24"/>
          <w:szCs w:val="24"/>
        </w:rPr>
      </w:pPr>
      <w:r w:rsidRPr="00167D27">
        <w:rPr>
          <w:rFonts w:ascii="Comic Sans MS" w:hAnsi="Comic Sans MS" w:cs="Comic Sans MS"/>
          <w:sz w:val="24"/>
          <w:szCs w:val="24"/>
        </w:rPr>
        <w:t xml:space="preserve"> (    )Okulların açıldığı ilk hafta İlköğretim Haftası olarak kutlanır.</w:t>
      </w:r>
      <w:r w:rsidRPr="00167D27">
        <w:rPr>
          <w:rFonts w:ascii="Comic Sans MS" w:hAnsi="Comic Sans MS" w:cs="Comic Sans MS"/>
          <w:sz w:val="24"/>
          <w:szCs w:val="24"/>
        </w:rPr>
        <w:tab/>
      </w:r>
    </w:p>
    <w:p w:rsidR="00896952" w:rsidRPr="00167D27" w:rsidRDefault="00896952" w:rsidP="001522CA">
      <w:pPr>
        <w:spacing w:after="0" w:line="240" w:lineRule="atLeast"/>
        <w:rPr>
          <w:rFonts w:ascii="Comic Sans MS" w:hAnsi="Comic Sans MS" w:cs="Comic Sans MS"/>
          <w:sz w:val="24"/>
          <w:szCs w:val="24"/>
        </w:rPr>
      </w:pPr>
      <w:r w:rsidRPr="00167D27">
        <w:rPr>
          <w:rFonts w:ascii="Comic Sans MS" w:hAnsi="Comic Sans MS" w:cs="Comic Sans MS"/>
          <w:sz w:val="24"/>
          <w:szCs w:val="24"/>
        </w:rPr>
        <w:t xml:space="preserve"> (    )Okul çantamızı ders programına göre hazırlamalıyız.</w:t>
      </w:r>
    </w:p>
    <w:p w:rsidR="00896952" w:rsidRPr="00167D27" w:rsidRDefault="00896952" w:rsidP="001522CA">
      <w:pPr>
        <w:spacing w:after="0" w:line="240" w:lineRule="atLeast"/>
        <w:rPr>
          <w:rFonts w:ascii="Comic Sans MS" w:hAnsi="Comic Sans MS" w:cs="Comic Sans MS"/>
          <w:sz w:val="24"/>
          <w:szCs w:val="24"/>
        </w:rPr>
      </w:pPr>
      <w:r w:rsidRPr="00167D27">
        <w:rPr>
          <w:rFonts w:ascii="Comic Sans MS" w:hAnsi="Comic Sans MS" w:cs="Comic Sans MS"/>
          <w:sz w:val="24"/>
          <w:szCs w:val="24"/>
        </w:rPr>
        <w:t xml:space="preserve"> (    )Merdivenlerden koşarak inip çıkabiliriz.</w:t>
      </w:r>
    </w:p>
    <w:p w:rsidR="00896952" w:rsidRPr="00167D27" w:rsidRDefault="00896952" w:rsidP="00167D27">
      <w:pPr>
        <w:spacing w:after="0" w:line="264" w:lineRule="auto"/>
        <w:rPr>
          <w:rFonts w:ascii="Comic Sans MS" w:hAnsi="Comic Sans MS" w:cs="Comic Sans MS"/>
          <w:sz w:val="24"/>
          <w:szCs w:val="24"/>
        </w:rPr>
      </w:pPr>
      <w:r w:rsidRPr="00167D27">
        <w:rPr>
          <w:rFonts w:ascii="Comic Sans MS" w:hAnsi="Comic Sans MS" w:cs="Comic Sans MS"/>
          <w:sz w:val="24"/>
          <w:szCs w:val="24"/>
        </w:rPr>
        <w:t xml:space="preserve"> (   ) Cumhuriyet 29 Ekim 1923 ‘te Atatürk tarafından ilan edilmiştir.</w:t>
      </w:r>
    </w:p>
    <w:p w:rsidR="00896952" w:rsidRPr="002F0714" w:rsidRDefault="00896952" w:rsidP="002F0714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2F0714">
        <w:rPr>
          <w:rFonts w:ascii="Comic Sans MS" w:hAnsi="Comic Sans MS" w:cs="Comic Sans MS"/>
          <w:sz w:val="24"/>
          <w:szCs w:val="24"/>
          <w:lang w:eastAsia="tr-TR"/>
        </w:rPr>
        <w:t>() Okulda gürültü etmek, eşyalara zarar vermek doğru bir davranıştır.</w:t>
      </w:r>
    </w:p>
    <w:p w:rsidR="00896952" w:rsidRPr="00167D27" w:rsidRDefault="00896952" w:rsidP="002F0714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2F0714">
        <w:rPr>
          <w:rFonts w:ascii="Comic Sans MS" w:hAnsi="Comic Sans MS" w:cs="Comic Sans MS"/>
          <w:sz w:val="24"/>
          <w:szCs w:val="24"/>
          <w:lang w:eastAsia="tr-TR"/>
        </w:rPr>
        <w:t>() İnsanların ilgi,yetenek ve becerileri aynıdır.</w:t>
      </w:r>
    </w:p>
    <w:p w:rsidR="00896952" w:rsidRPr="00167D27" w:rsidRDefault="00896952" w:rsidP="00167D27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sz w:val="24"/>
          <w:szCs w:val="24"/>
          <w:lang w:eastAsia="tr-TR"/>
        </w:rPr>
        <w:t xml:space="preserve"> (   </w:t>
      </w:r>
      <w:r w:rsidRPr="00167D27">
        <w:rPr>
          <w:rFonts w:ascii="Comic Sans MS" w:hAnsi="Comic Sans MS" w:cs="Comic Sans MS"/>
          <w:sz w:val="24"/>
          <w:szCs w:val="24"/>
          <w:lang w:eastAsia="tr-TR"/>
        </w:rPr>
        <w:t xml:space="preserve"> ) Sınıf başkanını öğretmen seçer.</w:t>
      </w:r>
    </w:p>
    <w:p w:rsidR="00896952" w:rsidRPr="00167D27" w:rsidRDefault="00896952" w:rsidP="00167D27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167D27">
        <w:rPr>
          <w:rFonts w:ascii="Comic Sans MS" w:hAnsi="Comic Sans MS" w:cs="Comic Sans MS"/>
          <w:sz w:val="24"/>
          <w:szCs w:val="24"/>
          <w:lang w:eastAsia="tr-TR"/>
        </w:rPr>
        <w:t>( ) Atatürk,bin sekiz yüz seksen bir yılında Selanik’te doğdu.</w:t>
      </w:r>
    </w:p>
    <w:p w:rsidR="00896952" w:rsidRPr="002F0714" w:rsidRDefault="00896952" w:rsidP="002F0714">
      <w:pPr>
        <w:spacing w:after="0" w:line="240" w:lineRule="auto"/>
        <w:rPr>
          <w:rFonts w:ascii="Century Gothic" w:hAnsi="Century Gothic" w:cs="Century Gothic"/>
          <w:sz w:val="24"/>
          <w:szCs w:val="24"/>
          <w:lang w:eastAsia="tr-TR"/>
        </w:rPr>
      </w:pPr>
    </w:p>
    <w:p w:rsidR="00896952" w:rsidRDefault="00896952" w:rsidP="002F0714">
      <w:pPr>
        <w:spacing w:after="0" w:line="240" w:lineRule="atLeast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>
        <w:rPr>
          <w:rFonts w:ascii="Comic Sans MS" w:hAnsi="Comic Sans MS" w:cs="Comic Sans MS"/>
          <w:b/>
          <w:bCs/>
          <w:sz w:val="28"/>
          <w:szCs w:val="28"/>
        </w:rPr>
        <w:t>Aşağıdaki noktalı yerleri,  uygun sözcüklerle tamamlayınız.( 20 PUAN)</w:t>
      </w:r>
    </w:p>
    <w:p w:rsidR="00896952" w:rsidRDefault="00896952" w:rsidP="002F0714">
      <w:pPr>
        <w:spacing w:after="0" w:line="240" w:lineRule="atLeast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Yuvarlatılmış Dikdörtgen 10" o:spid="_x0000_s1026" style="position:absolute;margin-left:438pt;margin-top:11.6pt;width:52.5pt;height:34.5pt;z-index:251660288;visibility:visible" arcsize="10923f" strokecolor="#f79646" strokeweight="2.5pt">
            <v:shadow color="#868686"/>
            <v:textbox>
              <w:txbxContent>
                <w:p w:rsidR="00896952" w:rsidRPr="00AF58D5" w:rsidRDefault="00896952" w:rsidP="00991E93">
                  <w:pPr>
                    <w:rPr>
                      <w:rFonts w:ascii="Kayra" w:hAnsi="Kayra" w:cs="Kayra"/>
                      <w:sz w:val="26"/>
                      <w:szCs w:val="26"/>
                    </w:rPr>
                  </w:pPr>
                  <w:r>
                    <w:rPr>
                      <w:rFonts w:ascii="Kayra" w:hAnsi="Kayra" w:cs="Kayra"/>
                      <w:sz w:val="26"/>
                      <w:szCs w:val="26"/>
                    </w:rPr>
                    <w:t>planlı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27" style="position:absolute;margin-left:342.75pt;margin-top:11.6pt;width:90pt;height:34.5pt;z-index:251655168;visibility:visible" arcsize="10923f" strokecolor="#f79646" strokeweight="2.5pt">
            <v:shadow color="#868686"/>
            <v:textbox>
              <w:txbxContent>
                <w:p w:rsidR="00896952" w:rsidRPr="00AF58D5" w:rsidRDefault="00896952" w:rsidP="00991E93">
                  <w:pPr>
                    <w:rPr>
                      <w:rFonts w:ascii="Kayra" w:hAnsi="Kayra" w:cs="Kayra"/>
                      <w:sz w:val="26"/>
                      <w:szCs w:val="26"/>
                    </w:rPr>
                  </w:pPr>
                  <w:r>
                    <w:rPr>
                      <w:rFonts w:ascii="Kayra" w:hAnsi="Kayra" w:cs="Kayra"/>
                      <w:sz w:val="26"/>
                      <w:szCs w:val="26"/>
                    </w:rPr>
                    <w:t>kapatmalıyız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28" style="position:absolute;margin-left:255pt;margin-top:11.6pt;width:81pt;height:34.5pt;z-index:251654144;visibility:visible" arcsize="10923f" strokecolor="#f79646" strokeweight="2.5pt">
            <v:shadow color="#868686"/>
            <v:textbox>
              <w:txbxContent>
                <w:p w:rsidR="00896952" w:rsidRPr="00AF58D5" w:rsidRDefault="00896952" w:rsidP="00991E93">
                  <w:pPr>
                    <w:rPr>
                      <w:rFonts w:ascii="Kayra" w:hAnsi="Kayra" w:cs="Kayra"/>
                      <w:sz w:val="26"/>
                      <w:szCs w:val="26"/>
                    </w:rPr>
                  </w:pPr>
                  <w:r>
                    <w:rPr>
                      <w:rFonts w:ascii="Kayra" w:hAnsi="Kayra" w:cs="Kayra"/>
                      <w:sz w:val="26"/>
                      <w:szCs w:val="26"/>
                    </w:rPr>
                    <w:t>cumhuriyet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29" style="position:absolute;margin-left:135pt;margin-top:11.6pt;width:114pt;height:34.5pt;z-index:251653120;visibility:visible" arcsize="10923f" strokecolor="#f79646" strokeweight="2.5pt">
            <v:shadow color="#868686"/>
            <v:textbox>
              <w:txbxContent>
                <w:p w:rsidR="00896952" w:rsidRPr="00AF58D5" w:rsidRDefault="00896952" w:rsidP="003105E4">
                  <w:pPr>
                    <w:rPr>
                      <w:rFonts w:ascii="Kayra" w:hAnsi="Kayra" w:cs="Kayra"/>
                      <w:sz w:val="26"/>
                      <w:szCs w:val="26"/>
                    </w:rPr>
                  </w:pPr>
                  <w:r>
                    <w:rPr>
                      <w:rFonts w:ascii="Kayra" w:hAnsi="Kayra" w:cs="Kayra"/>
                      <w:sz w:val="26"/>
                      <w:szCs w:val="26"/>
                    </w:rPr>
                    <w:t>bağımsızlığımızın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30" style="position:absolute;margin-left:-7.5pt;margin-top:11.45pt;width:132pt;height:34.5pt;z-index:251652096;visibility:visible" arcsize="10923f" strokecolor="#f79646" strokeweight="2.5pt">
            <v:shadow color="#868686"/>
            <v:textbox>
              <w:txbxContent>
                <w:p w:rsidR="00896952" w:rsidRPr="00AF58D5" w:rsidRDefault="00896952" w:rsidP="003105E4">
                  <w:pPr>
                    <w:rPr>
                      <w:rFonts w:ascii="Kayra" w:hAnsi="Kayra" w:cs="Kayra"/>
                      <w:sz w:val="26"/>
                      <w:szCs w:val="26"/>
                    </w:rPr>
                  </w:pPr>
                  <w:r>
                    <w:rPr>
                      <w:rFonts w:ascii="Kayra" w:hAnsi="Kayra" w:cs="Kayra"/>
                      <w:sz w:val="26"/>
                      <w:szCs w:val="26"/>
                    </w:rPr>
                    <w:t>dengeli beslenmek</w:t>
                  </w:r>
                </w:p>
              </w:txbxContent>
            </v:textbox>
          </v:roundrect>
        </w:pict>
      </w:r>
    </w:p>
    <w:p w:rsidR="00896952" w:rsidRDefault="00896952" w:rsidP="002F0714">
      <w:pPr>
        <w:spacing w:after="0" w:line="240" w:lineRule="atLeast"/>
        <w:rPr>
          <w:rFonts w:ascii="Comic Sans MS" w:hAnsi="Comic Sans MS" w:cs="Comic Sans MS"/>
          <w:b/>
          <w:bCs/>
          <w:sz w:val="24"/>
          <w:szCs w:val="24"/>
        </w:rPr>
      </w:pPr>
    </w:p>
    <w:p w:rsidR="00896952" w:rsidRDefault="00896952" w:rsidP="002F0714">
      <w:pPr>
        <w:spacing w:after="0" w:line="240" w:lineRule="atLeast"/>
        <w:rPr>
          <w:rFonts w:ascii="Comic Sans MS" w:hAnsi="Comic Sans MS" w:cs="Comic Sans MS"/>
          <w:b/>
          <w:bCs/>
          <w:sz w:val="24"/>
          <w:szCs w:val="24"/>
        </w:rPr>
      </w:pPr>
    </w:p>
    <w:p w:rsidR="00896952" w:rsidRDefault="00896952" w:rsidP="002F0714">
      <w:pPr>
        <w:spacing w:after="0" w:line="240" w:lineRule="atLeast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Yuvarlatılmış Dikdörtgen 9" o:spid="_x0000_s1031" style="position:absolute;margin-left:363.7pt;margin-top:2.7pt;width:74.25pt;height:34.5pt;z-index:251659264;visibility:visible" arcsize="10923f" strokecolor="#f79646" strokeweight="2.5pt">
            <v:shadow color="#868686"/>
            <v:textbox>
              <w:txbxContent>
                <w:p w:rsidR="00896952" w:rsidRPr="00AF58D5" w:rsidRDefault="00896952" w:rsidP="00991E93">
                  <w:pPr>
                    <w:rPr>
                      <w:rFonts w:ascii="Kayra" w:hAnsi="Kayra" w:cs="Kayra"/>
                      <w:sz w:val="26"/>
                      <w:szCs w:val="26"/>
                    </w:rPr>
                  </w:pPr>
                  <w:r>
                    <w:rPr>
                      <w:rFonts w:ascii="Kayra" w:hAnsi="Kayra" w:cs="Kayra"/>
                      <w:sz w:val="26"/>
                      <w:szCs w:val="26"/>
                    </w:rPr>
                    <w:t>mahalle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32" style="position:absolute;margin-left:236.25pt;margin-top:4.95pt;width:114pt;height:34.5pt;z-index:251658240;visibility:visible" arcsize="10923f" strokecolor="#f79646" strokeweight="2.5pt">
            <v:shadow color="#868686"/>
            <v:textbox>
              <w:txbxContent>
                <w:p w:rsidR="00896952" w:rsidRPr="00AF58D5" w:rsidRDefault="00896952" w:rsidP="00991E93">
                  <w:pPr>
                    <w:rPr>
                      <w:rFonts w:ascii="Kayra" w:hAnsi="Kayra" w:cs="Kayra"/>
                      <w:sz w:val="26"/>
                      <w:szCs w:val="26"/>
                    </w:rPr>
                  </w:pPr>
                  <w:r>
                    <w:rPr>
                      <w:rFonts w:ascii="Kayra" w:hAnsi="Kayra" w:cs="Kayra"/>
                      <w:sz w:val="26"/>
                      <w:szCs w:val="26"/>
                    </w:rPr>
                    <w:t>sevinç -- mutluluk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33" style="position:absolute;margin-left:90.75pt;margin-top:4.95pt;width:130.5pt;height:34.5pt;z-index:251657216;visibility:visible" arcsize="10923f" strokecolor="#f79646" strokeweight="2.5pt">
            <v:shadow color="#868686"/>
            <v:textbox>
              <w:txbxContent>
                <w:p w:rsidR="00896952" w:rsidRPr="00AF58D5" w:rsidRDefault="00896952" w:rsidP="00991E93">
                  <w:pPr>
                    <w:rPr>
                      <w:rFonts w:ascii="Kayra" w:hAnsi="Kayra" w:cs="Kayra"/>
                      <w:sz w:val="26"/>
                      <w:szCs w:val="26"/>
                    </w:rPr>
                  </w:pPr>
                  <w:r>
                    <w:rPr>
                      <w:rFonts w:ascii="Kayra" w:hAnsi="Kayra" w:cs="Kayra"/>
                      <w:sz w:val="26"/>
                      <w:szCs w:val="26"/>
                    </w:rPr>
                    <w:t>Mehmet Akif Ersoy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34" style="position:absolute;margin-left:-7.5pt;margin-top:2.7pt;width:87pt;height:34.5pt;z-index:251656192;visibility:visible" arcsize="10923f" strokecolor="#f79646" strokeweight="2.5pt">
            <v:shadow color="#868686"/>
            <v:textbox>
              <w:txbxContent>
                <w:p w:rsidR="00896952" w:rsidRPr="00AF58D5" w:rsidRDefault="00896952" w:rsidP="00991E93">
                  <w:pPr>
                    <w:rPr>
                      <w:rFonts w:ascii="Kayra" w:hAnsi="Kayra" w:cs="Kayra"/>
                      <w:sz w:val="26"/>
                      <w:szCs w:val="26"/>
                    </w:rPr>
                  </w:pPr>
                  <w:r>
                    <w:rPr>
                      <w:rFonts w:ascii="Kayra" w:hAnsi="Kayra" w:cs="Kayra"/>
                      <w:sz w:val="26"/>
                      <w:szCs w:val="26"/>
                    </w:rPr>
                    <w:t>eşsiz  -  özel</w:t>
                  </w:r>
                </w:p>
              </w:txbxContent>
            </v:textbox>
          </v:roundrect>
        </w:pict>
      </w:r>
    </w:p>
    <w:p w:rsidR="00896952" w:rsidRDefault="00896952" w:rsidP="002F0714">
      <w:pPr>
        <w:spacing w:after="0" w:line="240" w:lineRule="atLeast"/>
        <w:rPr>
          <w:rFonts w:ascii="Comic Sans MS" w:hAnsi="Comic Sans MS" w:cs="Comic Sans MS"/>
          <w:b/>
          <w:bCs/>
          <w:sz w:val="24"/>
          <w:szCs w:val="24"/>
        </w:rPr>
      </w:pPr>
    </w:p>
    <w:p w:rsidR="00896952" w:rsidRDefault="00896952" w:rsidP="00991E93">
      <w:pPr>
        <w:spacing w:after="0" w:line="240" w:lineRule="atLeast"/>
        <w:rPr>
          <w:rFonts w:ascii="Comic Sans MS" w:hAnsi="Comic Sans MS" w:cs="Comic Sans MS"/>
          <w:sz w:val="24"/>
          <w:szCs w:val="24"/>
        </w:rPr>
      </w:pPr>
    </w:p>
    <w:p w:rsidR="00896952" w:rsidRDefault="00896952" w:rsidP="00991E93">
      <w:pPr>
        <w:spacing w:after="0" w:line="240" w:lineRule="atLeast"/>
        <w:rPr>
          <w:rFonts w:ascii="Comic Sans MS" w:hAnsi="Comic Sans MS" w:cs="Comic Sans MS"/>
          <w:sz w:val="24"/>
          <w:szCs w:val="24"/>
        </w:rPr>
      </w:pPr>
    </w:p>
    <w:p w:rsidR="00896952" w:rsidRPr="00ED1779" w:rsidRDefault="00896952" w:rsidP="00ED1779">
      <w:pPr>
        <w:pStyle w:val="ListParagraph"/>
        <w:numPr>
          <w:ilvl w:val="0"/>
          <w:numId w:val="2"/>
        </w:numPr>
        <w:spacing w:after="0" w:line="240" w:lineRule="atLeast"/>
        <w:rPr>
          <w:rFonts w:ascii="Comic Sans MS" w:hAnsi="Comic Sans MS" w:cs="Comic Sans MS"/>
          <w:sz w:val="24"/>
          <w:szCs w:val="24"/>
        </w:rPr>
      </w:pPr>
      <w:r w:rsidRPr="00ED1779">
        <w:rPr>
          <w:rFonts w:ascii="Comic Sans MS" w:hAnsi="Comic Sans MS" w:cs="Comic Sans MS"/>
          <w:sz w:val="24"/>
          <w:szCs w:val="24"/>
        </w:rPr>
        <w:t>İstiklal Marşı’mızın yazarı ……………………………………………’dur.</w:t>
      </w:r>
    </w:p>
    <w:p w:rsidR="00896952" w:rsidRPr="00ED1779" w:rsidRDefault="00896952" w:rsidP="00ED1779">
      <w:pPr>
        <w:pStyle w:val="ListParagraph"/>
        <w:numPr>
          <w:ilvl w:val="0"/>
          <w:numId w:val="2"/>
        </w:numPr>
        <w:spacing w:after="0" w:line="240" w:lineRule="atLeast"/>
        <w:rPr>
          <w:rFonts w:ascii="Comic Sans MS" w:hAnsi="Comic Sans MS" w:cs="Comic Sans MS"/>
          <w:sz w:val="24"/>
          <w:szCs w:val="24"/>
        </w:rPr>
      </w:pPr>
      <w:r w:rsidRPr="00ED1779">
        <w:rPr>
          <w:rFonts w:ascii="Comic Sans MS" w:hAnsi="Comic Sans MS" w:cs="Comic Sans MS"/>
          <w:sz w:val="24"/>
          <w:szCs w:val="24"/>
        </w:rPr>
        <w:t>İşimiz bittikten sonra muslukları ve lambaları  …………………………</w:t>
      </w:r>
    </w:p>
    <w:p w:rsidR="00896952" w:rsidRPr="00ED1779" w:rsidRDefault="00896952" w:rsidP="00ED1779">
      <w:pPr>
        <w:pStyle w:val="ListParagraph"/>
        <w:numPr>
          <w:ilvl w:val="0"/>
          <w:numId w:val="2"/>
        </w:numPr>
        <w:spacing w:after="0" w:line="240" w:lineRule="atLeast"/>
        <w:rPr>
          <w:rFonts w:ascii="Comic Sans MS" w:hAnsi="Comic Sans MS" w:cs="Comic Sans MS"/>
          <w:sz w:val="24"/>
          <w:szCs w:val="24"/>
        </w:rPr>
      </w:pPr>
      <w:r w:rsidRPr="00ED1779">
        <w:rPr>
          <w:rFonts w:ascii="Comic Sans MS" w:hAnsi="Comic Sans MS" w:cs="Comic Sans MS"/>
          <w:sz w:val="24"/>
          <w:szCs w:val="24"/>
        </w:rPr>
        <w:t>29 Ekim 1923 tarihinde  ……………………….……………………………..ilan edildi.</w:t>
      </w:r>
    </w:p>
    <w:p w:rsidR="00896952" w:rsidRPr="00ED1779" w:rsidRDefault="00896952" w:rsidP="00ED1779">
      <w:pPr>
        <w:pStyle w:val="ListParagraph"/>
        <w:numPr>
          <w:ilvl w:val="0"/>
          <w:numId w:val="2"/>
        </w:numPr>
        <w:spacing w:after="0" w:line="240" w:lineRule="atLeast"/>
        <w:rPr>
          <w:rFonts w:ascii="Comic Sans MS" w:hAnsi="Comic Sans MS" w:cs="Comic Sans MS"/>
          <w:sz w:val="24"/>
          <w:szCs w:val="24"/>
        </w:rPr>
      </w:pPr>
      <w:r w:rsidRPr="00ED1779">
        <w:rPr>
          <w:rFonts w:ascii="Comic Sans MS" w:hAnsi="Comic Sans MS" w:cs="Comic Sans MS"/>
          <w:sz w:val="24"/>
          <w:szCs w:val="24"/>
        </w:rPr>
        <w:t>Atatürk’ün gittiği ilk okul   ………………………..………………Mektebidir.</w:t>
      </w:r>
    </w:p>
    <w:p w:rsidR="00896952" w:rsidRPr="00ED1779" w:rsidRDefault="00896952" w:rsidP="00ED1779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ED1779">
        <w:rPr>
          <w:rFonts w:ascii="Comic Sans MS" w:hAnsi="Comic Sans MS" w:cs="Comic Sans MS"/>
          <w:sz w:val="24"/>
          <w:szCs w:val="24"/>
          <w:lang w:eastAsia="tr-TR"/>
        </w:rPr>
        <w:t>Bayrağımız …………………. sembolüdür.</w:t>
      </w:r>
    </w:p>
    <w:p w:rsidR="00896952" w:rsidRPr="00ED1779" w:rsidRDefault="00896952" w:rsidP="00ED1779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ED1779">
        <w:rPr>
          <w:rFonts w:ascii="Comic Sans MS" w:hAnsi="Comic Sans MS" w:cs="Comic Sans MS"/>
          <w:sz w:val="24"/>
          <w:szCs w:val="24"/>
          <w:lang w:eastAsia="tr-TR"/>
        </w:rPr>
        <w:t>Her çeşit besinden yeteri kadar tüketmeye ……………………………………. denir.</w:t>
      </w:r>
    </w:p>
    <w:p w:rsidR="00896952" w:rsidRPr="00ED1779" w:rsidRDefault="00896952" w:rsidP="00ED1779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ED1779">
        <w:rPr>
          <w:rFonts w:ascii="Comic Sans MS" w:hAnsi="Comic Sans MS" w:cs="Comic Sans MS"/>
          <w:sz w:val="24"/>
          <w:szCs w:val="24"/>
          <w:lang w:eastAsia="tr-TR"/>
        </w:rPr>
        <w:t>İyi  bir  öğrenci  her  işini………………………………..yapar.</w:t>
      </w:r>
    </w:p>
    <w:p w:rsidR="00896952" w:rsidRPr="00ED1779" w:rsidRDefault="00896952" w:rsidP="00ED1779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ED1779">
        <w:rPr>
          <w:rFonts w:ascii="Comic Sans MS" w:hAnsi="Comic Sans MS" w:cs="Comic Sans MS"/>
          <w:sz w:val="24"/>
          <w:szCs w:val="24"/>
          <w:lang w:eastAsia="tr-TR"/>
        </w:rPr>
        <w:t>İstiklal Marşımız ve bayrağımız…………………………sembolüdür.</w:t>
      </w:r>
    </w:p>
    <w:p w:rsidR="00896952" w:rsidRPr="00ED1779" w:rsidRDefault="00896952" w:rsidP="00ED1779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ED1779">
        <w:rPr>
          <w:rFonts w:ascii="Comic Sans MS" w:hAnsi="Comic Sans MS" w:cs="Comic Sans MS"/>
          <w:sz w:val="24"/>
          <w:szCs w:val="24"/>
          <w:lang w:eastAsia="tr-TR"/>
        </w:rPr>
        <w:t>……………… ve …………………..hoşlandığımız duygulardır.</w:t>
      </w:r>
    </w:p>
    <w:p w:rsidR="00896952" w:rsidRPr="00ED1779" w:rsidRDefault="00896952" w:rsidP="00ED1779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ED1779">
        <w:rPr>
          <w:rFonts w:ascii="Comic Sans MS" w:hAnsi="Comic Sans MS" w:cs="Comic Sans MS"/>
          <w:sz w:val="24"/>
          <w:szCs w:val="24"/>
          <w:lang w:eastAsia="tr-TR"/>
        </w:rPr>
        <w:t>Farklılıklarımız  bizi…………….ve……………………yapar.</w:t>
      </w:r>
    </w:p>
    <w:p w:rsidR="00896952" w:rsidRPr="002F0714" w:rsidRDefault="00896952" w:rsidP="002F0714">
      <w:pPr>
        <w:spacing w:after="0" w:line="240" w:lineRule="auto"/>
        <w:ind w:left="360"/>
        <w:rPr>
          <w:rFonts w:ascii="Century Gothic" w:hAnsi="Century Gothic" w:cs="Century Gothic"/>
          <w:sz w:val="28"/>
          <w:szCs w:val="28"/>
          <w:lang w:eastAsia="tr-TR"/>
        </w:rPr>
      </w:pPr>
    </w:p>
    <w:p w:rsidR="00896952" w:rsidRDefault="00896952" w:rsidP="001522CA">
      <w:pPr>
        <w:rPr>
          <w:rFonts w:ascii="Comic Sans MS" w:hAnsi="Comic Sans MS" w:cs="Comic Sans MS"/>
        </w:rPr>
        <w:sectPr w:rsidR="00896952" w:rsidSect="001522C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96952" w:rsidRPr="00F134D5" w:rsidRDefault="00896952" w:rsidP="002F48D9">
      <w:pPr>
        <w:spacing w:after="0" w:line="288" w:lineRule="auto"/>
        <w:rPr>
          <w:rFonts w:ascii="Comic Sans MS" w:hAnsi="Comic Sans MS" w:cs="Comic Sans MS"/>
          <w:i/>
          <w:iCs/>
          <w:sz w:val="24"/>
          <w:szCs w:val="24"/>
        </w:rPr>
      </w:pPr>
      <w:r w:rsidRPr="00F134D5">
        <w:rPr>
          <w:rFonts w:ascii="Comic Sans MS" w:hAnsi="Comic Sans MS" w:cs="Comic Sans MS"/>
          <w:b/>
          <w:bCs/>
          <w:i/>
          <w:iCs/>
          <w:sz w:val="24"/>
          <w:szCs w:val="24"/>
        </w:rPr>
        <w:t>1-Aşağıdaki davranışlardan hangisi doğrudur</w:t>
      </w:r>
      <w:r w:rsidRPr="00F134D5">
        <w:rPr>
          <w:rFonts w:ascii="Comic Sans MS" w:hAnsi="Comic Sans MS" w:cs="Comic Sans MS"/>
          <w:i/>
          <w:iCs/>
          <w:sz w:val="24"/>
          <w:szCs w:val="24"/>
        </w:rPr>
        <w:t xml:space="preserve">? 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>a)İşleyeceğimiz derse ait kitapları zamanında hazır bulundurmak.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>b)Her gün derse geç kalmak.</w:t>
      </w:r>
    </w:p>
    <w:p w:rsidR="00896952" w:rsidRDefault="00896952" w:rsidP="002F48D9">
      <w:pPr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>c)Yanlışlıkla kendisine çarpan arkadaşına kızmak</w:t>
      </w:r>
    </w:p>
    <w:p w:rsidR="00896952" w:rsidRDefault="00896952" w:rsidP="002F48D9">
      <w:pPr>
        <w:rPr>
          <w:rFonts w:ascii="Comic Sans MS" w:hAnsi="Comic Sans MS" w:cs="Comic Sans MS"/>
          <w:sz w:val="24"/>
          <w:szCs w:val="24"/>
        </w:rPr>
      </w:pPr>
    </w:p>
    <w:p w:rsidR="00896952" w:rsidRPr="00F134D5" w:rsidRDefault="00896952" w:rsidP="002F48D9">
      <w:pPr>
        <w:spacing w:after="0" w:line="288" w:lineRule="auto"/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F134D5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2) Bayrağımıza niçin saygı duymalıyız? </w:t>
      </w:r>
    </w:p>
    <w:p w:rsidR="00896952" w:rsidRPr="002F48D9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2F48D9">
        <w:rPr>
          <w:rFonts w:ascii="Comic Sans MS" w:hAnsi="Comic Sans MS" w:cs="Comic Sans MS"/>
          <w:sz w:val="24"/>
          <w:szCs w:val="24"/>
          <w:lang w:eastAsia="tr-TR"/>
        </w:rPr>
        <w:t xml:space="preserve">A) Rengini beğendiğimiz için. </w:t>
      </w:r>
    </w:p>
    <w:p w:rsidR="00896952" w:rsidRPr="002F48D9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2F48D9">
        <w:rPr>
          <w:rFonts w:ascii="Comic Sans MS" w:hAnsi="Comic Sans MS" w:cs="Comic Sans MS"/>
          <w:sz w:val="24"/>
          <w:szCs w:val="24"/>
          <w:lang w:eastAsia="tr-TR"/>
        </w:rPr>
        <w:t xml:space="preserve">B) Bağımsızlık (Özgürlük) sembolü olduğu için. </w:t>
      </w:r>
    </w:p>
    <w:p w:rsidR="00896952" w:rsidRPr="002F48D9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2F48D9">
        <w:rPr>
          <w:rFonts w:ascii="Comic Sans MS" w:hAnsi="Comic Sans MS" w:cs="Comic Sans MS"/>
          <w:sz w:val="24"/>
          <w:szCs w:val="24"/>
          <w:lang w:eastAsia="tr-TR"/>
        </w:rPr>
        <w:t>C) Üzerinde ay ve yıldız bulunduğu için.</w:t>
      </w:r>
    </w:p>
    <w:p w:rsidR="00896952" w:rsidRDefault="00896952" w:rsidP="002F48D9">
      <w:pPr>
        <w:rPr>
          <w:rFonts w:ascii="Comic Sans MS" w:hAnsi="Comic Sans MS" w:cs="Comic Sans MS"/>
        </w:rPr>
      </w:pPr>
    </w:p>
    <w:p w:rsidR="00896952" w:rsidRDefault="00896952" w:rsidP="002F48D9">
      <w:pPr>
        <w:rPr>
          <w:rFonts w:ascii="Comic Sans MS" w:hAnsi="Comic Sans MS" w:cs="Comic Sans MS"/>
        </w:rPr>
      </w:pPr>
    </w:p>
    <w:p w:rsidR="00896952" w:rsidRDefault="00896952" w:rsidP="002F48D9">
      <w:pPr>
        <w:rPr>
          <w:rFonts w:ascii="Comic Sans MS" w:hAnsi="Comic Sans MS" w:cs="Comic Sans MS"/>
        </w:rPr>
      </w:pPr>
    </w:p>
    <w:p w:rsidR="00896952" w:rsidRDefault="00896952" w:rsidP="002F48D9">
      <w:pPr>
        <w:spacing w:after="0" w:line="288" w:lineRule="auto"/>
        <w:rPr>
          <w:rFonts w:ascii="Comic Sans MS" w:hAnsi="Comic Sans MS" w:cs="Comic Sans MS"/>
          <w:i/>
          <w:iCs/>
          <w:sz w:val="24"/>
          <w:szCs w:val="24"/>
        </w:rPr>
      </w:pPr>
    </w:p>
    <w:p w:rsidR="00896952" w:rsidRDefault="00896952" w:rsidP="002F48D9">
      <w:pPr>
        <w:spacing w:after="0" w:line="288" w:lineRule="auto"/>
        <w:rPr>
          <w:rFonts w:ascii="Comic Sans MS" w:hAnsi="Comic Sans MS" w:cs="Comic Sans MS"/>
          <w:i/>
          <w:iCs/>
          <w:sz w:val="24"/>
          <w:szCs w:val="24"/>
        </w:rPr>
      </w:pPr>
    </w:p>
    <w:p w:rsidR="00896952" w:rsidRPr="00F134D5" w:rsidRDefault="00896952" w:rsidP="002F48D9">
      <w:pPr>
        <w:spacing w:after="0" w:line="288" w:lineRule="auto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F134D5">
        <w:rPr>
          <w:rFonts w:ascii="Comic Sans MS" w:hAnsi="Comic Sans MS" w:cs="Comic Sans MS"/>
          <w:i/>
          <w:iCs/>
          <w:sz w:val="24"/>
          <w:szCs w:val="24"/>
        </w:rPr>
        <w:t xml:space="preserve">3-  </w:t>
      </w:r>
      <w:r w:rsidRPr="00F134D5">
        <w:rPr>
          <w:rFonts w:ascii="Comic Sans MS" w:hAnsi="Comic Sans MS" w:cs="Comic Sans MS"/>
          <w:b/>
          <w:bCs/>
          <w:i/>
          <w:iCs/>
          <w:sz w:val="24"/>
          <w:szCs w:val="24"/>
        </w:rPr>
        <w:t>Cumhuriyet Bayramı’nı ……………… kutlarız.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>Cümlesinde boş bırakılan yere aşağıdakilerden hangisini getirmeliyiz?</w:t>
      </w:r>
    </w:p>
    <w:p w:rsidR="00896952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 xml:space="preserve">a) 23 Nisan’da   </w:t>
      </w:r>
    </w:p>
    <w:p w:rsidR="00896952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 xml:space="preserve"> b) 19 Mayıs’ta  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 xml:space="preserve"> c) 29 Ekim’de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</w:p>
    <w:p w:rsidR="00896952" w:rsidRPr="00F134D5" w:rsidRDefault="00896952" w:rsidP="00F134D5">
      <w:p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F134D5">
        <w:rPr>
          <w:rFonts w:ascii="Comic Sans MS" w:hAnsi="Comic Sans MS" w:cs="Comic Sans MS"/>
          <w:b/>
          <w:bCs/>
          <w:i/>
          <w:iCs/>
          <w:sz w:val="24"/>
          <w:szCs w:val="24"/>
        </w:rPr>
        <w:t>4-</w:t>
      </w:r>
      <w:r w:rsidRPr="00F134D5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Aşağıdakilerden hangisi milli bayramlarımızdan </w:t>
      </w:r>
      <w:r w:rsidRPr="00F134D5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  <w:lang w:eastAsia="tr-TR"/>
        </w:rPr>
        <w:t>değildir?</w:t>
      </w:r>
    </w:p>
    <w:p w:rsidR="00896952" w:rsidRPr="00F134D5" w:rsidRDefault="00896952" w:rsidP="00F134D5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F134D5">
        <w:rPr>
          <w:rFonts w:ascii="Comic Sans MS" w:hAnsi="Comic Sans MS" w:cs="Comic Sans MS"/>
          <w:sz w:val="24"/>
          <w:szCs w:val="24"/>
          <w:lang w:eastAsia="tr-TR"/>
        </w:rPr>
        <w:t xml:space="preserve">a)Kurban Bayramı     </w:t>
      </w:r>
    </w:p>
    <w:p w:rsidR="00896952" w:rsidRPr="00F134D5" w:rsidRDefault="00896952" w:rsidP="00F134D5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F134D5">
        <w:rPr>
          <w:rFonts w:ascii="Comic Sans MS" w:hAnsi="Comic Sans MS" w:cs="Comic Sans MS"/>
          <w:sz w:val="24"/>
          <w:szCs w:val="24"/>
          <w:lang w:eastAsia="tr-TR"/>
        </w:rPr>
        <w:t xml:space="preserve">b)Cumhuriyet Bayramı     </w:t>
      </w:r>
    </w:p>
    <w:p w:rsidR="00896952" w:rsidRPr="00F134D5" w:rsidRDefault="00896952" w:rsidP="00F134D5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F134D5">
        <w:rPr>
          <w:rFonts w:ascii="Comic Sans MS" w:hAnsi="Comic Sans MS" w:cs="Comic Sans MS"/>
          <w:sz w:val="24"/>
          <w:szCs w:val="24"/>
          <w:lang w:eastAsia="tr-TR"/>
        </w:rPr>
        <w:t>c) Ulusal Egemenlik ve Çocuk Bayramı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</w:p>
    <w:p w:rsidR="00896952" w:rsidRPr="00F134D5" w:rsidRDefault="00896952" w:rsidP="002F48D9">
      <w:pPr>
        <w:spacing w:after="0" w:line="288" w:lineRule="auto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F134D5">
        <w:rPr>
          <w:rFonts w:ascii="Comic Sans MS" w:hAnsi="Comic Sans MS" w:cs="Comic Sans MS"/>
          <w:b/>
          <w:bCs/>
          <w:i/>
          <w:iCs/>
          <w:sz w:val="24"/>
          <w:szCs w:val="24"/>
        </w:rPr>
        <w:t>5) İstiklal Marş’ımızı kim yazmıştır ?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 xml:space="preserve">A) Mustafa Kemal Atatürk 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 xml:space="preserve">B) Mehmet Akif Ersoy 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>C) Ali Rıza Efendi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</w:p>
    <w:p w:rsidR="00896952" w:rsidRPr="00ED1779" w:rsidRDefault="00896952" w:rsidP="00ED1779">
      <w:pPr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r w:rsidRPr="00F134D5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6) </w:t>
      </w:r>
      <w:r w:rsidRPr="00ED1779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Sağlıklı beslenen Deniz, aşağıdakilerden hangisini tüketiyor </w:t>
      </w:r>
    </w:p>
    <w:p w:rsidR="00896952" w:rsidRPr="00ED1779" w:rsidRDefault="00896952" w:rsidP="00ED1779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r w:rsidRPr="00ED1779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olabilir? </w:t>
      </w:r>
    </w:p>
    <w:p w:rsidR="00896952" w:rsidRPr="00ED1779" w:rsidRDefault="00896952" w:rsidP="00ED1779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ED1779">
        <w:rPr>
          <w:rFonts w:ascii="Comic Sans MS" w:hAnsi="Comic Sans MS" w:cs="Comic Sans MS"/>
          <w:sz w:val="24"/>
          <w:szCs w:val="24"/>
          <w:lang w:eastAsia="tr-TR"/>
        </w:rPr>
        <w:t>a) Hamburger, kola, cips</w:t>
      </w:r>
    </w:p>
    <w:p w:rsidR="00896952" w:rsidRPr="00ED1779" w:rsidRDefault="00896952" w:rsidP="00ED1779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ED1779">
        <w:rPr>
          <w:rFonts w:ascii="Comic Sans MS" w:hAnsi="Comic Sans MS" w:cs="Comic Sans MS"/>
          <w:sz w:val="24"/>
          <w:szCs w:val="24"/>
          <w:lang w:eastAsia="tr-TR"/>
        </w:rPr>
        <w:t>b) Çorba, tavuk, yoğurt</w:t>
      </w:r>
    </w:p>
    <w:p w:rsidR="00896952" w:rsidRPr="00ED1779" w:rsidRDefault="00896952" w:rsidP="00ED1779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ED1779">
        <w:rPr>
          <w:rFonts w:ascii="Comic Sans MS" w:hAnsi="Comic Sans MS" w:cs="Comic Sans MS"/>
          <w:sz w:val="24"/>
          <w:szCs w:val="24"/>
          <w:lang w:eastAsia="tr-TR"/>
        </w:rPr>
        <w:t>c) Çikolata, kek, dondurma</w:t>
      </w:r>
    </w:p>
    <w:p w:rsidR="00896952" w:rsidRPr="00E7714E" w:rsidRDefault="00896952" w:rsidP="00ED177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</w:p>
    <w:p w:rsidR="00896952" w:rsidRPr="00F134D5" w:rsidRDefault="00896952" w:rsidP="002F48D9">
      <w:pPr>
        <w:spacing w:after="0" w:line="288" w:lineRule="auto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F134D5">
        <w:rPr>
          <w:rFonts w:ascii="Comic Sans MS" w:hAnsi="Comic Sans MS" w:cs="Comic Sans MS"/>
          <w:b/>
          <w:bCs/>
          <w:i/>
          <w:iCs/>
          <w:sz w:val="24"/>
          <w:szCs w:val="24"/>
        </w:rPr>
        <w:t>7) Atatürk aşağıda verilen şehirlerden hangisinde doğmuştur?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a)Selanik       b)İstanbul        </w:t>
      </w:r>
      <w:r w:rsidRPr="00E7714E">
        <w:rPr>
          <w:rFonts w:ascii="Comic Sans MS" w:hAnsi="Comic Sans MS" w:cs="Comic Sans MS"/>
          <w:sz w:val="24"/>
          <w:szCs w:val="24"/>
        </w:rPr>
        <w:t xml:space="preserve"> c)Samsun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</w:p>
    <w:p w:rsidR="00896952" w:rsidRPr="00F134D5" w:rsidRDefault="00896952" w:rsidP="002F48D9">
      <w:pPr>
        <w:spacing w:after="0" w:line="288" w:lineRule="auto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F134D5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8) Atatürk’ün babasının 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adı nedir?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>A) Ali Rıza Efendi</w:t>
      </w:r>
      <w:r w:rsidRPr="00E7714E">
        <w:rPr>
          <w:rFonts w:ascii="Comic Sans MS" w:hAnsi="Comic Sans MS" w:cs="Comic Sans MS"/>
          <w:sz w:val="24"/>
          <w:szCs w:val="24"/>
        </w:rPr>
        <w:tab/>
      </w:r>
      <w:r w:rsidRPr="00E7714E">
        <w:rPr>
          <w:rFonts w:ascii="Comic Sans MS" w:hAnsi="Comic Sans MS" w:cs="Comic Sans MS"/>
          <w:sz w:val="24"/>
          <w:szCs w:val="24"/>
        </w:rPr>
        <w:tab/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>B) Şemsi Efendi</w:t>
      </w:r>
      <w:r w:rsidRPr="00E7714E">
        <w:rPr>
          <w:rFonts w:ascii="Comic Sans MS" w:hAnsi="Comic Sans MS" w:cs="Comic Sans MS"/>
          <w:sz w:val="24"/>
          <w:szCs w:val="24"/>
        </w:rPr>
        <w:tab/>
      </w:r>
      <w:r w:rsidRPr="00E7714E">
        <w:rPr>
          <w:rFonts w:ascii="Comic Sans MS" w:hAnsi="Comic Sans MS" w:cs="Comic Sans MS"/>
          <w:sz w:val="24"/>
          <w:szCs w:val="24"/>
        </w:rPr>
        <w:tab/>
      </w:r>
    </w:p>
    <w:p w:rsidR="00896952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>C) Zeki Rıza Efendi</w:t>
      </w:r>
    </w:p>
    <w:p w:rsidR="00896952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</w:p>
    <w:p w:rsidR="00896952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</w:p>
    <w:p w:rsidR="00896952" w:rsidRPr="00F134D5" w:rsidRDefault="00896952" w:rsidP="002F48D9">
      <w:pPr>
        <w:spacing w:after="0" w:line="288" w:lineRule="auto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9</w:t>
      </w:r>
      <w:r w:rsidRPr="00F134D5">
        <w:rPr>
          <w:rFonts w:ascii="Comic Sans MS" w:hAnsi="Comic Sans MS" w:cs="Comic Sans MS"/>
          <w:b/>
          <w:bCs/>
          <w:i/>
          <w:iCs/>
          <w:sz w:val="24"/>
          <w:szCs w:val="24"/>
        </w:rPr>
        <w:t>) Sınıf başkanını kim seçer?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 xml:space="preserve">A) Sınıftaki öğrenciler    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 xml:space="preserve">B) Öğretmen </w:t>
      </w:r>
    </w:p>
    <w:p w:rsidR="00896952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  <w:r w:rsidRPr="00E7714E">
        <w:rPr>
          <w:rFonts w:ascii="Comic Sans MS" w:hAnsi="Comic Sans MS" w:cs="Comic Sans MS"/>
          <w:sz w:val="24"/>
          <w:szCs w:val="24"/>
        </w:rPr>
        <w:t>C) Müdür</w:t>
      </w:r>
    </w:p>
    <w:p w:rsidR="00896952" w:rsidRPr="00E7714E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</w:p>
    <w:p w:rsidR="00896952" w:rsidRPr="00511F5C" w:rsidRDefault="00896952" w:rsidP="00511F5C">
      <w:pPr>
        <w:ind w:left="60"/>
        <w:rPr>
          <w:rFonts w:ascii="Comic Sans MS" w:hAnsi="Comic Sans MS" w:cs="Comic Sans MS"/>
          <w:sz w:val="24"/>
          <w:szCs w:val="24"/>
          <w:lang w:eastAsia="tr-TR"/>
        </w:rPr>
      </w:pPr>
      <w:r w:rsidRPr="00F134D5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10) </w:t>
      </w:r>
      <w:r w:rsidRPr="00511F5C">
        <w:rPr>
          <w:rFonts w:ascii="Comic Sans MS" w:hAnsi="Comic Sans MS" w:cs="Comic Sans MS"/>
          <w:sz w:val="24"/>
          <w:szCs w:val="24"/>
          <w:lang w:eastAsia="tr-TR"/>
        </w:rPr>
        <w:t xml:space="preserve">Dişlerimi düzenli fırçalarım  </w:t>
      </w:r>
    </w:p>
    <w:p w:rsidR="00896952" w:rsidRPr="00511F5C" w:rsidRDefault="00896952" w:rsidP="00511F5C">
      <w:pPr>
        <w:spacing w:after="0" w:line="240" w:lineRule="auto"/>
        <w:ind w:left="60"/>
        <w:rPr>
          <w:rFonts w:ascii="Comic Sans MS" w:hAnsi="Comic Sans MS" w:cs="Comic Sans MS"/>
          <w:sz w:val="24"/>
          <w:szCs w:val="24"/>
          <w:lang w:eastAsia="tr-TR"/>
        </w:rPr>
      </w:pPr>
      <w:r w:rsidRPr="00511F5C">
        <w:rPr>
          <w:rFonts w:ascii="Comic Sans MS" w:hAnsi="Comic Sans MS" w:cs="Comic Sans MS"/>
          <w:sz w:val="24"/>
          <w:szCs w:val="24"/>
          <w:lang w:eastAsia="tr-TR"/>
        </w:rPr>
        <w:t xml:space="preserve">      Banyo yaparım. </w:t>
      </w:r>
    </w:p>
    <w:p w:rsidR="00896952" w:rsidRPr="00511F5C" w:rsidRDefault="00896952" w:rsidP="00511F5C">
      <w:pPr>
        <w:spacing w:after="0" w:line="240" w:lineRule="auto"/>
        <w:ind w:left="60"/>
        <w:rPr>
          <w:rFonts w:ascii="Comic Sans MS" w:hAnsi="Comic Sans MS" w:cs="Comic Sans MS"/>
          <w:sz w:val="24"/>
          <w:szCs w:val="24"/>
          <w:lang w:eastAsia="tr-TR"/>
        </w:rPr>
      </w:pPr>
      <w:r w:rsidRPr="00511F5C">
        <w:rPr>
          <w:rFonts w:ascii="Comic Sans MS" w:hAnsi="Comic Sans MS" w:cs="Comic Sans MS"/>
          <w:sz w:val="24"/>
          <w:szCs w:val="24"/>
          <w:lang w:eastAsia="tr-TR"/>
        </w:rPr>
        <w:t xml:space="preserve">      El ve ayak tırnaklarımı keserim</w:t>
      </w:r>
    </w:p>
    <w:p w:rsidR="00896952" w:rsidRPr="00511F5C" w:rsidRDefault="00896952" w:rsidP="00511F5C">
      <w:pPr>
        <w:spacing w:after="0" w:line="240" w:lineRule="auto"/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bookmarkStart w:id="0" w:name="_GoBack"/>
      <w:r w:rsidRPr="00511F5C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Verilenler aşağıdakilerden hangisi ile ilgilidir?</w:t>
      </w:r>
    </w:p>
    <w:bookmarkEnd w:id="0"/>
    <w:p w:rsidR="00896952" w:rsidRPr="00511F5C" w:rsidRDefault="00896952" w:rsidP="00511F5C">
      <w:pPr>
        <w:spacing w:after="0" w:line="240" w:lineRule="auto"/>
        <w:ind w:left="420"/>
        <w:rPr>
          <w:rFonts w:ascii="Comic Sans MS" w:hAnsi="Comic Sans MS" w:cs="Comic Sans MS"/>
          <w:sz w:val="24"/>
          <w:szCs w:val="24"/>
          <w:lang w:eastAsia="tr-TR"/>
        </w:rPr>
      </w:pPr>
      <w:r w:rsidRPr="00511F5C">
        <w:rPr>
          <w:rFonts w:ascii="Comic Sans MS" w:hAnsi="Comic Sans MS" w:cs="Comic Sans MS"/>
          <w:sz w:val="24"/>
          <w:szCs w:val="24"/>
          <w:lang w:eastAsia="tr-TR"/>
        </w:rPr>
        <w:t xml:space="preserve">A) Dengeli Beslenme      </w:t>
      </w:r>
    </w:p>
    <w:p w:rsidR="00896952" w:rsidRPr="00511F5C" w:rsidRDefault="00896952" w:rsidP="00511F5C">
      <w:pPr>
        <w:spacing w:after="0" w:line="240" w:lineRule="auto"/>
        <w:ind w:left="420"/>
        <w:rPr>
          <w:rFonts w:ascii="Comic Sans MS" w:hAnsi="Comic Sans MS" w:cs="Comic Sans MS"/>
          <w:sz w:val="24"/>
          <w:szCs w:val="24"/>
          <w:lang w:eastAsia="tr-TR"/>
        </w:rPr>
      </w:pPr>
      <w:r w:rsidRPr="00511F5C">
        <w:rPr>
          <w:rFonts w:ascii="Comic Sans MS" w:hAnsi="Comic Sans MS" w:cs="Comic Sans MS"/>
          <w:sz w:val="24"/>
          <w:szCs w:val="24"/>
          <w:lang w:eastAsia="tr-TR"/>
        </w:rPr>
        <w:t>B) Okula Hazırlık</w:t>
      </w:r>
    </w:p>
    <w:p w:rsidR="00896952" w:rsidRPr="00511F5C" w:rsidRDefault="00896952" w:rsidP="00511F5C">
      <w:pPr>
        <w:spacing w:after="0" w:line="240" w:lineRule="auto"/>
        <w:ind w:left="420"/>
        <w:rPr>
          <w:rFonts w:ascii="Comic Sans MS" w:hAnsi="Comic Sans MS" w:cs="Comic Sans MS"/>
          <w:sz w:val="24"/>
          <w:szCs w:val="24"/>
          <w:lang w:eastAsia="tr-TR"/>
        </w:rPr>
      </w:pPr>
      <w:r w:rsidRPr="00511F5C">
        <w:rPr>
          <w:rFonts w:ascii="Comic Sans MS" w:hAnsi="Comic Sans MS" w:cs="Comic Sans MS"/>
          <w:sz w:val="24"/>
          <w:szCs w:val="24"/>
          <w:lang w:eastAsia="tr-TR"/>
        </w:rPr>
        <w:t xml:space="preserve">C) Kişisel Bakım      </w:t>
      </w:r>
    </w:p>
    <w:p w:rsidR="00896952" w:rsidRDefault="00896952" w:rsidP="00511F5C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</w:p>
    <w:p w:rsidR="00896952" w:rsidRDefault="00896952" w:rsidP="002F48D9">
      <w:pPr>
        <w:spacing w:after="0" w:line="288" w:lineRule="auto"/>
        <w:rPr>
          <w:rFonts w:ascii="Comic Sans MS" w:hAnsi="Comic Sans MS" w:cs="Comic Sans MS"/>
          <w:sz w:val="24"/>
          <w:szCs w:val="24"/>
        </w:rPr>
      </w:pPr>
    </w:p>
    <w:p w:rsidR="00896952" w:rsidRPr="00F134D5" w:rsidRDefault="00896952" w:rsidP="003F397D">
      <w:pPr>
        <w:spacing w:after="0" w:line="240" w:lineRule="atLeast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r w:rsidRPr="00F134D5">
        <w:rPr>
          <w:rFonts w:ascii="Comic Sans MS" w:hAnsi="Comic Sans MS" w:cs="Comic Sans MS"/>
          <w:b/>
          <w:bCs/>
          <w:sz w:val="24"/>
          <w:szCs w:val="24"/>
          <w:lang w:eastAsia="tr-TR"/>
        </w:rPr>
        <w:t>11)Aşağıdakilerden hangisi dengeli ve düzenli beslenmeye bir örnektir ?</w:t>
      </w:r>
    </w:p>
    <w:p w:rsidR="00896952" w:rsidRPr="00F134D5" w:rsidRDefault="00896952" w:rsidP="003F397D">
      <w:pPr>
        <w:spacing w:after="0" w:line="240" w:lineRule="atLeast"/>
        <w:rPr>
          <w:rFonts w:ascii="Comic Sans MS" w:hAnsi="Comic Sans MS" w:cs="Comic Sans MS"/>
          <w:sz w:val="24"/>
          <w:szCs w:val="24"/>
          <w:lang w:eastAsia="tr-TR"/>
        </w:rPr>
      </w:pPr>
      <w:r w:rsidRPr="00F134D5">
        <w:rPr>
          <w:rFonts w:ascii="Comic Sans MS" w:hAnsi="Comic Sans MS" w:cs="Comic Sans MS"/>
          <w:sz w:val="24"/>
          <w:szCs w:val="24"/>
          <w:lang w:eastAsia="tr-TR"/>
        </w:rPr>
        <w:t>A)Her besinden gerektiği kadar yemek.</w:t>
      </w:r>
    </w:p>
    <w:p w:rsidR="00896952" w:rsidRPr="00F134D5" w:rsidRDefault="00896952" w:rsidP="003F397D">
      <w:pPr>
        <w:spacing w:after="0" w:line="240" w:lineRule="atLeast"/>
        <w:rPr>
          <w:rFonts w:ascii="Comic Sans MS" w:hAnsi="Comic Sans MS" w:cs="Comic Sans MS"/>
          <w:sz w:val="24"/>
          <w:szCs w:val="24"/>
          <w:lang w:eastAsia="tr-TR"/>
        </w:rPr>
      </w:pPr>
      <w:r w:rsidRPr="00F134D5">
        <w:rPr>
          <w:rFonts w:ascii="Comic Sans MS" w:hAnsi="Comic Sans MS" w:cs="Comic Sans MS"/>
          <w:sz w:val="24"/>
          <w:szCs w:val="24"/>
          <w:lang w:eastAsia="tr-TR"/>
        </w:rPr>
        <w:t>B) Şekerli  gıdalar yemek.</w:t>
      </w:r>
    </w:p>
    <w:p w:rsidR="00896952" w:rsidRDefault="00896952" w:rsidP="003F397D">
      <w:pPr>
        <w:spacing w:after="0" w:line="288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F134D5">
        <w:rPr>
          <w:rFonts w:ascii="Comic Sans MS" w:hAnsi="Comic Sans MS" w:cs="Comic Sans MS"/>
          <w:sz w:val="24"/>
          <w:szCs w:val="24"/>
          <w:lang w:eastAsia="tr-TR"/>
        </w:rPr>
        <w:t>C) Sürekli aynı besinleri yemek.</w:t>
      </w:r>
    </w:p>
    <w:p w:rsidR="00896952" w:rsidRDefault="00896952" w:rsidP="003F397D">
      <w:pPr>
        <w:spacing w:after="0" w:line="288" w:lineRule="auto"/>
        <w:rPr>
          <w:rFonts w:ascii="Comic Sans MS" w:hAnsi="Comic Sans MS" w:cs="Comic Sans MS"/>
          <w:sz w:val="24"/>
          <w:szCs w:val="24"/>
          <w:lang w:eastAsia="tr-TR"/>
        </w:rPr>
      </w:pPr>
    </w:p>
    <w:p w:rsidR="00896952" w:rsidRPr="00F134D5" w:rsidRDefault="00896952" w:rsidP="003F397D">
      <w:pPr>
        <w:spacing w:after="0" w:line="288" w:lineRule="auto"/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</w:p>
    <w:p w:rsidR="00896952" w:rsidRDefault="00896952" w:rsidP="003F397D">
      <w:pPr>
        <w:spacing w:after="0" w:line="240" w:lineRule="auto"/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  <w:lang w:eastAsia="tr-TR"/>
        </w:rPr>
      </w:pPr>
      <w:r w:rsidRPr="00F134D5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12</w:t>
      </w:r>
      <w:r w:rsidRPr="003F397D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)Aşağıdaki öğrencilerden hangisinin söylediği doğru </w:t>
      </w:r>
      <w:r w:rsidRPr="003F397D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  <w:lang w:eastAsia="tr-TR"/>
        </w:rPr>
        <w:t>değildir?</w:t>
      </w:r>
    </w:p>
    <w:p w:rsidR="00896952" w:rsidRPr="00F134D5" w:rsidRDefault="00896952" w:rsidP="003F397D">
      <w:pPr>
        <w:spacing w:after="0" w:line="240" w:lineRule="auto"/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</w:p>
    <w:p w:rsidR="00896952" w:rsidRDefault="00896952" w:rsidP="003F397D">
      <w:pPr>
        <w:spacing w:after="0" w:line="240" w:lineRule="auto"/>
        <w:rPr>
          <w:rFonts w:ascii="Hand writing Mutlu" w:hAnsi="Hand writing Mutlu" w:cs="Hand writing Mutlu"/>
          <w:sz w:val="28"/>
          <w:szCs w:val="28"/>
          <w:lang w:eastAsia="tr-TR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6" o:spid="_x0000_s1035" type="#_x0000_t62" style="position:absolute;margin-left:50.65pt;margin-top:8pt;width:215.25pt;height:57.75pt;z-index:251661312;visibility:visible" adj="949,30082" strokecolor="#c0504d" strokeweight="2.5pt">
            <v:shadow color="#868686"/>
            <v:textbox>
              <w:txbxContent>
                <w:p w:rsidR="00896952" w:rsidRPr="00E104E5" w:rsidRDefault="00896952" w:rsidP="003F397D">
                  <w:pPr>
                    <w:rPr>
                      <w:rFonts w:ascii="Kayra" w:hAnsi="Kayra" w:cs="Kayra"/>
                      <w:sz w:val="26"/>
                      <w:szCs w:val="26"/>
                    </w:rPr>
                  </w:pPr>
                  <w:r w:rsidRPr="00E104E5">
                    <w:rPr>
                      <w:rFonts w:ascii="Kayra" w:hAnsi="Kayra" w:cs="Kayra"/>
                      <w:sz w:val="26"/>
                      <w:szCs w:val="26"/>
                    </w:rPr>
                    <w:t>Farklı olan arkadaşlarımızı aramıza alma</w:t>
                  </w:r>
                  <w:r>
                    <w:rPr>
                      <w:rFonts w:ascii="Kayra" w:hAnsi="Kayra" w:cs="Kayra"/>
                      <w:sz w:val="26"/>
                      <w:szCs w:val="26"/>
                    </w:rPr>
                    <w:t>ma</w:t>
                  </w:r>
                  <w:r w:rsidRPr="00E104E5">
                    <w:rPr>
                      <w:rFonts w:ascii="Kayra" w:hAnsi="Kayra" w:cs="Kayra"/>
                      <w:sz w:val="26"/>
                      <w:szCs w:val="26"/>
                    </w:rPr>
                    <w:t>lıyız.</w:t>
                  </w:r>
                </w:p>
              </w:txbxContent>
            </v:textbox>
          </v:shape>
        </w:pict>
      </w:r>
    </w:p>
    <w:p w:rsidR="00896952" w:rsidRDefault="00896952" w:rsidP="003F397D">
      <w:pPr>
        <w:spacing w:after="0" w:line="240" w:lineRule="auto"/>
        <w:rPr>
          <w:rFonts w:ascii="Hand writing Mutlu" w:hAnsi="Hand writing Mutlu" w:cs="Hand writing Mutlu"/>
          <w:sz w:val="28"/>
          <w:szCs w:val="28"/>
          <w:lang w:eastAsia="tr-TR"/>
        </w:rPr>
      </w:pPr>
    </w:p>
    <w:p w:rsidR="00896952" w:rsidRPr="003F397D" w:rsidRDefault="00896952" w:rsidP="003F397D">
      <w:pPr>
        <w:spacing w:after="0" w:line="240" w:lineRule="auto"/>
        <w:rPr>
          <w:rFonts w:ascii="Hand writing Mutlu" w:hAnsi="Hand writing Mutlu" w:cs="Hand writing Mutlu"/>
          <w:sz w:val="28"/>
          <w:szCs w:val="28"/>
          <w:u w:val="single"/>
          <w:lang w:eastAsia="tr-TR"/>
        </w:rPr>
      </w:pPr>
    </w:p>
    <w:p w:rsidR="00896952" w:rsidRDefault="00896952" w:rsidP="003F397D">
      <w:pPr>
        <w:spacing w:after="0" w:line="240" w:lineRule="auto"/>
        <w:rPr>
          <w:rFonts w:ascii="Kayra" w:hAnsi="Kayra" w:cs="Kayra"/>
          <w:sz w:val="26"/>
          <w:szCs w:val="26"/>
          <w:lang w:eastAsia="tr-TR"/>
        </w:rPr>
      </w:pPr>
      <w:r>
        <w:rPr>
          <w:noProof/>
          <w:lang w:eastAsia="tr-TR"/>
        </w:rPr>
        <w:pict>
          <v:shape id="Köşeleri Yuvarlanmış Dikdörtgen Belirtme Çizgisi 15" o:spid="_x0000_s1036" type="#_x0000_t62" style="position:absolute;margin-left:68.65pt;margin-top:35.45pt;width:189.75pt;height:54pt;z-index:251662336;visibility:visible" adj="-903,29790" strokecolor="#4f81bd" strokeweight="2.5pt">
            <v:shadow color="#868686"/>
            <v:textbox>
              <w:txbxContent>
                <w:p w:rsidR="00896952" w:rsidRPr="00E104E5" w:rsidRDefault="00896952" w:rsidP="003F397D">
                  <w:pPr>
                    <w:rPr>
                      <w:rFonts w:ascii="Kayra" w:hAnsi="Kayra" w:cs="Kayra"/>
                      <w:sz w:val="26"/>
                      <w:szCs w:val="26"/>
                    </w:rPr>
                  </w:pPr>
                  <w:r>
                    <w:rPr>
                      <w:rFonts w:ascii="Kayra" w:hAnsi="Kayra" w:cs="Kayra"/>
                      <w:sz w:val="26"/>
                      <w:szCs w:val="26"/>
                    </w:rPr>
                    <w:t>Farklılıklar toplumu zenginleştirir.</w:t>
                  </w:r>
                </w:p>
              </w:txbxContent>
            </v:textbox>
          </v:shape>
        </w:pict>
      </w:r>
      <w:r w:rsidRPr="003F397D">
        <w:rPr>
          <w:rFonts w:ascii="Kayra" w:hAnsi="Kayra" w:cs="Kayra"/>
          <w:sz w:val="26"/>
          <w:szCs w:val="26"/>
          <w:lang w:eastAsia="tr-TR"/>
        </w:rPr>
        <w:t>a)</w:t>
      </w:r>
      <w:r w:rsidRPr="00B84E5C">
        <w:rPr>
          <w:rFonts w:ascii="Kayra" w:hAnsi="Kayra" w:cs="Kayra"/>
          <w:noProof/>
          <w:sz w:val="26"/>
          <w:szCs w:val="2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i1025" type="#_x0000_t75" style="width:47.25pt;height:35.25pt;visibility:visible">
            <v:imagedata r:id="rId6" o:title=""/>
          </v:shape>
        </w:pict>
      </w:r>
    </w:p>
    <w:p w:rsidR="00896952" w:rsidRDefault="00896952" w:rsidP="003F397D">
      <w:pPr>
        <w:spacing w:after="0" w:line="240" w:lineRule="auto"/>
        <w:rPr>
          <w:rFonts w:ascii="Kayra" w:hAnsi="Kayra" w:cs="Kayra"/>
          <w:sz w:val="26"/>
          <w:szCs w:val="26"/>
          <w:lang w:eastAsia="tr-TR"/>
        </w:rPr>
      </w:pPr>
    </w:p>
    <w:p w:rsidR="00896952" w:rsidRDefault="00896952" w:rsidP="003F397D">
      <w:pPr>
        <w:spacing w:after="0" w:line="240" w:lineRule="auto"/>
        <w:rPr>
          <w:rFonts w:ascii="Kayra" w:hAnsi="Kayra" w:cs="Kayra"/>
          <w:sz w:val="26"/>
          <w:szCs w:val="26"/>
          <w:lang w:eastAsia="tr-TR"/>
        </w:rPr>
      </w:pPr>
    </w:p>
    <w:p w:rsidR="00896952" w:rsidRPr="003F397D" w:rsidRDefault="00896952" w:rsidP="003F397D">
      <w:pPr>
        <w:spacing w:after="0" w:line="240" w:lineRule="auto"/>
        <w:rPr>
          <w:rFonts w:ascii="Kayra" w:hAnsi="Kayra" w:cs="Kayra"/>
          <w:sz w:val="26"/>
          <w:szCs w:val="26"/>
          <w:lang w:eastAsia="tr-TR"/>
        </w:rPr>
      </w:pPr>
    </w:p>
    <w:p w:rsidR="00896952" w:rsidRDefault="00896952" w:rsidP="003F397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3F397D">
        <w:rPr>
          <w:rFonts w:ascii="Kayra" w:hAnsi="Kayra" w:cs="Kayra"/>
          <w:sz w:val="26"/>
          <w:szCs w:val="26"/>
          <w:lang w:eastAsia="tr-TR"/>
        </w:rPr>
        <w:t>b)</w:t>
      </w:r>
      <w:r w:rsidRPr="00B84E5C">
        <w:rPr>
          <w:rFonts w:ascii="Kayra" w:hAnsi="Kayra" w:cs="Kayra"/>
          <w:noProof/>
          <w:sz w:val="26"/>
          <w:szCs w:val="26"/>
          <w:lang w:eastAsia="tr-TR"/>
        </w:rPr>
        <w:pict>
          <v:shape id="Resim 12" o:spid="_x0000_i1026" type="#_x0000_t75" style="width:36.75pt;height:36.75pt;flip:x;visibility:visible">
            <v:imagedata r:id="rId7" o:title=""/>
          </v:shape>
        </w:pict>
      </w:r>
    </w:p>
    <w:p w:rsidR="00896952" w:rsidRDefault="00896952" w:rsidP="003F397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Köşeleri Yuvarlanmış Dikdörtgen Belirtme Çizgisi 14" o:spid="_x0000_s1037" type="#_x0000_t62" style="position:absolute;margin-left:83.65pt;margin-top:5.6pt;width:182.25pt;height:49.5pt;z-index:251663360;visibility:visible" adj="-4509,23817" strokecolor="#ffc000" strokeweight="2.5pt">
            <v:shadow color="#868686"/>
            <v:textbox>
              <w:txbxContent>
                <w:p w:rsidR="00896952" w:rsidRPr="00E104E5" w:rsidRDefault="00896952" w:rsidP="003F397D">
                  <w:pPr>
                    <w:rPr>
                      <w:rFonts w:ascii="Kayra" w:hAnsi="Kayra" w:cs="Kayra"/>
                      <w:sz w:val="26"/>
                      <w:szCs w:val="26"/>
                    </w:rPr>
                  </w:pPr>
                  <w:r>
                    <w:rPr>
                      <w:rFonts w:ascii="Kayra" w:hAnsi="Kayra" w:cs="Kayra"/>
                      <w:sz w:val="26"/>
                      <w:szCs w:val="26"/>
                    </w:rPr>
                    <w:t>İnsanlar, farklı konularda başarılı olabilirler.</w:t>
                  </w:r>
                </w:p>
              </w:txbxContent>
            </v:textbox>
          </v:shape>
        </w:pict>
      </w:r>
    </w:p>
    <w:p w:rsidR="00896952" w:rsidRDefault="00896952" w:rsidP="003F397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96952" w:rsidRPr="003F397D" w:rsidRDefault="00896952" w:rsidP="003F397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96952" w:rsidRPr="003F397D" w:rsidRDefault="00896952" w:rsidP="003F397D">
      <w:pPr>
        <w:spacing w:after="0" w:line="240" w:lineRule="auto"/>
        <w:rPr>
          <w:rFonts w:ascii="Kayra" w:hAnsi="Kayra" w:cs="Kayra"/>
          <w:sz w:val="26"/>
          <w:szCs w:val="26"/>
          <w:lang w:eastAsia="tr-TR"/>
        </w:rPr>
      </w:pPr>
      <w:r w:rsidRPr="003F397D">
        <w:rPr>
          <w:rFonts w:ascii="Kayra" w:hAnsi="Kayra" w:cs="Kayra"/>
          <w:sz w:val="26"/>
          <w:szCs w:val="26"/>
          <w:lang w:eastAsia="tr-TR"/>
        </w:rPr>
        <w:t>c)</w:t>
      </w:r>
      <w:r w:rsidRPr="00B84E5C">
        <w:rPr>
          <w:rFonts w:ascii="Kayra" w:hAnsi="Kayra" w:cs="Kayra"/>
          <w:noProof/>
          <w:sz w:val="26"/>
          <w:szCs w:val="26"/>
          <w:lang w:eastAsia="tr-TR"/>
        </w:rPr>
        <w:pict>
          <v:shape id="Resim 11" o:spid="_x0000_i1027" type="#_x0000_t75" style="width:36pt;height:36.75pt;visibility:visible">
            <v:imagedata r:id="rId8" o:title=""/>
          </v:shape>
        </w:pict>
      </w:r>
    </w:p>
    <w:p w:rsidR="00896952" w:rsidRDefault="00896952" w:rsidP="002F48D9">
      <w:pPr>
        <w:rPr>
          <w:rFonts w:ascii="Comic Sans MS" w:hAnsi="Comic Sans MS" w:cs="Comic Sans MS"/>
        </w:rPr>
      </w:pPr>
    </w:p>
    <w:p w:rsidR="00896952" w:rsidRDefault="00896952" w:rsidP="002F48D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BAŞARILAR</w:t>
      </w:r>
    </w:p>
    <w:p w:rsidR="00896952" w:rsidRPr="001522CA" w:rsidRDefault="00896952" w:rsidP="002F48D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TÜLİN MALAKLI</w:t>
      </w:r>
    </w:p>
    <w:sectPr w:rsidR="00896952" w:rsidRPr="001522CA" w:rsidSect="002F48D9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31FA9"/>
    <w:multiLevelType w:val="hybridMultilevel"/>
    <w:tmpl w:val="87C068F4"/>
    <w:lvl w:ilvl="0" w:tplc="041F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58D401D6"/>
    <w:multiLevelType w:val="hybridMultilevel"/>
    <w:tmpl w:val="60B8F008"/>
    <w:lvl w:ilvl="0" w:tplc="25E0667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579"/>
    <w:rsid w:val="001522CA"/>
    <w:rsid w:val="00167D27"/>
    <w:rsid w:val="002F0714"/>
    <w:rsid w:val="002F48D9"/>
    <w:rsid w:val="003105E4"/>
    <w:rsid w:val="0038739C"/>
    <w:rsid w:val="003D48D3"/>
    <w:rsid w:val="003F397D"/>
    <w:rsid w:val="004B01C0"/>
    <w:rsid w:val="00511F5C"/>
    <w:rsid w:val="0078710B"/>
    <w:rsid w:val="0081352B"/>
    <w:rsid w:val="00896952"/>
    <w:rsid w:val="008E30DA"/>
    <w:rsid w:val="00913579"/>
    <w:rsid w:val="00991E93"/>
    <w:rsid w:val="00AF58D5"/>
    <w:rsid w:val="00B84E5C"/>
    <w:rsid w:val="00E104E5"/>
    <w:rsid w:val="00E7714E"/>
    <w:rsid w:val="00ED1779"/>
    <w:rsid w:val="00F13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1C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F3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39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D1779"/>
    <w:pPr>
      <w:ind w:left="720"/>
    </w:pPr>
  </w:style>
  <w:style w:type="character" w:styleId="Hyperlink">
    <w:name w:val="Hyperlink"/>
    <w:basedOn w:val="DefaultParagraphFont"/>
    <w:uiPriority w:val="99"/>
    <w:rsid w:val="003D48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59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3</Pages>
  <Words>467</Words>
  <Characters>2668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edanur</cp:lastModifiedBy>
  <cp:revision>5</cp:revision>
  <cp:lastPrinted>2013-11-07T21:27:00Z</cp:lastPrinted>
  <dcterms:created xsi:type="dcterms:W3CDTF">2013-11-07T18:26:00Z</dcterms:created>
  <dcterms:modified xsi:type="dcterms:W3CDTF">2013-11-13T19:30:00Z</dcterms:modified>
  <cp:category>www.sorubak.com</cp:category>
</cp:coreProperties>
</file>