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BBF" w:rsidRPr="00164CFB" w:rsidRDefault="00322BBF" w:rsidP="00164CFB">
      <w:pPr>
        <w:pStyle w:val="Header"/>
      </w:pPr>
      <w:r>
        <w:rPr>
          <w:b/>
          <w:bCs/>
        </w:rPr>
        <w:t>ADI SOYADI:</w:t>
      </w:r>
      <w:r w:rsidRPr="00164CFB">
        <w:t>……………………………………………………………</w:t>
      </w:r>
      <w:r>
        <w:rPr>
          <w:b/>
          <w:bCs/>
        </w:rPr>
        <w:t>DOĞRU:</w:t>
      </w:r>
      <w:r w:rsidRPr="00164CFB">
        <w:t>………..</w:t>
      </w:r>
    </w:p>
    <w:p w:rsidR="00322BBF" w:rsidRDefault="00322BBF" w:rsidP="005F62C5">
      <w:pPr>
        <w:jc w:val="center"/>
        <w:rPr>
          <w:b/>
          <w:bCs/>
        </w:rPr>
      </w:pPr>
      <w:hyperlink r:id="rId7" w:history="1">
        <w:r>
          <w:rPr>
            <w:rStyle w:val="Hyperlink"/>
            <w:rFonts w:ascii="Verdana" w:hAnsi="Verdana" w:cs="Verdana"/>
            <w:b/>
            <w:bCs/>
            <w:sz w:val="20"/>
            <w:szCs w:val="20"/>
          </w:rPr>
          <w:t>www.sorubak.com</w:t>
        </w:r>
      </w:hyperlink>
    </w:p>
    <w:p w:rsidR="00322BBF" w:rsidRPr="00164CFB" w:rsidRDefault="00322BBF" w:rsidP="005F62C5">
      <w:pPr>
        <w:jc w:val="center"/>
        <w:rPr>
          <w:b/>
          <w:bCs/>
          <w:sz w:val="28"/>
          <w:szCs w:val="28"/>
        </w:rPr>
      </w:pPr>
      <w:r w:rsidRPr="00164CFB">
        <w:rPr>
          <w:b/>
          <w:bCs/>
          <w:sz w:val="28"/>
          <w:szCs w:val="28"/>
        </w:rPr>
        <w:t>HAYAT BİLGİSİ</w:t>
      </w:r>
    </w:p>
    <w:p w:rsidR="00322BBF" w:rsidRPr="00773461" w:rsidRDefault="00322BBF" w:rsidP="005F62C5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 xml:space="preserve">   Uyandığımızda ilk önce aşağıdakilerden hangisini yaparız?</w:t>
      </w:r>
    </w:p>
    <w:p w:rsidR="00322BBF" w:rsidRPr="00773461" w:rsidRDefault="00322BBF" w:rsidP="005F62C5">
      <w:pPr>
        <w:ind w:left="360"/>
        <w:rPr>
          <w:rFonts w:ascii="Arial" w:hAnsi="Arial" w:cs="Arial"/>
          <w:sz w:val="28"/>
          <w:szCs w:val="28"/>
        </w:rPr>
      </w:pPr>
      <w:r>
        <w:rPr>
          <w:noProof/>
        </w:rPr>
        <w:pict>
          <v:group id="_x0000_s1026" style="position:absolute;left:0;text-align:left;margin-left:2.55pt;margin-top:.15pt;width:495pt;height:702pt;z-index:251658240" coordorigin="1417,2339" coordsize="9900,14040">
            <v:group id="_x0000_s1027" style="position:absolute;left:2137;top:2339;width:9000;height:13185" coordorigin="2137,2339" coordsize="9000,13185">
              <v:group id="_x0000_s1028" style="position:absolute;left:2137;top:2339;width:8700;height:10285" coordorigin="2137,2339" coordsize="8700,10285">
                <v:group id="_x0000_s1029" style="position:absolute;left:2137;top:2339;width:8427;height:6963" coordorigin="2137,2339" coordsize="8427,6963">
                  <v:group id="_x0000_s1030" style="position:absolute;left:2497;top:7494;width:7611;height:1808" coordorigin="2497,7429" coordsize="7611,180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1" type="#_x0000_t75" style="position:absolute;left:4837;top:7504;width:2033;height:1626">
                      <v:imagedata r:id="rId8" o:title=""/>
                    </v:shape>
                    <v:shape id="_x0000_s1032" type="#_x0000_t75" style="position:absolute;left:2497;top:7429;width:731;height:1808">
                      <v:imagedata r:id="rId9" o:title=""/>
                    </v:shape>
                    <v:shape id="_x0000_s1033" type="#_x0000_t75" style="position:absolute;left:8944;top:7609;width:1164;height:1425">
                      <v:imagedata r:id="rId10" o:title=""/>
                    </v:shape>
                  </v:group>
                  <v:group id="_x0000_s1034" style="position:absolute;left:2137;top:2339;width:8427;height:4330" coordorigin="2137,2339" coordsize="8427,4330">
                    <v:group id="_x0000_s1035" style="position:absolute;left:2137;top:2339;width:8427;height:1654" coordorigin="2137,2339" coordsize="8427,1654">
                      <v:shape id="_x0000_s1036" type="#_x0000_t75" style="position:absolute;left:5917;top:2424;width:1793;height:1569">
                        <v:imagedata r:id="rId11" o:title=""/>
                      </v:shape>
                      <v:shape id="_x0000_s1037" type="#_x0000_t75" style="position:absolute;left:9157;top:2339;width:1407;height:1620" stroked="t" strokecolor="#396" strokeweight="1.75pt">
                        <v:imagedata r:id="rId12" o:title=""/>
                      </v:shape>
                      <v:shape id="_x0000_s1038" type="#_x0000_t75" style="position:absolute;left:2137;top:2424;width:2167;height:1421">
                        <v:imagedata r:id="rId13" o:title=""/>
                      </v:shape>
                    </v:group>
                    <v:group id="_x0000_s1039" style="position:absolute;left:2677;top:5184;width:7740;height:1485" coordorigin="2677,4909" coordsize="7740,1485">
                      <v:shape id="_x0000_s1040" type="#_x0000_t75" style="position:absolute;left:9044;top:5089;width:1373;height:1284">
                        <v:imagedata r:id="rId14" o:title=""/>
                      </v:shape>
                      <v:shape id="_x0000_s1041" type="#_x0000_t75" style="position:absolute;left:6637;top:4909;width:938;height:1485">
                        <v:imagedata r:id="rId15" o:title=""/>
                      </v:shape>
                      <v:shape id="_x0000_s1042" type="#_x0000_t75" style="position:absolute;left:2677;top:5089;width:2168;height:1249">
                        <v:imagedata r:id="rId16" o:title=""/>
                      </v:shape>
                    </v:group>
                  </v:group>
                </v:group>
                <v:group id="_x0000_s1043" style="position:absolute;left:2497;top:10764;width:8340;height:1860" coordorigin="2497,10489" coordsize="8340,1860">
                  <v:shape id="_x0000_s1044" type="#_x0000_t75" style="position:absolute;left:2497;top:11029;width:1643;height:1080">
                    <v:imagedata r:id="rId17" o:title=""/>
                  </v:shape>
                  <v:shape id="_x0000_s1045" type="#_x0000_t75" style="position:absolute;left:5737;top:10849;width:1493;height:1465">
                    <v:imagedata r:id="rId18" o:title=""/>
                  </v:shape>
                  <v:shape id="_x0000_s1046" type="#_x0000_t75" style="position:absolute;left:8977;top:10489;width:1860;height:1860">
                    <v:imagedata r:id="rId19" o:title=""/>
                  </v:shape>
                </v:group>
              </v:group>
              <v:group id="_x0000_s1047" style="position:absolute;left:2497;top:13724;width:8640;height:1800" coordorigin="2497,13449" coordsize="8640,1800">
                <v:shape id="_x0000_s1048" type="#_x0000_t75" style="position:absolute;left:5557;top:13479;width:2340;height:1770">
                  <v:imagedata r:id="rId20" o:title=""/>
                </v:shape>
                <v:shape id="_x0000_s1049" type="#_x0000_t75" style="position:absolute;left:2497;top:13449;width:2160;height:1636">
                  <v:imagedata r:id="rId21" o:title=""/>
                </v:shape>
                <v:shape id="_x0000_s1050" type="#_x0000_t75" style="position:absolute;left:8977;top:13486;width:2160;height:1695">
                  <v:imagedata r:id="rId22" o:title=""/>
                </v:shape>
              </v:group>
            </v:group>
            <v:group id="_x0000_s1051" style="position:absolute;left:1417;top:15897;width:9900;height:482" coordorigin="1417,15656" coordsize="9900,482">
              <v:line id="_x0000_s1052" style="position:absolute" from="1417,15959" to="11317,15959" strokecolor="#f9c" strokeweight="1.75pt"/>
              <v:rect id="_x0000_s1053" style="position:absolute;left:8797;top:15656;width:2520;height:482" strokecolor="#ff79bc" strokeweight="1.5pt">
                <v:shadow on="t" offset=",3pt" offset2=",2pt"/>
                <v:textbox style="mso-next-textbox:#_x0000_s1053">
                  <w:txbxContent>
                    <w:p w:rsidR="00322BBF" w:rsidRDefault="00322BBF" w:rsidP="005F62C5">
                      <w:pPr>
                        <w:jc w:val="center"/>
                      </w:pPr>
                      <w:r>
                        <w:t>Arka sayfaya geçiniz.</w:t>
                      </w:r>
                    </w:p>
                  </w:txbxContent>
                </v:textbox>
              </v:rect>
            </v:group>
          </v:group>
        </w:pict>
      </w:r>
    </w:p>
    <w:p w:rsidR="00322BBF" w:rsidRPr="00773461" w:rsidRDefault="00322BBF" w:rsidP="005F62C5">
      <w:pPr>
        <w:ind w:left="360"/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ind w:left="360"/>
        <w:rPr>
          <w:rFonts w:ascii="Arial" w:hAnsi="Arial" w:cs="Arial"/>
          <w:b/>
          <w:bCs/>
          <w:sz w:val="28"/>
          <w:szCs w:val="28"/>
        </w:rPr>
      </w:pPr>
      <w:r w:rsidRPr="00773461">
        <w:rPr>
          <w:rFonts w:ascii="Arial" w:hAnsi="Arial" w:cs="Arial"/>
          <w:b/>
          <w:bCs/>
          <w:sz w:val="28"/>
          <w:szCs w:val="28"/>
        </w:rPr>
        <w:t>A)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B)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>C)</w:t>
      </w:r>
    </w:p>
    <w:p w:rsidR="00322BBF" w:rsidRPr="00773461" w:rsidRDefault="00322BBF" w:rsidP="005F62C5">
      <w:pPr>
        <w:ind w:left="360"/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ind w:left="360"/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ind w:left="360"/>
        <w:rPr>
          <w:rFonts w:ascii="Arial" w:hAnsi="Arial" w:cs="Arial"/>
          <w:sz w:val="28"/>
          <w:szCs w:val="28"/>
        </w:rPr>
      </w:pPr>
    </w:p>
    <w:p w:rsidR="00322BBF" w:rsidRPr="00773461" w:rsidRDefault="00322BBF" w:rsidP="00164CFB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 xml:space="preserve">Aşağıdakilerden hangisi ders araç - gereci </w:t>
      </w:r>
      <w:r w:rsidRPr="00773461">
        <w:rPr>
          <w:rFonts w:ascii="Arial" w:hAnsi="Arial" w:cs="Arial"/>
          <w:b/>
          <w:bCs/>
          <w:color w:val="FF6600"/>
          <w:sz w:val="28"/>
          <w:szCs w:val="28"/>
          <w:u w:val="single"/>
        </w:rPr>
        <w:t>değildir?</w:t>
      </w: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ind w:left="360"/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ind w:left="360"/>
        <w:rPr>
          <w:rFonts w:ascii="Arial" w:hAnsi="Arial" w:cs="Arial"/>
          <w:b/>
          <w:bCs/>
          <w:sz w:val="28"/>
          <w:szCs w:val="28"/>
        </w:rPr>
      </w:pPr>
      <w:r w:rsidRPr="00773461">
        <w:rPr>
          <w:rFonts w:ascii="Arial" w:hAnsi="Arial" w:cs="Arial"/>
          <w:b/>
          <w:bCs/>
          <w:sz w:val="28"/>
          <w:szCs w:val="28"/>
        </w:rPr>
        <w:t>A)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          </w:t>
      </w:r>
      <w:r w:rsidRPr="00773461">
        <w:rPr>
          <w:rFonts w:ascii="Arial" w:hAnsi="Arial" w:cs="Arial"/>
          <w:b/>
          <w:bCs/>
          <w:sz w:val="28"/>
          <w:szCs w:val="28"/>
        </w:rPr>
        <w:tab/>
        <w:t>B)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   C)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>Hangi seçenekte fiziksel özellikten bahsedilmiştir?</w:t>
      </w: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  <w:r w:rsidRPr="00773461"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  <w:r w:rsidRPr="00773461">
        <w:rPr>
          <w:rFonts w:ascii="Arial" w:hAnsi="Arial" w:cs="Arial"/>
          <w:b/>
          <w:bCs/>
          <w:sz w:val="28"/>
          <w:szCs w:val="28"/>
        </w:rPr>
        <w:t xml:space="preserve">  A)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            B  )         </w:t>
      </w:r>
      <w:r w:rsidRPr="00773461">
        <w:rPr>
          <w:rFonts w:ascii="Arial" w:hAnsi="Arial" w:cs="Arial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          C)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 xml:space="preserve">                                       </w:t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</w: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ab/>
      </w: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 xml:space="preserve">             uzun boylu</w:t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  <w:t xml:space="preserve">          hasta</w:t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</w:r>
      <w:r w:rsidRPr="00773461">
        <w:rPr>
          <w:rFonts w:ascii="Arial" w:hAnsi="Arial" w:cs="Arial"/>
          <w:sz w:val="28"/>
          <w:szCs w:val="28"/>
        </w:rPr>
        <w:tab/>
        <w:t xml:space="preserve">        sinirli</w:t>
      </w: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>Aşağıdakilerden hangisi kişisel bakım aracıdır?</w:t>
      </w:r>
    </w:p>
    <w:p w:rsidR="00322BBF" w:rsidRPr="00773461" w:rsidRDefault="00322BBF" w:rsidP="005F62C5">
      <w:pPr>
        <w:ind w:left="720"/>
        <w:rPr>
          <w:rFonts w:ascii="Arial" w:hAnsi="Arial" w:cs="Arial"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  <w:r w:rsidRPr="00773461">
        <w:rPr>
          <w:rFonts w:ascii="Arial" w:hAnsi="Arial" w:cs="Arial"/>
          <w:b/>
          <w:bCs/>
          <w:sz w:val="28"/>
          <w:szCs w:val="28"/>
        </w:rPr>
        <w:t xml:space="preserve">      A 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               B)        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 C)</w:t>
      </w: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numPr>
          <w:ilvl w:val="0"/>
          <w:numId w:val="2"/>
        </w:numPr>
        <w:tabs>
          <w:tab w:val="clear" w:pos="720"/>
          <w:tab w:val="num" w:pos="540"/>
        </w:tabs>
        <w:ind w:hanging="720"/>
        <w:rPr>
          <w:rFonts w:ascii="Arial" w:hAnsi="Arial" w:cs="Arial"/>
          <w:sz w:val="28"/>
          <w:szCs w:val="28"/>
        </w:rPr>
      </w:pPr>
      <w:r w:rsidRPr="00773461">
        <w:rPr>
          <w:rFonts w:ascii="Arial" w:hAnsi="Arial" w:cs="Arial"/>
          <w:sz w:val="28"/>
          <w:szCs w:val="28"/>
        </w:rPr>
        <w:t>Aşağıdaki öğrencilerden hangileri okul kurallarına uygun davranmıştır?</w:t>
      </w: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ind w:firstLine="360"/>
        <w:rPr>
          <w:rFonts w:ascii="Arial" w:hAnsi="Arial" w:cs="Arial"/>
          <w:b/>
          <w:bCs/>
          <w:sz w:val="32"/>
          <w:szCs w:val="32"/>
        </w:rPr>
      </w:pPr>
      <w:r w:rsidRPr="00773461">
        <w:rPr>
          <w:rFonts w:ascii="Arial" w:hAnsi="Arial" w:cs="Arial"/>
          <w:b/>
          <w:bCs/>
          <w:sz w:val="28"/>
          <w:szCs w:val="28"/>
        </w:rPr>
        <w:t xml:space="preserve"> A )</w:t>
      </w:r>
      <w:r w:rsidRPr="00773461">
        <w:rPr>
          <w:rFonts w:ascii="Arial" w:hAnsi="Arial" w:cs="Arial"/>
          <w:b/>
          <w:bCs/>
          <w:sz w:val="28"/>
          <w:szCs w:val="28"/>
        </w:rPr>
        <w:tab/>
      </w:r>
      <w:r w:rsidRPr="00773461">
        <w:rPr>
          <w:rFonts w:ascii="Arial" w:hAnsi="Arial" w:cs="Arial"/>
          <w:b/>
          <w:bCs/>
          <w:sz w:val="28"/>
          <w:szCs w:val="28"/>
        </w:rPr>
        <w:tab/>
        <w:t xml:space="preserve">                     B)</w:t>
      </w:r>
      <w:r w:rsidRPr="00773461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773461">
        <w:rPr>
          <w:rFonts w:ascii="Arial" w:hAnsi="Arial" w:cs="Arial"/>
          <w:b/>
          <w:bCs/>
          <w:sz w:val="32"/>
          <w:szCs w:val="32"/>
        </w:rPr>
        <w:tab/>
      </w:r>
      <w:r w:rsidRPr="00773461">
        <w:rPr>
          <w:rFonts w:ascii="Arial" w:hAnsi="Arial" w:cs="Arial"/>
          <w:b/>
          <w:bCs/>
          <w:sz w:val="32"/>
          <w:szCs w:val="32"/>
        </w:rPr>
        <w:tab/>
      </w:r>
      <w:r w:rsidRPr="00773461">
        <w:rPr>
          <w:rFonts w:ascii="Arial" w:hAnsi="Arial" w:cs="Arial"/>
          <w:b/>
          <w:bCs/>
          <w:sz w:val="32"/>
          <w:szCs w:val="32"/>
        </w:rPr>
        <w:tab/>
        <w:t xml:space="preserve">       C)</w:t>
      </w:r>
    </w:p>
    <w:p w:rsidR="00322BBF" w:rsidRDefault="00322BBF" w:rsidP="0059459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322BBF" w:rsidRDefault="00322BBF" w:rsidP="0059459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322BBF" w:rsidRDefault="00322BBF" w:rsidP="0059459A">
      <w:pPr>
        <w:rPr>
          <w:rFonts w:ascii="Arial" w:hAnsi="Arial" w:cs="Arial"/>
          <w:b/>
          <w:bCs/>
          <w:sz w:val="32"/>
          <w:szCs w:val="32"/>
        </w:rPr>
      </w:pPr>
    </w:p>
    <w:p w:rsidR="00322BBF" w:rsidRDefault="00322BBF" w:rsidP="0059459A">
      <w:pPr>
        <w:rPr>
          <w:rFonts w:ascii="Arial" w:hAnsi="Arial" w:cs="Arial"/>
          <w:b/>
          <w:bCs/>
          <w:sz w:val="32"/>
          <w:szCs w:val="32"/>
        </w:rPr>
      </w:pPr>
    </w:p>
    <w:p w:rsidR="00322BBF" w:rsidRDefault="00322BBF" w:rsidP="0059459A">
      <w:pPr>
        <w:rPr>
          <w:rFonts w:ascii="Arial" w:hAnsi="Arial" w:cs="Arial"/>
          <w:b/>
          <w:bCs/>
          <w:sz w:val="32"/>
          <w:szCs w:val="32"/>
        </w:rPr>
      </w:pPr>
    </w:p>
    <w:p w:rsidR="00322BBF" w:rsidRPr="00773461" w:rsidRDefault="00322BBF" w:rsidP="0059459A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W w:w="10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9"/>
        <w:gridCol w:w="5567"/>
      </w:tblGrid>
      <w:tr w:rsidR="00322BBF" w:rsidRPr="00773461">
        <w:tc>
          <w:tcPr>
            <w:tcW w:w="5349" w:type="dxa"/>
          </w:tcPr>
          <w:p w:rsidR="00322BBF" w:rsidRPr="00141548" w:rsidRDefault="00322BBF" w:rsidP="001415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TÜRKÇE</w:t>
            </w: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1. Aşağıdakilerden hangisi hece değildir?</w:t>
            </w: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A) mı               B) kg                 C) pa</w:t>
            </w: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  <w:p w:rsidR="00322BBF" w:rsidRPr="00141548" w:rsidRDefault="00322BBF" w:rsidP="0038110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2. Aşağıdaki meyvelerin hangisinin adında </w:t>
            </w:r>
            <w:r w:rsidRPr="00141548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daha fazla harf</w:t>
            </w: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vardır?</w:t>
            </w: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 xml:space="preserve">A) </w:t>
            </w:r>
            <w:r w:rsidRPr="00141548">
              <w:rPr>
                <w:rFonts w:ascii="Arial" w:hAnsi="Arial" w:cs="Arial"/>
                <w:noProof/>
                <w:sz w:val="28"/>
                <w:szCs w:val="28"/>
              </w:rPr>
              <w:pict>
                <v:shape id="Resim 7" o:spid="_x0000_i1025" type="#_x0000_t75" style="width:54pt;height:54pt;visibility:visible">
                  <v:imagedata r:id="rId23" o:title=""/>
                </v:shape>
              </w:pict>
            </w:r>
            <w:r w:rsidRPr="00141548">
              <w:rPr>
                <w:rFonts w:ascii="Arial" w:hAnsi="Arial" w:cs="Arial"/>
                <w:sz w:val="28"/>
                <w:szCs w:val="28"/>
              </w:rPr>
              <w:t xml:space="preserve">    B) </w:t>
            </w:r>
            <w:r w:rsidRPr="00141548">
              <w:rPr>
                <w:rFonts w:ascii="Arial" w:hAnsi="Arial" w:cs="Arial"/>
                <w:noProof/>
                <w:sz w:val="28"/>
                <w:szCs w:val="28"/>
              </w:rPr>
              <w:pict>
                <v:shape id="Resim 6" o:spid="_x0000_i1026" type="#_x0000_t75" style="width:54pt;height:54pt;visibility:visible">
                  <v:imagedata r:id="rId24" o:title=""/>
                </v:shape>
              </w:pict>
            </w:r>
            <w:r w:rsidRPr="00141548">
              <w:rPr>
                <w:rFonts w:ascii="Arial" w:hAnsi="Arial" w:cs="Arial"/>
                <w:sz w:val="28"/>
                <w:szCs w:val="28"/>
              </w:rPr>
              <w:t xml:space="preserve">   C)</w:t>
            </w:r>
            <w:r w:rsidRPr="00141548">
              <w:rPr>
                <w:rFonts w:ascii="Arial" w:hAnsi="Arial" w:cs="Arial"/>
                <w:noProof/>
                <w:sz w:val="28"/>
                <w:szCs w:val="28"/>
              </w:rPr>
              <w:pict>
                <v:shape id="Resim 8" o:spid="_x0000_i1027" type="#_x0000_t75" style="width:47.25pt;height:47.25pt;visibility:visible">
                  <v:imagedata r:id="rId25" o:title=""/>
                </v:shape>
              </w:pict>
            </w: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</w:p>
          <w:p w:rsidR="00322BBF" w:rsidRPr="00141548" w:rsidRDefault="00322BBF" w:rsidP="0038110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3. Aşağıdaki kelimelerden hangisi hecelerine </w:t>
            </w:r>
            <w:r w:rsidRPr="00141548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yanlış ayrılmıştır?</w:t>
            </w: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 xml:space="preserve">A) Ki-tap-lık     </w:t>
            </w: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 xml:space="preserve">B) Kal-em-lik            </w:t>
            </w: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54" type="#_x0000_t63" style="position:absolute;margin-left:63.7pt;margin-top:13.4pt;width:160.65pt;height:70.45pt;z-index:251659264" adj="-2803,17062">
                  <v:textbox style="mso-next-textbox:#_x0000_s1054">
                    <w:txbxContent>
                      <w:p w:rsidR="00322BBF" w:rsidRDefault="00322BBF" w:rsidP="00381107">
                        <w:r>
                          <w:t>Matematik dersini çok sevdiğim için zevkle çalışıyorum.</w:t>
                        </w:r>
                      </w:p>
                    </w:txbxContent>
                  </v:textbox>
                </v:shape>
              </w:pict>
            </w:r>
            <w:r w:rsidRPr="00141548">
              <w:rPr>
                <w:rFonts w:ascii="Arial" w:hAnsi="Arial" w:cs="Arial"/>
                <w:sz w:val="28"/>
                <w:szCs w:val="28"/>
              </w:rPr>
              <w:t>C) a-ğaç-lık</w:t>
            </w: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</w:p>
          <w:p w:rsidR="00322BBF" w:rsidRPr="00141548" w:rsidRDefault="00322BBF" w:rsidP="0038110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noProof/>
                <w:sz w:val="22"/>
                <w:szCs w:val="22"/>
                <w:u w:val="single"/>
              </w:rPr>
              <w:pict>
                <v:shape id="Resim 2" o:spid="_x0000_i1028" type="#_x0000_t75" style="width:1in;height:81pt;visibility:visible">
                  <v:imagedata r:id="rId26" o:title=""/>
                </v:shape>
              </w:pict>
            </w:r>
          </w:p>
          <w:p w:rsidR="00322BBF" w:rsidRPr="00141548" w:rsidRDefault="00322BBF" w:rsidP="0038110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38110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4.Yukarıdaki çocuğun söylediği cümlede kaç kelime  vardır?</w:t>
            </w: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</w:p>
          <w:p w:rsidR="00322BBF" w:rsidRPr="00141548" w:rsidRDefault="00322BBF" w:rsidP="0038110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A) 8               B) 7                C) 9</w:t>
            </w:r>
          </w:p>
          <w:p w:rsidR="00322BBF" w:rsidRPr="00141548" w:rsidRDefault="00322BBF" w:rsidP="0059459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5.</w:t>
            </w:r>
            <w:r w:rsidRPr="00141548">
              <w:rPr>
                <w:rFonts w:ascii="ComicSansMS Tur" w:hAnsi="ComicSansMS Tur" w:cs="ComicSansMS Tur"/>
                <w:b/>
                <w:bCs/>
                <w:sz w:val="28"/>
                <w:szCs w:val="28"/>
              </w:rPr>
              <w:t xml:space="preserve"> Aşağıd</w:t>
            </w:r>
            <w:r w:rsidRPr="00141548">
              <w:rPr>
                <w:rFonts w:ascii="ComicSansMS" w:hAnsi="ComicSansMS" w:cs="ComicSansMS"/>
                <w:b/>
                <w:bCs/>
                <w:sz w:val="28"/>
                <w:szCs w:val="28"/>
              </w:rPr>
              <w:t>a verilen sözcüklerin hangisinde</w:t>
            </w:r>
            <w:r w:rsidRPr="00141548">
              <w:rPr>
                <w:rFonts w:ascii="ComicSansMS Tur" w:hAnsi="ComicSansMS Tur" w:cs="ComicSansMS Tur"/>
                <w:b/>
                <w:bCs/>
                <w:sz w:val="28"/>
                <w:szCs w:val="28"/>
              </w:rPr>
              <w:t xml:space="preserve"> daha çok ses vardır?</w:t>
            </w: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141548">
              <w:rPr>
                <w:rFonts w:ascii="ComicSansMS Tur" w:hAnsi="ComicSansMS Tur" w:cs="ComicSansMS Tur"/>
                <w:sz w:val="28"/>
                <w:szCs w:val="28"/>
              </w:rPr>
              <w:t xml:space="preserve">A) armağan              </w:t>
            </w: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141548">
              <w:rPr>
                <w:rFonts w:ascii="ComicSansMS" w:hAnsi="ComicSansMS" w:cs="ComicSansMS"/>
                <w:sz w:val="28"/>
                <w:szCs w:val="28"/>
              </w:rPr>
              <w:t xml:space="preserve">B) duman                </w:t>
            </w:r>
          </w:p>
          <w:p w:rsidR="00322BBF" w:rsidRPr="00141548" w:rsidRDefault="00322BBF" w:rsidP="0014154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141548">
              <w:rPr>
                <w:rFonts w:ascii="ComicSansMS Tur" w:hAnsi="ComicSansMS Tur" w:cs="ComicSansMS Tur"/>
                <w:sz w:val="28"/>
                <w:szCs w:val="28"/>
              </w:rPr>
              <w:t>C) Farklı</w:t>
            </w:r>
          </w:p>
          <w:p w:rsidR="00322BBF" w:rsidRPr="00141548" w:rsidRDefault="00322BBF" w:rsidP="0059459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59459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59459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59459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59459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567" w:type="dxa"/>
          </w:tcPr>
          <w:p w:rsidR="00322BBF" w:rsidRPr="00141548" w:rsidRDefault="00322BBF" w:rsidP="0059459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1415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MATEMATİK</w:t>
            </w: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41548">
              <w:rPr>
                <w:rFonts w:ascii="Arial" w:hAnsi="Arial" w:cs="Arial"/>
                <w:b/>
                <w:bCs/>
                <w:sz w:val="26"/>
                <w:szCs w:val="26"/>
              </w:rPr>
              <w:t>1. ‘’29’’ sayısında kaç onluk, kaç birlik vardır?</w:t>
            </w:r>
          </w:p>
          <w:p w:rsidR="00322BBF" w:rsidRPr="00141548" w:rsidRDefault="00322BBF" w:rsidP="00DF6308">
            <w:pPr>
              <w:rPr>
                <w:rFonts w:ascii="Arial" w:hAnsi="Arial" w:cs="Arial"/>
                <w:sz w:val="26"/>
                <w:szCs w:val="26"/>
              </w:rPr>
            </w:pPr>
            <w:r w:rsidRPr="00141548">
              <w:rPr>
                <w:rFonts w:ascii="Arial" w:hAnsi="Arial" w:cs="Arial"/>
                <w:sz w:val="26"/>
                <w:szCs w:val="26"/>
              </w:rPr>
              <w:t xml:space="preserve">A) 3 onluk 9 birlik </w:t>
            </w:r>
            <w:r w:rsidRPr="00141548">
              <w:rPr>
                <w:rFonts w:ascii="Arial" w:hAnsi="Arial" w:cs="Arial"/>
                <w:sz w:val="26"/>
                <w:szCs w:val="26"/>
              </w:rPr>
              <w:tab/>
            </w:r>
            <w:r w:rsidRPr="00141548">
              <w:rPr>
                <w:rFonts w:ascii="Arial" w:hAnsi="Arial" w:cs="Arial"/>
                <w:sz w:val="26"/>
                <w:szCs w:val="26"/>
              </w:rPr>
              <w:tab/>
            </w:r>
          </w:p>
          <w:p w:rsidR="00322BBF" w:rsidRPr="00141548" w:rsidRDefault="00322BBF" w:rsidP="00DF6308">
            <w:pPr>
              <w:rPr>
                <w:rFonts w:ascii="Arial" w:hAnsi="Arial" w:cs="Arial"/>
                <w:sz w:val="26"/>
                <w:szCs w:val="26"/>
              </w:rPr>
            </w:pPr>
            <w:r w:rsidRPr="00141548">
              <w:rPr>
                <w:rFonts w:ascii="Arial" w:hAnsi="Arial" w:cs="Arial"/>
                <w:sz w:val="26"/>
                <w:szCs w:val="26"/>
              </w:rPr>
              <w:t xml:space="preserve">B) 2 onluk 9 birlik </w:t>
            </w:r>
            <w:r w:rsidRPr="00141548">
              <w:rPr>
                <w:rFonts w:ascii="Arial" w:hAnsi="Arial" w:cs="Arial"/>
                <w:sz w:val="26"/>
                <w:szCs w:val="26"/>
              </w:rPr>
              <w:tab/>
            </w:r>
            <w:r w:rsidRPr="00141548">
              <w:rPr>
                <w:rFonts w:ascii="Arial" w:hAnsi="Arial" w:cs="Arial"/>
                <w:sz w:val="26"/>
                <w:szCs w:val="26"/>
              </w:rPr>
              <w:tab/>
            </w:r>
          </w:p>
          <w:p w:rsidR="00322BBF" w:rsidRPr="00141548" w:rsidRDefault="00322BBF" w:rsidP="00DF6308">
            <w:pPr>
              <w:rPr>
                <w:rFonts w:ascii="Arial" w:hAnsi="Arial" w:cs="Arial"/>
                <w:sz w:val="26"/>
                <w:szCs w:val="26"/>
              </w:rPr>
            </w:pPr>
            <w:r w:rsidRPr="00141548">
              <w:rPr>
                <w:rFonts w:ascii="Arial" w:hAnsi="Arial" w:cs="Arial"/>
                <w:sz w:val="26"/>
                <w:szCs w:val="26"/>
              </w:rPr>
              <w:t>C) 1 onluk 9 birlik</w:t>
            </w:r>
          </w:p>
          <w:p w:rsidR="00322BBF" w:rsidRPr="00141548" w:rsidRDefault="00322BBF" w:rsidP="00DF6308">
            <w:pPr>
              <w:rPr>
                <w:rFonts w:ascii="ALFABET98" w:hAnsi="ALFABET98" w:cs="ALFABET98"/>
                <w:sz w:val="26"/>
                <w:szCs w:val="26"/>
              </w:rPr>
            </w:pP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2. ‘’ 5 onluk 8 birlikten’’ oluşan sayı kaçtır?</w:t>
            </w:r>
          </w:p>
          <w:p w:rsidR="00322BBF" w:rsidRPr="00141548" w:rsidRDefault="00322BBF" w:rsidP="00DF6308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A) 58</w:t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</w:p>
          <w:p w:rsidR="00322BBF" w:rsidRPr="00141548" w:rsidRDefault="00322BBF" w:rsidP="00DF6308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B) 59</w:t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</w:p>
          <w:p w:rsidR="00322BBF" w:rsidRPr="00141548" w:rsidRDefault="00322BBF" w:rsidP="00DF6308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C) 85</w:t>
            </w:r>
          </w:p>
          <w:p w:rsidR="00322BBF" w:rsidRPr="00141548" w:rsidRDefault="00322BBF" w:rsidP="0068221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68221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3. ‘’ 1 Deste kaç tanedir?</w:t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A) 20</w:t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 xml:space="preserve">B) 10        </w:t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C) 12</w:t>
            </w:r>
          </w:p>
          <w:p w:rsidR="00322BBF" w:rsidRPr="00141548" w:rsidRDefault="00322BBF" w:rsidP="0068221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68221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4. ‘’ 1 Düzine  kaç tanedir?</w:t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A) 12</w:t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 xml:space="preserve">B) 10        </w:t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C) 24</w:t>
            </w: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68221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5. ‘’ 45 ‘’ sayısındaki ‘’4’’ rakamının basamak değeri kaçtır?</w:t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A) 4</w:t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  <w:r w:rsidRPr="00141548">
              <w:rPr>
                <w:rFonts w:ascii="Arial" w:hAnsi="Arial" w:cs="Arial"/>
                <w:sz w:val="28"/>
                <w:szCs w:val="28"/>
              </w:rPr>
              <w:tab/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 xml:space="preserve">B) 40       </w:t>
            </w:r>
          </w:p>
          <w:p w:rsidR="00322BBF" w:rsidRPr="00141548" w:rsidRDefault="00322BBF" w:rsidP="00682217">
            <w:pPr>
              <w:rPr>
                <w:rFonts w:ascii="Arial" w:hAnsi="Arial" w:cs="Arial"/>
                <w:sz w:val="28"/>
                <w:szCs w:val="28"/>
              </w:rPr>
            </w:pPr>
            <w:r w:rsidRPr="00141548">
              <w:rPr>
                <w:rFonts w:ascii="Arial" w:hAnsi="Arial" w:cs="Arial"/>
                <w:sz w:val="28"/>
                <w:szCs w:val="28"/>
              </w:rPr>
              <w:t>C) 5</w:t>
            </w: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DF630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322BBF" w:rsidRPr="00141548" w:rsidRDefault="00322BBF" w:rsidP="001415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1548">
              <w:rPr>
                <w:rFonts w:ascii="Arial" w:hAnsi="Arial" w:cs="Arial"/>
                <w:b/>
                <w:bCs/>
                <w:sz w:val="28"/>
                <w:szCs w:val="28"/>
              </w:rPr>
              <w:t>BAŞARILAR</w:t>
            </w:r>
          </w:p>
        </w:tc>
      </w:tr>
    </w:tbl>
    <w:p w:rsidR="00322BBF" w:rsidRPr="00773461" w:rsidRDefault="00322BBF" w:rsidP="0059459A">
      <w:pPr>
        <w:rPr>
          <w:rFonts w:ascii="Arial" w:hAnsi="Arial" w:cs="Arial"/>
          <w:b/>
          <w:bCs/>
          <w:sz w:val="28"/>
          <w:szCs w:val="28"/>
        </w:rPr>
      </w:pPr>
    </w:p>
    <w:p w:rsidR="00322BBF" w:rsidRPr="00773461" w:rsidRDefault="00322BBF" w:rsidP="005F62C5">
      <w:pPr>
        <w:rPr>
          <w:rFonts w:ascii="Arial" w:hAnsi="Arial" w:cs="Arial"/>
          <w:sz w:val="28"/>
          <w:szCs w:val="28"/>
        </w:rPr>
      </w:pPr>
    </w:p>
    <w:p w:rsidR="00322BBF" w:rsidRPr="00773461" w:rsidRDefault="00322BBF">
      <w:pPr>
        <w:rPr>
          <w:rFonts w:ascii="Arial" w:hAnsi="Arial" w:cs="Arial"/>
        </w:rPr>
      </w:pPr>
    </w:p>
    <w:sectPr w:rsidR="00322BBF" w:rsidRPr="00773461" w:rsidSect="00164CFB">
      <w:headerReference w:type="default" r:id="rId27"/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BBF" w:rsidRDefault="00322BBF" w:rsidP="00456A99">
      <w:r>
        <w:separator/>
      </w:r>
    </w:p>
  </w:endnote>
  <w:endnote w:type="continuationSeparator" w:id="1">
    <w:p w:rsidR="00322BBF" w:rsidRDefault="00322BBF" w:rsidP="00456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BBF" w:rsidRDefault="00322BBF" w:rsidP="00456A99">
      <w:r>
        <w:separator/>
      </w:r>
    </w:p>
  </w:footnote>
  <w:footnote w:type="continuationSeparator" w:id="1">
    <w:p w:rsidR="00322BBF" w:rsidRDefault="00322BBF" w:rsidP="00456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BF" w:rsidRPr="00570BC0" w:rsidRDefault="00322BBF" w:rsidP="00570BC0">
    <w:pPr>
      <w:pStyle w:val="Header"/>
      <w:jc w:val="center"/>
      <w:rPr>
        <w:b/>
        <w:bCs/>
        <w:sz w:val="20"/>
        <w:szCs w:val="20"/>
      </w:rPr>
    </w:pPr>
    <w:r w:rsidRPr="00570BC0">
      <w:rPr>
        <w:b/>
        <w:bCs/>
        <w:sz w:val="20"/>
        <w:szCs w:val="20"/>
      </w:rPr>
      <w:t>J ve J  KONURALP İLKOKULU 2.SINIF KONU TARAMA TESTİ     27 EYLÜL 2013 CUMA</w:t>
    </w:r>
  </w:p>
  <w:p w:rsidR="00322BBF" w:rsidRDefault="00322BBF" w:rsidP="00570BC0">
    <w:pPr>
      <w:pStyle w:val="Header"/>
      <w:jc w:val="center"/>
      <w:rPr>
        <w:b/>
        <w:bCs/>
      </w:rPr>
    </w:pPr>
    <w:r>
      <w:rPr>
        <w:b/>
        <w:bCs/>
      </w:rPr>
      <w:t>1.TES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C99"/>
    <w:multiLevelType w:val="hybridMultilevel"/>
    <w:tmpl w:val="8544E282"/>
    <w:lvl w:ilvl="0" w:tplc="3D7E6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6788B"/>
    <w:multiLevelType w:val="hybridMultilevel"/>
    <w:tmpl w:val="6C7E8938"/>
    <w:lvl w:ilvl="0" w:tplc="98B61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32"/>
        <w:szCs w:val="3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A99"/>
    <w:rsid w:val="00044FF6"/>
    <w:rsid w:val="00141548"/>
    <w:rsid w:val="00164CFB"/>
    <w:rsid w:val="00322BBF"/>
    <w:rsid w:val="00381107"/>
    <w:rsid w:val="00384D97"/>
    <w:rsid w:val="00456A99"/>
    <w:rsid w:val="00570BC0"/>
    <w:rsid w:val="0059459A"/>
    <w:rsid w:val="005F62C5"/>
    <w:rsid w:val="00612DA1"/>
    <w:rsid w:val="006576B4"/>
    <w:rsid w:val="00682217"/>
    <w:rsid w:val="00773461"/>
    <w:rsid w:val="007853AF"/>
    <w:rsid w:val="00981EA0"/>
    <w:rsid w:val="00A91D67"/>
    <w:rsid w:val="00B17D49"/>
    <w:rsid w:val="00D42890"/>
    <w:rsid w:val="00DA591C"/>
    <w:rsid w:val="00DF6308"/>
    <w:rsid w:val="00E674DC"/>
    <w:rsid w:val="00ED5DA4"/>
    <w:rsid w:val="00F7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6A9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56A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6A99"/>
  </w:style>
  <w:style w:type="paragraph" w:styleId="Footer">
    <w:name w:val="footer"/>
    <w:basedOn w:val="Normal"/>
    <w:link w:val="FooterChar"/>
    <w:uiPriority w:val="99"/>
    <w:semiHidden/>
    <w:rsid w:val="00456A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6A99"/>
  </w:style>
  <w:style w:type="paragraph" w:styleId="BalloonText">
    <w:name w:val="Balloon Text"/>
    <w:basedOn w:val="Normal"/>
    <w:link w:val="BalloonTextChar"/>
    <w:uiPriority w:val="99"/>
    <w:semiHidden/>
    <w:rsid w:val="00456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6A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56A99"/>
    <w:pPr>
      <w:ind w:left="720"/>
    </w:pPr>
  </w:style>
  <w:style w:type="character" w:styleId="Hyperlink">
    <w:name w:val="Hyperlink"/>
    <w:basedOn w:val="DefaultParagraphFont"/>
    <w:uiPriority w:val="99"/>
    <w:rsid w:val="00384D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261</Words>
  <Characters>1488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8</cp:revision>
  <dcterms:created xsi:type="dcterms:W3CDTF">2013-09-20T19:56:00Z</dcterms:created>
  <dcterms:modified xsi:type="dcterms:W3CDTF">2013-10-27T18:05:00Z</dcterms:modified>
  <cp:category>www.sorubak.com</cp:category>
</cp:coreProperties>
</file>