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AD4" w:rsidRDefault="00474AD4">
      <w:pPr>
        <w:rPr>
          <w:rFonts w:ascii="Hand writing Mutlu" w:hAnsi="Hand writing Mutlu" w:cs="Hand writing Mutlu"/>
          <w:sz w:val="28"/>
          <w:szCs w:val="28"/>
          <w:lang w:eastAsia="tr-TR"/>
        </w:rPr>
      </w:pPr>
      <w:hyperlink r:id="rId6" w:history="1">
        <w:r>
          <w:rPr>
            <w:rStyle w:val="Hyperlink"/>
            <w:sz w:val="32"/>
            <w:szCs w:val="32"/>
          </w:rPr>
          <w:t>www.sorubak.com</w:t>
        </w:r>
      </w:hyperlink>
      <w:r>
        <w:rPr>
          <w:noProof/>
          <w:lang w:eastAsia="tr-TR"/>
        </w:rPr>
        <w:pict>
          <v:rect id="_x0000_s1026" style="position:absolute;margin-left:65.65pt;margin-top:-31.1pt;width:306.75pt;height:36pt;z-index:251638272;mso-position-horizontal-relative:text;mso-position-vertical-relative:text" fillcolor="#9bbb59" strokecolor="#f2f2f2" strokeweight="3pt">
            <v:shadow on="t" type="perspective" color="#4e6128" opacity=".5" offset="1pt" offset2="-1pt"/>
            <v:textbox>
              <w:txbxContent>
                <w:p w:rsidR="00474AD4" w:rsidRPr="005D6AEB" w:rsidRDefault="00474AD4" w:rsidP="005D6AE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5D6AEB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EŞ ANLAMLI SÖZCÜKLER</w:t>
                  </w:r>
                </w:p>
              </w:txbxContent>
            </v:textbox>
          </v:rect>
        </w:pict>
      </w:r>
    </w:p>
    <w:p w:rsidR="00474AD4" w:rsidRPr="00951FB6" w:rsidRDefault="00474AD4" w:rsidP="005D6AEB">
      <w:pPr>
        <w:rPr>
          <w:rFonts w:ascii="Hand writing Mutlu" w:hAnsi="Hand writing Mutlu" w:cs="Hand writing Mutlu"/>
          <w:color w:val="C00000"/>
          <w:sz w:val="28"/>
          <w:szCs w:val="28"/>
          <w:lang w:eastAsia="tr-TR"/>
        </w:rPr>
      </w:pPr>
      <w:r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7" type="#_x0000_t116" style="position:absolute;margin-left:120.4pt;margin-top:99.5pt;width:1in;height:40.5pt;z-index:251643392">
            <v:textbox>
              <w:txbxContent>
                <w:p w:rsidR="00474AD4" w:rsidRPr="005D6AEB" w:rsidRDefault="00474AD4" w:rsidP="005D6AE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yıl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16" style="position:absolute;margin-left:120.4pt;margin-top:151.25pt;width:1in;height:36pt;z-index:251640320">
            <v:textbox>
              <w:txbxContent>
                <w:p w:rsidR="00474AD4" w:rsidRPr="005D6AEB" w:rsidRDefault="00474AD4" w:rsidP="005D6AE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misafir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116" style="position:absolute;margin-left:338.65pt;margin-top:59pt;width:84pt;height:40.5pt;z-index:251646464">
            <v:textbox>
              <w:txbxContent>
                <w:p w:rsidR="00474AD4" w:rsidRPr="005D6AEB" w:rsidRDefault="00474AD4">
                  <w:pP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armağan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116" style="position:absolute;margin-left:344.65pt;margin-top:107.75pt;width:1in;height:36pt;z-index:251645440">
            <v:textbox>
              <w:txbxContent>
                <w:p w:rsidR="00474AD4" w:rsidRPr="005D6AEB" w:rsidRDefault="00474AD4" w:rsidP="005D6AE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sene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16" style="position:absolute;margin-left:344.65pt;margin-top:155pt;width:1in;height:32.25pt;z-index:251642368">
            <v:textbox>
              <w:txbxContent>
                <w:p w:rsidR="00474AD4" w:rsidRPr="005D6AEB" w:rsidRDefault="00474AD4" w:rsidP="005D6AE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konuk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116" style="position:absolute;margin-left:231.4pt;margin-top:155pt;width:1in;height:32.25pt;z-index:251641344">
            <v:textbox>
              <w:txbxContent>
                <w:p w:rsidR="00474AD4" w:rsidRPr="005D6AEB" w:rsidRDefault="00474AD4" w:rsidP="005D6AE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kara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116" style="position:absolute;margin-left:235.15pt;margin-top:196.25pt;width:1in;height:33.75pt;z-index:251651584">
            <v:textbox>
              <w:txbxContent>
                <w:p w:rsidR="00474AD4" w:rsidRPr="005D6AEB" w:rsidRDefault="00474AD4" w:rsidP="005D6AE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16" style="position:absolute;margin-left:344.65pt;margin-top:196.25pt;width:1in;height:33.75pt;z-index:251654656">
            <v:textbox>
              <w:txbxContent>
                <w:p w:rsidR="00474AD4" w:rsidRPr="005D6AEB" w:rsidRDefault="00474AD4" w:rsidP="005D6AE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siyah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16" style="position:absolute;margin-left:6.4pt;margin-top:103.25pt;width:1in;height:40.5pt;z-index:251649536">
            <v:textbox>
              <w:txbxContent>
                <w:p w:rsidR="00474AD4" w:rsidRPr="005D6AEB" w:rsidRDefault="00474AD4">
                  <w:pP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ihtiyar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16" style="position:absolute;margin-left:10.15pt;margin-top:155pt;width:1in;height:32.25pt;z-index:251652608">
            <v:textbox>
              <w:txbxContent>
                <w:p w:rsidR="00474AD4" w:rsidRPr="005D6AEB" w:rsidRDefault="00474AD4" w:rsidP="005D6AE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16" style="position:absolute;margin-left:231.4pt;margin-top:99.5pt;width:1in;height:39.75pt;z-index:251644416">
            <v:textbox>
              <w:txbxContent>
                <w:p w:rsidR="00474AD4" w:rsidRPr="005D6AEB" w:rsidRDefault="00474AD4" w:rsidP="005D6AE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yaşlı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116" style="position:absolute;margin-left:231.4pt;margin-top:59pt;width:1in;height:32.25pt;z-index:251647488">
            <v:textbox>
              <w:txbxContent>
                <w:p w:rsidR="00474AD4" w:rsidRPr="005D6AEB" w:rsidRDefault="00474AD4">
                  <w:pP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kırmızı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116" style="position:absolute;margin-left:10.15pt;margin-top:196.25pt;width:1in;height:33.75pt;z-index:251650560">
            <v:textbox>
              <w:txbxContent>
                <w:p w:rsidR="00474AD4" w:rsidRPr="005D6AEB" w:rsidRDefault="00474AD4">
                  <w:pP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hediye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16" style="position:absolute;margin-left:120.4pt;margin-top:196.25pt;width:1in;height:33.75pt;z-index:251653632">
            <v:textbox>
              <w:txbxContent>
                <w:p w:rsidR="00474AD4" w:rsidRPr="005D6AEB" w:rsidRDefault="00474AD4" w:rsidP="005D6AE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ev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16" style="position:absolute;margin-left:120.4pt;margin-top:59pt;width:1in;height:32.25pt;z-index:251648512">
            <v:textbox>
              <w:txbxContent>
                <w:p w:rsidR="00474AD4" w:rsidRPr="005D6AEB" w:rsidRDefault="00474AD4" w:rsidP="005D6AE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konut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116" style="position:absolute;margin-left:6.4pt;margin-top:59pt;width:1in;height:36pt;z-index:251639296">
            <v:textbox>
              <w:txbxContent>
                <w:p w:rsidR="00474AD4" w:rsidRPr="005D6AEB" w:rsidRDefault="00474AD4">
                  <w:pP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5D6AEB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beyaz</w:t>
                  </w:r>
                </w:p>
              </w:txbxContent>
            </v:textbox>
          </v:shape>
        </w:pict>
      </w:r>
      <w:r w:rsidRPr="00951FB6">
        <w:rPr>
          <w:rFonts w:ascii="Hand writing Mutlu" w:hAnsi="Hand writing Mutlu" w:cs="Hand writing Mutlu"/>
          <w:color w:val="C00000"/>
          <w:sz w:val="28"/>
          <w:szCs w:val="28"/>
          <w:lang w:eastAsia="tr-TR"/>
        </w:rPr>
        <w:t xml:space="preserve">Aşağıda verilen sözcüklerden eş anlamlı olanları aynı renge boyayın. </w:t>
      </w:r>
    </w:p>
    <w:p w:rsidR="00474AD4" w:rsidRPr="00951FB6" w:rsidRDefault="00474AD4" w:rsidP="00951FB6">
      <w:pPr>
        <w:rPr>
          <w:rFonts w:ascii="Hand writing Mutlu" w:hAnsi="Hand writing Mutlu" w:cs="Hand writing Mutlu"/>
          <w:sz w:val="28"/>
          <w:szCs w:val="28"/>
          <w:lang w:eastAsia="tr-TR"/>
        </w:rPr>
      </w:pPr>
    </w:p>
    <w:p w:rsidR="00474AD4" w:rsidRPr="00951FB6" w:rsidRDefault="00474AD4" w:rsidP="00951FB6">
      <w:pPr>
        <w:rPr>
          <w:rFonts w:ascii="Hand writing Mutlu" w:hAnsi="Hand writing Mutlu" w:cs="Hand writing Mutlu"/>
          <w:sz w:val="28"/>
          <w:szCs w:val="28"/>
          <w:lang w:eastAsia="tr-TR"/>
        </w:rPr>
      </w:pPr>
    </w:p>
    <w:p w:rsidR="00474AD4" w:rsidRPr="00951FB6" w:rsidRDefault="00474AD4" w:rsidP="00951FB6">
      <w:pPr>
        <w:rPr>
          <w:rFonts w:ascii="Hand writing Mutlu" w:hAnsi="Hand writing Mutlu" w:cs="Hand writing Mutlu"/>
          <w:sz w:val="28"/>
          <w:szCs w:val="28"/>
          <w:lang w:eastAsia="tr-TR"/>
        </w:rPr>
      </w:pPr>
    </w:p>
    <w:p w:rsidR="00474AD4" w:rsidRPr="00951FB6" w:rsidRDefault="00474AD4" w:rsidP="00951FB6">
      <w:pPr>
        <w:rPr>
          <w:rFonts w:ascii="Hand writing Mutlu" w:hAnsi="Hand writing Mutlu" w:cs="Hand writing Mutlu"/>
          <w:sz w:val="28"/>
          <w:szCs w:val="28"/>
          <w:lang w:eastAsia="tr-TR"/>
        </w:rPr>
      </w:pPr>
    </w:p>
    <w:p w:rsidR="00474AD4" w:rsidRDefault="00474AD4" w:rsidP="00951FB6">
      <w:pPr>
        <w:rPr>
          <w:rFonts w:ascii="Hand writing Mutlu" w:hAnsi="Hand writing Mutlu" w:cs="Hand writing Mutlu"/>
          <w:sz w:val="28"/>
          <w:szCs w:val="28"/>
          <w:lang w:eastAsia="tr-TR"/>
        </w:rPr>
      </w:pPr>
    </w:p>
    <w:p w:rsidR="00474AD4" w:rsidRDefault="00474AD4" w:rsidP="00951FB6">
      <w:pPr>
        <w:rPr>
          <w:rFonts w:ascii="Hand writing Mutlu" w:hAnsi="Hand writing Mutlu" w:cs="Hand writing Mutlu"/>
          <w:color w:val="C00000"/>
          <w:sz w:val="28"/>
          <w:szCs w:val="28"/>
          <w:lang w:eastAsia="tr-TR"/>
        </w:rPr>
      </w:pPr>
      <w:r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3" type="#_x0000_t66" style="position:absolute;margin-left:95.65pt;margin-top:34.6pt;width:76.9pt;height:55.5pt;z-index:251665920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4" type="#_x0000_t13" style="position:absolute;margin-left:1.5pt;margin-top:34.6pt;width:76.9pt;height:55.5pt;z-index:251655680" fillcolor="#e5b8b7">
            <v:textbox>
              <w:txbxContent>
                <w:p w:rsidR="00474AD4" w:rsidRPr="00951FB6" w:rsidRDefault="00474AD4" w:rsidP="00951FB6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okul</w:t>
                  </w:r>
                </w:p>
              </w:txbxContent>
            </v:textbox>
          </v:shape>
        </w:pict>
      </w:r>
      <w:r w:rsidRPr="00951FB6">
        <w:rPr>
          <w:rFonts w:ascii="Hand writing Mutlu" w:hAnsi="Hand writing Mutlu" w:cs="Hand writing Mutlu"/>
          <w:color w:val="C00000"/>
          <w:sz w:val="28"/>
          <w:szCs w:val="28"/>
          <w:lang w:eastAsia="tr-TR"/>
        </w:rPr>
        <w:t>Aşağıdaki sözcüklerin eş anlamlılarını yazın.</w:t>
      </w:r>
    </w:p>
    <w:p w:rsidR="00474AD4" w:rsidRPr="00951FB6" w:rsidRDefault="00474AD4" w:rsidP="00951FB6">
      <w:pPr>
        <w:rPr>
          <w:rFonts w:ascii="Hand writing Mutlu" w:hAnsi="Hand writing Mutlu" w:cs="Hand writing Mutlu"/>
          <w:color w:val="C00000"/>
          <w:sz w:val="28"/>
          <w:szCs w:val="28"/>
          <w:lang w:eastAsia="tr-TR"/>
        </w:rPr>
      </w:pPr>
      <w:r>
        <w:rPr>
          <w:noProof/>
          <w:lang w:eastAsia="tr-TR"/>
        </w:rPr>
        <w:pict>
          <v:shape id="_x0000_s1045" type="#_x0000_t66" style="position:absolute;margin-left:329.65pt;margin-top:3.95pt;width:76.9pt;height:55.5pt;z-index:251675136"/>
        </w:pict>
      </w:r>
      <w:r>
        <w:rPr>
          <w:noProof/>
          <w:lang w:eastAsia="tr-TR"/>
        </w:rPr>
        <w:pict>
          <v:shape id="_x0000_s1046" type="#_x0000_t13" style="position:absolute;margin-left:242.25pt;margin-top:3.95pt;width:76.9pt;height:55.5pt;z-index:251664896" fillcolor="#66a684">
            <v:textbox>
              <w:txbxContent>
                <w:p w:rsidR="00474AD4" w:rsidRPr="00951FB6" w:rsidRDefault="00474AD4" w:rsidP="00951FB6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aş</w:t>
                  </w:r>
                </w:p>
              </w:txbxContent>
            </v:textbox>
          </v:shape>
        </w:pict>
      </w:r>
    </w:p>
    <w:p w:rsidR="00474AD4" w:rsidRDefault="00474AD4" w:rsidP="00951FB6">
      <w:pPr>
        <w:rPr>
          <w:rFonts w:ascii="Hand writing Mutlu" w:hAnsi="Hand writing Mutlu" w:cs="Hand writing Mutlu"/>
          <w:sz w:val="28"/>
          <w:szCs w:val="28"/>
          <w:lang w:eastAsia="tr-TR"/>
        </w:rPr>
      </w:pPr>
      <w:r>
        <w:rPr>
          <w:noProof/>
          <w:lang w:eastAsia="tr-TR"/>
        </w:rPr>
        <w:pict>
          <v:shape id="_x0000_s1047" type="#_x0000_t66" style="position:absolute;margin-left:95.65pt;margin-top:31.85pt;width:76.9pt;height:55.5pt;z-index:251666944"/>
        </w:pict>
      </w:r>
      <w:r>
        <w:rPr>
          <w:noProof/>
          <w:lang w:eastAsia="tr-TR"/>
        </w:rPr>
        <w:pict>
          <v:shape id="_x0000_s1048" type="#_x0000_t66" style="position:absolute;margin-left:100.15pt;margin-top:109.1pt;width:76.9pt;height:55.5pt;z-index:251667968"/>
        </w:pict>
      </w:r>
      <w:r>
        <w:rPr>
          <w:noProof/>
          <w:lang w:eastAsia="tr-TR"/>
        </w:rPr>
        <w:pict>
          <v:shape id="_x0000_s1049" type="#_x0000_t66" style="position:absolute;margin-left:100.15pt;margin-top:182.6pt;width:76.9pt;height:55.5pt;z-index:251668992"/>
        </w:pict>
      </w:r>
      <w:r>
        <w:rPr>
          <w:noProof/>
          <w:lang w:eastAsia="tr-TR"/>
        </w:rPr>
        <w:pict>
          <v:shape id="_x0000_s1050" type="#_x0000_t66" style="position:absolute;margin-left:333.4pt;margin-top:248.6pt;width:76.9pt;height:55.5pt;z-index:251671040"/>
        </w:pict>
      </w:r>
      <w:r>
        <w:rPr>
          <w:noProof/>
          <w:lang w:eastAsia="tr-TR"/>
        </w:rPr>
        <w:pict>
          <v:shape id="_x0000_s1051" type="#_x0000_t66" style="position:absolute;margin-left:333.4pt;margin-top:182.6pt;width:76.9pt;height:55.5pt;z-index:251672064"/>
        </w:pict>
      </w:r>
      <w:r>
        <w:rPr>
          <w:noProof/>
          <w:lang w:eastAsia="tr-TR"/>
        </w:rPr>
        <w:pict>
          <v:shape id="_x0000_s1052" type="#_x0000_t66" style="position:absolute;margin-left:333.4pt;margin-top:115.85pt;width:76.9pt;height:55.5pt;z-index:251673088"/>
        </w:pict>
      </w:r>
      <w:r>
        <w:rPr>
          <w:noProof/>
          <w:lang w:eastAsia="tr-TR"/>
        </w:rPr>
        <w:pict>
          <v:shape id="_x0000_s1053" type="#_x0000_t66" style="position:absolute;margin-left:333.4pt;margin-top:43.85pt;width:76.9pt;height:55.5pt;z-index:251674112"/>
        </w:pict>
      </w:r>
      <w:r>
        <w:rPr>
          <w:noProof/>
          <w:lang w:eastAsia="tr-TR"/>
        </w:rPr>
        <w:pict>
          <v:shape id="_x0000_s1054" type="#_x0000_t13" style="position:absolute;margin-left:242.25pt;margin-top:182.6pt;width:76.9pt;height:55.5pt;z-index:251661824" fillcolor="#92d050">
            <v:textbox style="mso-next-textbox:#_x0000_s1054">
              <w:txbxContent>
                <w:p w:rsidR="00474AD4" w:rsidRPr="00951FB6" w:rsidRDefault="00474AD4" w:rsidP="00951FB6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fakir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13" style="position:absolute;margin-left:242.25pt;margin-top:248.6pt;width:76.9pt;height:55.5pt;z-index:251660800" fillcolor="#5f497a">
            <v:textbox style="mso-next-textbox:#_x0000_s1055">
              <w:txbxContent>
                <w:p w:rsidR="00474AD4" w:rsidRPr="00951FB6" w:rsidRDefault="00474AD4">
                  <w:pPr>
                    <w:rPr>
                      <w:rFonts w:ascii="Hand writing Mutlu" w:hAnsi="Hand writing Mutlu" w:cs="Hand writing Mutlu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13" style="position:absolute;margin-left:5.25pt;margin-top:182.6pt;width:76.9pt;height:55.5pt;z-index:251658752" fillcolor="#76923c">
            <v:textbox style="mso-next-textbox:#_x0000_s1056">
              <w:txbxContent>
                <w:p w:rsidR="00474AD4" w:rsidRPr="00951FB6" w:rsidRDefault="00474AD4" w:rsidP="00951FB6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cevap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13" style="position:absolute;margin-left:5.25pt;margin-top:109.1pt;width:76.9pt;height:55.5pt;z-index:251657728" fillcolor="#548dd4">
            <v:textbox style="mso-next-textbox:#_x0000_s1057">
              <w:txbxContent>
                <w:p w:rsidR="00474AD4" w:rsidRPr="00951FB6" w:rsidRDefault="00474AD4" w:rsidP="00951FB6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güz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13" style="position:absolute;margin-left:5.25pt;margin-top:31.85pt;width:76.9pt;height:55.5pt;z-index:251656704" fillcolor="#66a684">
            <v:textbox style="mso-next-textbox:#_x0000_s1058">
              <w:txbxContent>
                <w:p w:rsidR="00474AD4" w:rsidRPr="00951FB6" w:rsidRDefault="00474AD4" w:rsidP="00951FB6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hatıra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13" style="position:absolute;margin-left:242.25pt;margin-top:115.85pt;width:76.9pt;height:55.5pt;z-index:251662848" fillcolor="#548dd4">
            <v:textbox style="mso-next-textbox:#_x0000_s1059">
              <w:txbxContent>
                <w:p w:rsidR="00474AD4" w:rsidRPr="00951FB6" w:rsidRDefault="00474AD4" w:rsidP="00951FB6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esir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13" style="position:absolute;margin-left:242.25pt;margin-top:43.85pt;width:76.9pt;height:55.5pt;z-index:251663872" fillcolor="#d99594">
            <v:textbox style="mso-next-textbox:#_x0000_s1060">
              <w:txbxContent>
                <w:p w:rsidR="00474AD4" w:rsidRPr="00951FB6" w:rsidRDefault="00474AD4" w:rsidP="00951FB6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öğrenci</w:t>
                  </w:r>
                </w:p>
              </w:txbxContent>
            </v:textbox>
          </v:shape>
        </w:pict>
      </w:r>
    </w:p>
    <w:p w:rsidR="00474AD4" w:rsidRPr="00AD2AEC" w:rsidRDefault="00474AD4" w:rsidP="00AD2AEC">
      <w:pPr>
        <w:rPr>
          <w:rFonts w:ascii="Hand writing Mutlu" w:hAnsi="Hand writing Mutlu" w:cs="Hand writing Mutlu"/>
          <w:sz w:val="28"/>
          <w:szCs w:val="28"/>
          <w:lang w:eastAsia="tr-TR"/>
        </w:rPr>
      </w:pPr>
    </w:p>
    <w:p w:rsidR="00474AD4" w:rsidRPr="00AD2AEC" w:rsidRDefault="00474AD4" w:rsidP="00AD2AEC">
      <w:pPr>
        <w:rPr>
          <w:rFonts w:ascii="Hand writing Mutlu" w:hAnsi="Hand writing Mutlu" w:cs="Hand writing Mutlu"/>
          <w:sz w:val="28"/>
          <w:szCs w:val="28"/>
          <w:lang w:eastAsia="tr-TR"/>
        </w:rPr>
      </w:pPr>
    </w:p>
    <w:p w:rsidR="00474AD4" w:rsidRPr="00AD2AEC" w:rsidRDefault="00474AD4" w:rsidP="00AD2AEC">
      <w:pPr>
        <w:rPr>
          <w:rFonts w:ascii="Hand writing Mutlu" w:hAnsi="Hand writing Mutlu" w:cs="Hand writing Mutlu"/>
          <w:sz w:val="28"/>
          <w:szCs w:val="28"/>
          <w:lang w:eastAsia="tr-TR"/>
        </w:rPr>
      </w:pPr>
    </w:p>
    <w:p w:rsidR="00474AD4" w:rsidRPr="00AD2AEC" w:rsidRDefault="00474AD4" w:rsidP="00AD2AEC">
      <w:pPr>
        <w:rPr>
          <w:rFonts w:ascii="Hand writing Mutlu" w:hAnsi="Hand writing Mutlu" w:cs="Hand writing Mutlu"/>
          <w:sz w:val="28"/>
          <w:szCs w:val="28"/>
          <w:lang w:eastAsia="tr-TR"/>
        </w:rPr>
      </w:pPr>
    </w:p>
    <w:p w:rsidR="00474AD4" w:rsidRPr="00AD2AEC" w:rsidRDefault="00474AD4" w:rsidP="00AD2AEC">
      <w:pPr>
        <w:rPr>
          <w:rFonts w:ascii="Hand writing Mutlu" w:hAnsi="Hand writing Mutlu" w:cs="Hand writing Mutlu"/>
          <w:sz w:val="28"/>
          <w:szCs w:val="28"/>
          <w:lang w:eastAsia="tr-TR"/>
        </w:rPr>
      </w:pPr>
    </w:p>
    <w:p w:rsidR="00474AD4" w:rsidRPr="00AD2AEC" w:rsidRDefault="00474AD4" w:rsidP="00AD2AEC">
      <w:pPr>
        <w:rPr>
          <w:rFonts w:ascii="Hand writing Mutlu" w:hAnsi="Hand writing Mutlu" w:cs="Hand writing Mutlu"/>
          <w:sz w:val="28"/>
          <w:szCs w:val="28"/>
          <w:lang w:eastAsia="tr-TR"/>
        </w:rPr>
      </w:pPr>
    </w:p>
    <w:p w:rsidR="00474AD4" w:rsidRPr="00AD2AEC" w:rsidRDefault="00474AD4" w:rsidP="00AD2AEC">
      <w:pPr>
        <w:tabs>
          <w:tab w:val="left" w:pos="7410"/>
        </w:tabs>
        <w:rPr>
          <w:rFonts w:ascii="Hand writing Mutlu" w:hAnsi="Hand writing Mutlu" w:cs="Hand writing Mutlu"/>
          <w:sz w:val="28"/>
          <w:szCs w:val="28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61" type="#_x0000_t75" style="position:absolute;margin-left:128.65pt;margin-top:55.15pt;width:48pt;height:41.25pt;z-index:251677184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62" type="#_x0000_t13" style="position:absolute;margin-left:242.25pt;margin-top:84.4pt;width:76.9pt;height:55.5pt;z-index:251659776" fillcolor="#b2a1c7">
            <v:textbox style="mso-next-textbox:#_x0000_s1062">
              <w:txbxContent>
                <w:p w:rsidR="00474AD4" w:rsidRPr="00951FB6" w:rsidRDefault="00474AD4" w:rsidP="00951FB6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küçük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66" style="position:absolute;margin-left:333.4pt;margin-top:80.65pt;width:76.9pt;height:55.5pt;z-index:251670016"/>
        </w:pict>
      </w:r>
      <w:r>
        <w:rPr>
          <w:noProof/>
          <w:lang w:eastAsia="tr-TR"/>
        </w:rPr>
        <w:pict>
          <v:shape id="Resim 4" o:spid="_x0000_s1064" type="#_x0000_t75" alt="angrybirdpng" style="position:absolute;margin-left:451.9pt;margin-top:89.65pt;width:36.75pt;height:45pt;z-index:251676160;visibility:visible">
            <v:imagedata r:id="rId8" o:title=""/>
          </v:shape>
        </w:pict>
      </w:r>
      <w:hyperlink r:id="rId9" w:history="1">
        <w:r w:rsidRPr="005141C5">
          <w:rPr>
            <w:noProof/>
            <w:color w:val="0000FF"/>
            <w:lang w:eastAsia="tr-TR"/>
          </w:rPr>
          <w:pict>
            <v:shape id="irc_mi" o:spid="_x0000_i1025" type="#_x0000_t75" alt="http://www.resimbul.com/etiket/kedi/cizgi-kedi-resimleri/cizgi-kedi-resimleri-b368e8.gif" href="http://www.google.com.tr/url?sa=i&amp;rct=j&amp;q=&amp;esrc=s&amp;frm=1&amp;source=images&amp;cd=&amp;cad=rja&amp;docid=ag6c0-Lz4zP2HM&amp;tbnid=hhHN4864ceb1rM:&amp;ved=0CAUQjRw&amp;url=http://www.resimbul.com/kedi/cizgi-kedi-resimleri.xhtml&amp;ei=0n9IUs_ZGILfswaL64GAAg&amp;bvm=bv.53217764,d.Yms&amp;psig=AFQjCNEFuB19wkNQi778Md7Lo6i6PDj2CA&amp;ust=13805691004465" style="width:108pt;height:84pt;visibility:visible" o:button="t">
              <v:fill o:detectmouseclick="t"/>
              <v:imagedata r:id="rId10" o:title=""/>
            </v:shape>
          </w:pict>
        </w:r>
      </w:hyperlink>
    </w:p>
    <w:sectPr w:rsidR="00474AD4" w:rsidRPr="00AD2AEC" w:rsidSect="004567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AD4" w:rsidRDefault="00474AD4" w:rsidP="00A02229">
      <w:pPr>
        <w:spacing w:after="0" w:line="240" w:lineRule="auto"/>
      </w:pPr>
      <w:r>
        <w:separator/>
      </w:r>
    </w:p>
  </w:endnote>
  <w:endnote w:type="continuationSeparator" w:id="1">
    <w:p w:rsidR="00474AD4" w:rsidRDefault="00474AD4" w:rsidP="00A02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AD4" w:rsidRDefault="00474AD4" w:rsidP="00A02229">
      <w:pPr>
        <w:spacing w:after="0" w:line="240" w:lineRule="auto"/>
      </w:pPr>
      <w:r>
        <w:separator/>
      </w:r>
    </w:p>
  </w:footnote>
  <w:footnote w:type="continuationSeparator" w:id="1">
    <w:p w:rsidR="00474AD4" w:rsidRDefault="00474AD4" w:rsidP="00A022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AEB"/>
    <w:rsid w:val="00081B05"/>
    <w:rsid w:val="001E5E74"/>
    <w:rsid w:val="00361AB0"/>
    <w:rsid w:val="0045678F"/>
    <w:rsid w:val="00474AD4"/>
    <w:rsid w:val="005141C5"/>
    <w:rsid w:val="005D6AEB"/>
    <w:rsid w:val="00951FB6"/>
    <w:rsid w:val="00A02229"/>
    <w:rsid w:val="00AD2AEC"/>
    <w:rsid w:val="00B13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78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02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02229"/>
  </w:style>
  <w:style w:type="paragraph" w:styleId="Footer">
    <w:name w:val="footer"/>
    <w:basedOn w:val="Normal"/>
    <w:link w:val="FooterChar"/>
    <w:uiPriority w:val="99"/>
    <w:semiHidden/>
    <w:rsid w:val="00A02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02229"/>
  </w:style>
  <w:style w:type="paragraph" w:styleId="BalloonText">
    <w:name w:val="Balloon Text"/>
    <w:basedOn w:val="Normal"/>
    <w:link w:val="BalloonTextChar"/>
    <w:uiPriority w:val="99"/>
    <w:semiHidden/>
    <w:rsid w:val="00A02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222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81B05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hyperlink" Target="http://www.google.com.tr/url?sa=i&amp;rct=j&amp;q=&amp;esrc=s&amp;frm=1&amp;source=images&amp;cd=&amp;cad=rja&amp;docid=ag6c0-Lz4zP2HM&amp;tbnid=hhHN4864ceb1rM:&amp;ved=0CAUQjRw&amp;url=http://www.resimbul.com/kedi/cizgi-kedi-resimleri.xhtml&amp;ei=0n9IUs_ZGILfswaL64GAAg&amp;bvm=bv.53217764,d.Yms&amp;psig=AFQjCNEFuB19wkNQi778Md7Lo6i6PDj2CA&amp;ust=13805691004465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1</Pages>
  <Words>82</Words>
  <Characters>468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OEM</dc:creator>
  <cp:keywords>www.sorubak.com</cp:keywords>
  <dc:description>www.sorubak.com</dc:description>
  <cp:lastModifiedBy>edanur</cp:lastModifiedBy>
  <cp:revision>5</cp:revision>
  <cp:lastPrinted>2013-09-29T19:31:00Z</cp:lastPrinted>
  <dcterms:created xsi:type="dcterms:W3CDTF">2013-09-29T18:30:00Z</dcterms:created>
  <dcterms:modified xsi:type="dcterms:W3CDTF">2013-09-30T20:26:00Z</dcterms:modified>
  <cp:category>www.sorubak.com</cp:category>
</cp:coreProperties>
</file>