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95C" w:rsidRPr="006707F4" w:rsidRDefault="008F795C" w:rsidP="006707F4">
      <w:pPr>
        <w:jc w:val="center"/>
        <w:rPr>
          <w:rFonts w:ascii="Comic Sans MS" w:hAnsi="Comic Sans MS" w:cs="Comic Sans MS"/>
        </w:rPr>
      </w:pPr>
      <w:r w:rsidRPr="006707F4">
        <w:rPr>
          <w:rFonts w:ascii="Comic Sans MS" w:hAnsi="Comic Sans MS" w:cs="Comic Sans MS"/>
        </w:rPr>
        <w:t>AŞAĞIDAKİ BALONLARDA BULUNAN SAYILARI EN YAKIN ONLUĞA EŞLEŞTİRİNİZ.</w:t>
      </w:r>
    </w:p>
    <w:p w:rsidR="008F795C" w:rsidRDefault="008F795C"/>
    <w:p w:rsidR="008F795C" w:rsidRDefault="008F795C"/>
    <w:p w:rsidR="008F795C" w:rsidRDefault="008F795C"/>
    <w:p w:rsidR="008F795C" w:rsidRDefault="008F795C">
      <w:r>
        <w:rPr>
          <w:noProof/>
          <w:lang w:eastAsia="tr-TR"/>
        </w:rPr>
        <w:pict>
          <v:oval id="_x0000_s1026" style="position:absolute;margin-left:692.3pt;margin-top:19.85pt;width:45.6pt;height:73.2pt;z-index:251663360">
            <v:textbox style="mso-next-textbox:#_x0000_s1026">
              <w:txbxContent>
                <w:p w:rsidR="008F795C" w:rsidRPr="006707F4" w:rsidRDefault="008F795C" w:rsidP="006707F4">
                  <w:pPr>
                    <w:jc w:val="center"/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27" style="position:absolute;margin-left:704.25pt;margin-top:93.05pt;width:18pt;height:21.6pt;z-index:251664384" coordsize="360,432" path="m216,c108,120,,240,24,312v24,72,280,-12,336,120e" filled="f">
            <v:path arrowok="t"/>
          </v:shape>
        </w:pict>
      </w:r>
      <w:r>
        <w:rPr>
          <w:noProof/>
          <w:lang w:eastAsia="tr-TR"/>
        </w:rPr>
        <w:pict>
          <v:oval id="_x0000_s1028" style="position:absolute;margin-left:575.9pt;margin-top:55.1pt;width:45.6pt;height:73.2pt;z-index:251661312">
            <v:textbox style="mso-next-textbox:#_x0000_s1028">
              <w:txbxContent>
                <w:p w:rsidR="008F795C" w:rsidRPr="006707F4" w:rsidRDefault="008F795C" w:rsidP="006707F4">
                  <w:pPr>
                    <w:jc w:val="center"/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29" style="position:absolute;margin-left:587.85pt;margin-top:128.3pt;width:18pt;height:21.6pt;z-index:251662336" coordsize="360,432" path="m216,c108,120,,240,24,312v24,72,280,-12,336,120e" filled="f">
            <v:path arrowok="t"/>
          </v:shape>
        </w:pict>
      </w:r>
      <w:r>
        <w:rPr>
          <w:noProof/>
          <w:lang w:eastAsia="tr-TR"/>
        </w:rPr>
        <w:pict>
          <v:oval id="_x0000_s1030" style="position:absolute;margin-left:475.15pt;margin-top:25.1pt;width:45.6pt;height:73.2pt;z-index:251659264">
            <v:textbox style="mso-next-textbox:#_x0000_s1030">
              <w:txbxContent>
                <w:p w:rsidR="008F795C" w:rsidRPr="006707F4" w:rsidRDefault="008F795C" w:rsidP="006707F4">
                  <w:pPr>
                    <w:jc w:val="center"/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75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31" style="position:absolute;margin-left:487.1pt;margin-top:98.3pt;width:18pt;height:21.6pt;z-index:251660288" coordsize="360,432" path="m216,c108,120,,240,24,312v24,72,280,-12,336,120e" filled="f">
            <v:path arrowok="t"/>
          </v:shape>
        </w:pict>
      </w:r>
      <w:r>
        <w:rPr>
          <w:noProof/>
          <w:lang w:eastAsia="tr-TR"/>
        </w:rPr>
        <w:pict>
          <v:oval id="_x0000_s1032" style="position:absolute;margin-left:351.5pt;margin-top:63.05pt;width:45.6pt;height:73.2pt;z-index:251657216">
            <v:textbox style="mso-next-textbox:#_x0000_s1032">
              <w:txbxContent>
                <w:p w:rsidR="008F795C" w:rsidRPr="006707F4" w:rsidRDefault="008F795C" w:rsidP="006707F4">
                  <w:pPr>
                    <w:jc w:val="center"/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33" style="position:absolute;margin-left:363.45pt;margin-top:136.25pt;width:18pt;height:21.6pt;z-index:251658240" coordsize="360,432" path="m216,c108,120,,240,24,312v24,72,280,-12,336,120e" filled="f">
            <v:path arrowok="t"/>
          </v:shape>
        </w:pict>
      </w:r>
      <w:r>
        <w:rPr>
          <w:noProof/>
          <w:lang w:eastAsia="tr-TR"/>
        </w:rPr>
        <w:pict>
          <v:oval id="_x0000_s1034" style="position:absolute;margin-left:254.3pt;margin-top:64.7pt;width:45.6pt;height:73.2pt;z-index:251655168">
            <v:textbox style="mso-next-textbox:#_x0000_s1034">
              <w:txbxContent>
                <w:p w:rsidR="008F795C" w:rsidRPr="006707F4" w:rsidRDefault="008F795C" w:rsidP="006707F4">
                  <w:pPr>
                    <w:jc w:val="center"/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35" style="position:absolute;margin-left:266.25pt;margin-top:137.9pt;width:18pt;height:21.6pt;z-index:251656192" coordsize="360,432" path="m216,c108,120,,240,24,312v24,72,280,-12,336,120e" filled="f">
            <v:path arrowok="t"/>
          </v:shape>
        </w:pict>
      </w:r>
      <w:r>
        <w:rPr>
          <w:noProof/>
          <w:lang w:eastAsia="tr-TR"/>
        </w:rPr>
        <w:pict>
          <v:oval id="_x0000_s1036" style="position:absolute;margin-left:154.75pt;margin-top:3.5pt;width:45.6pt;height:73.2pt;z-index:251653120">
            <v:textbox style="mso-next-textbox:#_x0000_s1036">
              <w:txbxContent>
                <w:p w:rsidR="008F795C" w:rsidRPr="006707F4" w:rsidRDefault="008F795C" w:rsidP="006707F4">
                  <w:pPr>
                    <w:jc w:val="center"/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37" style="position:absolute;margin-left:166.7pt;margin-top:76.7pt;width:18pt;height:21.6pt;z-index:251654144" coordsize="360,432" path="m216,c108,120,,240,24,312v24,72,280,-12,336,120e" filled="f">
            <v:path arrowok="t"/>
          </v:shape>
        </w:pict>
      </w:r>
      <w:r>
        <w:rPr>
          <w:noProof/>
          <w:lang w:eastAsia="tr-TR"/>
        </w:rPr>
        <w:pict>
          <v:oval id="_x0000_s1038" style="position:absolute;margin-left:61.15pt;margin-top:55.1pt;width:45.6pt;height:73.2pt;z-index:251651072">
            <v:textbox style="mso-next-textbox:#_x0000_s1038">
              <w:txbxContent>
                <w:p w:rsidR="008F795C" w:rsidRPr="006707F4" w:rsidRDefault="008F795C" w:rsidP="006707F4">
                  <w:pPr>
                    <w:jc w:val="center"/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39" style="position:absolute;margin-left:73.1pt;margin-top:128.3pt;width:18pt;height:21.6pt;z-index:251652096" coordsize="360,432" path="m216,c108,120,,240,24,312v24,72,280,-12,336,120e" filled="f">
            <v:path arrowok="t"/>
          </v:shape>
        </w:pict>
      </w:r>
      <w:r>
        <w:rPr>
          <w:noProof/>
          <w:lang w:eastAsia="tr-TR"/>
        </w:rPr>
        <w:pict>
          <v:oval id="_x0000_s1040" style="position:absolute;margin-left:-36.1pt;margin-top:41.45pt;width:45.6pt;height:73.2pt;z-index:251649024">
            <v:textbox style="mso-next-textbox:#_x0000_s1040">
              <w:txbxContent>
                <w:p w:rsidR="008F795C" w:rsidRPr="006707F4" w:rsidRDefault="008F795C" w:rsidP="006707F4">
                  <w:pPr>
                    <w:jc w:val="center"/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41" style="position:absolute;margin-left:-24.15pt;margin-top:114.65pt;width:18pt;height:21.6pt;z-index:251650048" coordsize="360,432" path="m216,c108,120,,240,24,312v24,72,280,-12,336,120e" filled="f">
            <v:path arrowok="t"/>
          </v:shape>
        </w:pict>
      </w:r>
      <w:r>
        <w:rPr>
          <w:noProof/>
          <w:lang w:eastAsia="tr-TR"/>
        </w:rPr>
        <w:pict>
          <v:oval id="_x0000_s1042" style="position:absolute;margin-left:299.9pt;margin-top:13.1pt;width:45.6pt;height:73.2pt;z-index:251646976">
            <v:textbox style="mso-next-textbox:#_x0000_s1042">
              <w:txbxContent>
                <w:p w:rsidR="008F795C" w:rsidRPr="006707F4" w:rsidRDefault="008F795C" w:rsidP="006707F4">
                  <w:pPr>
                    <w:jc w:val="center"/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43" style="position:absolute;margin-left:311.85pt;margin-top:86.3pt;width:18pt;height:21.6pt;z-index:251648000" coordsize="360,432" path="m216,c108,120,,240,24,312v24,72,280,-12,336,120e" filled="f">
            <v:path arrowok="t"/>
          </v:shape>
        </w:pict>
      </w:r>
      <w:r>
        <w:rPr>
          <w:noProof/>
          <w:lang w:eastAsia="tr-TR"/>
        </w:rPr>
        <w:pict>
          <v:oval id="_x0000_s1044" style="position:absolute;margin-left:629.9pt;margin-top:-1.75pt;width:45.6pt;height:73.2pt;z-index:251644928">
            <v:textbox style="mso-next-textbox:#_x0000_s1044">
              <w:txbxContent>
                <w:p w:rsidR="008F795C" w:rsidRPr="006707F4" w:rsidRDefault="008F795C" w:rsidP="006707F4">
                  <w:pPr>
                    <w:jc w:val="center"/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45" style="position:absolute;margin-left:641.85pt;margin-top:71.45pt;width:18pt;height:21.6pt;z-index:251645952" coordsize="360,432" path="m216,c108,120,,240,24,312v24,72,280,-12,336,120e" filled="f">
            <v:path arrowok="t"/>
          </v:shape>
        </w:pict>
      </w:r>
      <w:r>
        <w:rPr>
          <w:noProof/>
          <w:lang w:eastAsia="tr-TR"/>
        </w:rPr>
        <w:pict>
          <v:oval id="_x0000_s1046" style="position:absolute;margin-left:211.1pt;margin-top:-18.1pt;width:45.6pt;height:73.2pt;z-index:251642880">
            <v:textbox style="mso-next-textbox:#_x0000_s1046">
              <w:txbxContent>
                <w:p w:rsidR="008F795C" w:rsidRPr="006707F4" w:rsidRDefault="008F795C" w:rsidP="006707F4">
                  <w:pPr>
                    <w:jc w:val="center"/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94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47" style="position:absolute;margin-left:223.05pt;margin-top:55.1pt;width:18pt;height:21.6pt;z-index:251643904" coordsize="360,432" path="m216,c108,120,,240,24,312v24,72,280,-12,336,120e" filled="f">
            <v:path arrowok="t"/>
          </v:shape>
        </w:pict>
      </w:r>
      <w:r>
        <w:rPr>
          <w:noProof/>
          <w:lang w:eastAsia="tr-TR"/>
        </w:rPr>
        <w:pict>
          <v:oval id="_x0000_s1048" style="position:absolute;margin-left:109.15pt;margin-top:34.7pt;width:45.6pt;height:73.2pt;z-index:251640832">
            <v:textbox style="mso-next-textbox:#_x0000_s1048">
              <w:txbxContent>
                <w:p w:rsidR="008F795C" w:rsidRPr="006707F4" w:rsidRDefault="008F795C" w:rsidP="006707F4">
                  <w:pPr>
                    <w:jc w:val="center"/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49" style="position:absolute;margin-left:121.1pt;margin-top:107.9pt;width:18pt;height:21.6pt;z-index:251641856" coordsize="360,432" path="m216,c108,120,,240,24,312v24,72,280,-12,336,120e" filled="f">
            <v:path arrowok="t"/>
          </v:shape>
        </w:pict>
      </w:r>
      <w:r>
        <w:rPr>
          <w:noProof/>
          <w:lang w:eastAsia="tr-TR"/>
        </w:rPr>
        <w:pict>
          <v:oval id="_x0000_s1050" style="position:absolute;margin-left:406.7pt;margin-top:13.1pt;width:45.6pt;height:73.2pt;z-index:251634688">
            <v:textbox style="mso-next-textbox:#_x0000_s1050">
              <w:txbxContent>
                <w:p w:rsidR="008F795C" w:rsidRPr="006707F4" w:rsidRDefault="008F795C" w:rsidP="006707F4">
                  <w:pPr>
                    <w:jc w:val="center"/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51" style="position:absolute;margin-left:418.65pt;margin-top:86.3pt;width:18pt;height:21.6pt;z-index:251635712" coordsize="360,432" path="m216,c108,120,,240,24,312v24,72,280,-12,336,120e" filled="f">
            <v:path arrowok="t"/>
          </v:shape>
        </w:pict>
      </w:r>
      <w:r>
        <w:rPr>
          <w:noProof/>
          <w:lang w:eastAsia="tr-TR"/>
        </w:rPr>
        <w:pict>
          <v:shape id="_x0000_s1052" style="position:absolute;margin-left:1150.7pt;margin-top:55.1pt;width:18pt;height:21.6pt;z-index:251639808" coordsize="360,432" path="m216,c108,120,,240,24,312v24,72,280,-12,336,120e" filled="f">
            <v:path arrowok="t"/>
          </v:shape>
        </w:pict>
      </w:r>
      <w:r>
        <w:rPr>
          <w:noProof/>
          <w:lang w:eastAsia="tr-TR"/>
        </w:rPr>
        <w:pict>
          <v:shape id="_x0000_s1053" style="position:absolute;margin-left:532.7pt;margin-top:64.7pt;width:18pt;height:21.6pt;z-index:251637760" coordsize="360,432" path="m216,c108,120,,240,24,312v24,72,280,-12,336,120e" filled="f">
            <v:path arrowok="t"/>
          </v:shape>
        </w:pict>
      </w:r>
      <w:r>
        <w:rPr>
          <w:noProof/>
          <w:lang w:eastAsia="tr-TR"/>
        </w:rPr>
        <w:pict>
          <v:oval id="_x0000_s1054" style="position:absolute;margin-left:520.75pt;margin-top:-8.5pt;width:45.6pt;height:73.2pt;z-index:251636736">
            <v:textbox style="mso-next-textbox:#_x0000_s1054">
              <w:txbxContent>
                <w:p w:rsidR="008F795C" w:rsidRPr="006707F4" w:rsidRDefault="008F795C" w:rsidP="006707F4">
                  <w:pPr>
                    <w:jc w:val="center"/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5" style="position:absolute;margin-left:1135.1pt;margin-top:-18.1pt;width:45.6pt;height:73.2pt;z-index:251638784">
            <v:textbox style="mso-next-textbox:#_x0000_s1055">
              <w:txbxContent>
                <w:p w:rsidR="008F795C" w:rsidRPr="006707F4" w:rsidRDefault="008F795C" w:rsidP="006707F4">
                  <w:pPr>
                    <w:jc w:val="center"/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 w:rsidRPr="006707F4">
                    <w:rPr>
                      <w:sz w:val="36"/>
                      <w:szCs w:val="36"/>
                    </w:rPr>
                    <w:t>25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56" style="position:absolute;margin-left:27.5pt;margin-top:64.7pt;width:18pt;height:21.6pt;z-index:251633664" coordsize="360,432" path="m216,c108,120,,240,24,312v24,72,280,-12,336,120e" filled="f">
            <v:path arrowok="t"/>
          </v:shape>
        </w:pict>
      </w:r>
      <w:r>
        <w:rPr>
          <w:noProof/>
          <w:lang w:eastAsia="tr-TR"/>
        </w:rPr>
        <w:pict>
          <v:oval id="_x0000_s1057" style="position:absolute;margin-left:15.55pt;margin-top:-8.5pt;width:45.6pt;height:73.2pt;z-index:251632640">
            <v:textbox style="mso-next-textbox:#_x0000_s1057">
              <w:txbxContent>
                <w:p w:rsidR="008F795C" w:rsidRPr="006707F4" w:rsidRDefault="008F795C" w:rsidP="006707F4">
                  <w:pPr>
                    <w:jc w:val="center"/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52</w:t>
                  </w:r>
                </w:p>
              </w:txbxContent>
            </v:textbox>
          </v:oval>
        </w:pict>
      </w:r>
    </w:p>
    <w:p w:rsidR="008F795C" w:rsidRPr="006707F4" w:rsidRDefault="008F795C" w:rsidP="006707F4"/>
    <w:p w:rsidR="008F795C" w:rsidRPr="006707F4" w:rsidRDefault="008F795C" w:rsidP="006707F4"/>
    <w:p w:rsidR="008F795C" w:rsidRPr="006707F4" w:rsidRDefault="008F795C" w:rsidP="006707F4"/>
    <w:p w:rsidR="008F795C" w:rsidRPr="006707F4" w:rsidRDefault="008F795C" w:rsidP="006707F4"/>
    <w:p w:rsidR="008F795C" w:rsidRPr="006707F4" w:rsidRDefault="008F795C" w:rsidP="006707F4">
      <w:r>
        <w:rPr>
          <w:noProof/>
          <w:lang w:eastAsia="tr-TR"/>
        </w:rPr>
        <w:pict>
          <v:oval id="_x0000_s1058" style="position:absolute;margin-left:737.9pt;margin-top:6.95pt;width:45.6pt;height:73.2pt;z-index:251681792">
            <v:textbox style="mso-next-textbox:#_x0000_s1058">
              <w:txbxContent>
                <w:p w:rsidR="008F795C" w:rsidRPr="006707F4" w:rsidRDefault="008F795C" w:rsidP="00333703">
                  <w:pPr>
                    <w:jc w:val="center"/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99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9" style="position:absolute;margin-left:195.45pt;margin-top:13.7pt;width:45.6pt;height:73.2pt;z-index:251679744">
            <v:textbox style="mso-next-textbox:#_x0000_s1059">
              <w:txbxContent>
                <w:p w:rsidR="008F795C" w:rsidRPr="006707F4" w:rsidRDefault="008F795C" w:rsidP="00333703">
                  <w:pPr>
                    <w:jc w:val="center"/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97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60" style="position:absolute;margin-left:207.4pt;margin-top:86.9pt;width:18pt;height:21.6pt;z-index:251680768" coordsize="360,432" path="m216,c108,120,,240,24,312v24,72,280,-12,336,120e" filled="f">
            <v:path arrowok="t"/>
          </v:shape>
        </w:pict>
      </w:r>
    </w:p>
    <w:p w:rsidR="008F795C" w:rsidRPr="006707F4" w:rsidRDefault="008F795C" w:rsidP="006707F4">
      <w:r>
        <w:rPr>
          <w:noProof/>
          <w:lang w:eastAsia="tr-TR"/>
        </w:rPr>
        <w:pict>
          <v:oval id="_x0000_s1061" style="position:absolute;margin-left:658.65pt;margin-top:3.1pt;width:45.6pt;height:73.2pt;z-index:251677696">
            <v:textbox style="mso-next-textbox:#_x0000_s1061">
              <w:txbxContent>
                <w:p w:rsidR="008F795C" w:rsidRPr="006707F4" w:rsidRDefault="008F795C" w:rsidP="00333703">
                  <w:pPr>
                    <w:jc w:val="center"/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62" style="position:absolute;margin-left:670.6pt;margin-top:76.3pt;width:18pt;height:21.6pt;z-index:251678720" coordsize="360,432" path="m216,c108,120,,240,24,312v24,72,280,-12,336,120e" filled="f">
            <v:path arrowok="t"/>
          </v:shape>
        </w:pict>
      </w:r>
      <w:r>
        <w:rPr>
          <w:noProof/>
          <w:lang w:eastAsia="tr-TR"/>
        </w:rPr>
        <w:pict>
          <v:oval id="_x0000_s1063" style="position:absolute;margin-left:441.5pt;margin-top:3.1pt;width:45.6pt;height:73.2pt;z-index:251675648">
            <v:textbox style="mso-next-textbox:#_x0000_s1063">
              <w:txbxContent>
                <w:p w:rsidR="008F795C" w:rsidRPr="006707F4" w:rsidRDefault="008F795C" w:rsidP="00333703">
                  <w:pPr>
                    <w:jc w:val="center"/>
                    <w:rPr>
                      <w:rFonts w:ascii="Comic Sans MS" w:hAnsi="Comic Sans MS" w:cs="Comic Sans MS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64" style="position:absolute;margin-left:453.45pt;margin-top:76.3pt;width:18pt;height:21.6pt;z-index:251676672" coordsize="360,432" path="m216,c108,120,,240,24,312v24,72,280,-12,336,120e" filled="f">
            <v:path arrowok="t"/>
          </v:shape>
        </w:pict>
      </w:r>
    </w:p>
    <w:p w:rsidR="008F795C" w:rsidRPr="006707F4" w:rsidRDefault="008F795C" w:rsidP="006707F4"/>
    <w:p w:rsidR="008F795C" w:rsidRPr="006707F4" w:rsidRDefault="008F795C" w:rsidP="006707F4"/>
    <w:p w:rsidR="008F795C" w:rsidRPr="006707F4" w:rsidRDefault="008F795C" w:rsidP="006707F4"/>
    <w:p w:rsidR="008F795C" w:rsidRPr="006707F4" w:rsidRDefault="008F795C" w:rsidP="006707F4">
      <w:r>
        <w:rPr>
          <w:noProof/>
          <w:lang w:eastAsia="tr-TR"/>
        </w:rPr>
        <w:pict>
          <v:shape id="_x0000_s1065" style="position:absolute;margin-left:751.85pt;margin-top:.85pt;width:18pt;height:21.6pt;z-index:251682816" coordsize="360,432" path="m216,c108,120,,240,24,312v24,72,280,-12,336,120e" filled="f">
            <v:path arrowok="t"/>
          </v:shape>
        </w:pict>
      </w:r>
    </w:p>
    <w:p w:rsidR="008F795C" w:rsidRPr="006707F4" w:rsidRDefault="008F795C" w:rsidP="006707F4"/>
    <w:p w:rsidR="008F795C" w:rsidRPr="006707F4" w:rsidRDefault="008F795C" w:rsidP="006707F4"/>
    <w:p w:rsidR="008F795C" w:rsidRDefault="008F795C" w:rsidP="006707F4">
      <w:hyperlink r:id="rId4" w:history="1">
        <w:r>
          <w:rPr>
            <w:rStyle w:val="Hyperlink"/>
            <w:rFonts w:ascii="Comic Sans MS" w:hAnsi="Comic Sans MS" w:cs="Comic Sans MS"/>
            <w:sz w:val="19"/>
            <w:szCs w:val="19"/>
          </w:rPr>
          <w:t>www.sorubak.com</w:t>
        </w:r>
      </w:hyperlink>
    </w:p>
    <w:p w:rsidR="008F795C" w:rsidRDefault="008F795C" w:rsidP="006707F4"/>
    <w:p w:rsidR="008F795C" w:rsidRDefault="008F795C" w:rsidP="006707F4"/>
    <w:p w:rsidR="008F795C" w:rsidRDefault="008F795C" w:rsidP="006707F4"/>
    <w:p w:rsidR="008F795C" w:rsidRDefault="008F795C" w:rsidP="006707F4"/>
    <w:p w:rsidR="008F795C" w:rsidRDefault="008F795C" w:rsidP="006707F4"/>
    <w:p w:rsidR="008F795C" w:rsidRDefault="008F795C" w:rsidP="006707F4"/>
    <w:p w:rsidR="008F795C" w:rsidRDefault="008F795C" w:rsidP="006707F4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6" type="#_x0000_t75" alt="http://images.friendster.com/images/widgetDirectory/widgetThumbs/_31734.gif" style="position:absolute;margin-left:717.35pt;margin-top:2.6pt;width:76.5pt;height:76.8pt;z-index:-251641856;visibility:visible">
            <v:imagedata r:id="rId5" r:href="rId6"/>
          </v:shape>
        </w:pict>
      </w:r>
      <w:r>
        <w:rPr>
          <w:noProof/>
          <w:lang w:eastAsia="tr-TR"/>
        </w:rPr>
        <w:pict>
          <v:shape id="_x0000_s1067" type="#_x0000_t75" alt="http://images.friendster.com/images/widgetDirectory/widgetThumbs/_31734.gif" style="position:absolute;margin-left:634.55pt;margin-top:2.6pt;width:76.5pt;height:76.8pt;z-index:-251642880;visibility:visible">
            <v:imagedata r:id="rId5" r:href="rId7"/>
          </v:shape>
        </w:pict>
      </w:r>
      <w:r>
        <w:rPr>
          <w:noProof/>
          <w:lang w:eastAsia="tr-TR"/>
        </w:rPr>
        <w:pict>
          <v:shape id="_x0000_s1068" type="#_x0000_t75" alt="http://images.friendster.com/images/widgetDirectory/widgetThumbs/_31734.gif" style="position:absolute;margin-left:558.05pt;margin-top:2.6pt;width:76.5pt;height:76.8pt;z-index:-251643904;visibility:visible">
            <v:imagedata r:id="rId5" r:href="rId8"/>
          </v:shape>
        </w:pict>
      </w:r>
      <w:r>
        <w:rPr>
          <w:noProof/>
          <w:lang w:eastAsia="tr-TR"/>
        </w:rPr>
        <w:pict>
          <v:shape id="_x0000_s1069" type="#_x0000_t75" alt="http://images.friendster.com/images/widgetDirectory/widgetThumbs/_31734.gif" style="position:absolute;margin-left:472.55pt;margin-top:2.6pt;width:76.5pt;height:76.8pt;z-index:-251644928;visibility:visible">
            <v:imagedata r:id="rId5" r:href="rId9"/>
          </v:shape>
        </w:pict>
      </w:r>
      <w:r>
        <w:rPr>
          <w:noProof/>
          <w:lang w:eastAsia="tr-TR"/>
        </w:rPr>
        <w:pict>
          <v:shape id="_x0000_s1070" type="#_x0000_t75" alt="http://images.friendster.com/images/widgetDirectory/widgetThumbs/_31734.gif" style="position:absolute;margin-left:396.05pt;margin-top:3.8pt;width:76.5pt;height:76.8pt;z-index:-251645952;visibility:visible">
            <v:imagedata r:id="rId5" r:href="rId10"/>
          </v:shape>
        </w:pict>
      </w:r>
      <w:r>
        <w:rPr>
          <w:noProof/>
          <w:lang w:eastAsia="tr-TR"/>
        </w:rPr>
        <w:pict>
          <v:shape id="_x0000_s1071" type="#_x0000_t75" alt="http://images.friendster.com/images/widgetDirectory/widgetThumbs/_31734.gif" style="position:absolute;margin-left:311.75pt;margin-top:3.8pt;width:76.5pt;height:76.8pt;z-index:-251646976;visibility:visible">
            <v:imagedata r:id="rId5" r:href="rId11"/>
          </v:shape>
        </w:pict>
      </w:r>
      <w:r>
        <w:rPr>
          <w:noProof/>
          <w:lang w:eastAsia="tr-TR"/>
        </w:rPr>
        <w:pict>
          <v:shape id="_x0000_s1072" type="#_x0000_t75" alt="http://images.friendster.com/images/widgetDirectory/widgetThumbs/_31734.gif" style="position:absolute;margin-left:226.55pt;margin-top:4.25pt;width:76.5pt;height:76.8pt;z-index:-251648000;visibility:visible">
            <v:imagedata r:id="rId5" r:href="rId12"/>
          </v:shape>
        </w:pict>
      </w:r>
      <w:r>
        <w:rPr>
          <w:noProof/>
          <w:lang w:eastAsia="tr-TR"/>
        </w:rPr>
        <w:pict>
          <v:shape id="_x0000_s1073" type="#_x0000_t75" alt="http://images.friendster.com/images/widgetDirectory/widgetThumbs/_31734.gif" style="position:absolute;margin-left:141.35pt;margin-top:4.25pt;width:76.5pt;height:76.8pt;z-index:-251649024;visibility:visible">
            <v:imagedata r:id="rId5" r:href="rId13"/>
          </v:shape>
        </w:pict>
      </w:r>
      <w:r>
        <w:rPr>
          <w:noProof/>
          <w:lang w:eastAsia="tr-TR"/>
        </w:rPr>
        <w:pict>
          <v:shape id="_x0000_s1074" type="#_x0000_t75" alt="http://images.friendster.com/images/widgetDirectory/widgetThumbs/_31734.gif" style="position:absolute;margin-left:52.55pt;margin-top:2.6pt;width:77.3pt;height:76.8pt;z-index:-251650048;visibility:visible">
            <v:imagedata r:id="rId5" r:href="rId14"/>
          </v:shape>
        </w:pict>
      </w:r>
      <w:r>
        <w:rPr>
          <w:noProof/>
          <w:lang w:eastAsia="tr-TR"/>
        </w:rPr>
        <w:pict>
          <v:shape id="Resim 46" o:spid="_x0000_s1075" type="#_x0000_t75" alt="http://images.friendster.com/images/widgetDirectory/widgetThumbs/_31734.gif" style="position:absolute;margin-left:-35.05pt;margin-top:2.6pt;width:78.25pt;height:78pt;z-index:-251651072;visibility:visible">
            <v:imagedata r:id="rId5" r:href="rId15"/>
          </v:shape>
        </w:pict>
      </w:r>
    </w:p>
    <w:p w:rsidR="008F795C" w:rsidRDefault="008F795C" w:rsidP="006707F4"/>
    <w:p w:rsidR="008F795C" w:rsidRDefault="008F795C" w:rsidP="006707F4"/>
    <w:p w:rsidR="008F795C" w:rsidRDefault="008F795C" w:rsidP="006707F4"/>
    <w:p w:rsidR="008F795C" w:rsidRDefault="008F795C" w:rsidP="006707F4"/>
    <w:p w:rsidR="008F795C" w:rsidRDefault="008F795C" w:rsidP="006707F4">
      <w:r w:rsidRPr="00333703">
        <w:rPr>
          <w:sz w:val="40"/>
          <w:szCs w:val="40"/>
        </w:rPr>
        <w:t>10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 20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30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40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   50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60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70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   80</w:t>
      </w:r>
      <w:r>
        <w:rPr>
          <w:sz w:val="40"/>
          <w:szCs w:val="40"/>
        </w:rPr>
        <w:tab/>
        <w:t xml:space="preserve">     90            100</w:t>
      </w:r>
    </w:p>
    <w:sectPr w:rsidR="008F795C" w:rsidSect="00333703">
      <w:pgSz w:w="16838" w:h="11906" w:orient="landscape"/>
      <w:pgMar w:top="568" w:right="536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07F4"/>
    <w:rsid w:val="000679EE"/>
    <w:rsid w:val="002F4E33"/>
    <w:rsid w:val="00333703"/>
    <w:rsid w:val="00335D66"/>
    <w:rsid w:val="006707F4"/>
    <w:rsid w:val="00725A1B"/>
    <w:rsid w:val="00727D99"/>
    <w:rsid w:val="008F795C"/>
    <w:rsid w:val="00AA02F9"/>
    <w:rsid w:val="00AC0D72"/>
    <w:rsid w:val="00B36BE0"/>
    <w:rsid w:val="00C14E66"/>
    <w:rsid w:val="00CC485C"/>
    <w:rsid w:val="00F82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9EE"/>
    <w:pPr>
      <w:spacing w:line="276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A02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mages.friendster.com/images/widgetDirectory/widgetThumbs/_31734.gif" TargetMode="External"/><Relationship Id="rId13" Type="http://schemas.openxmlformats.org/officeDocument/2006/relationships/image" Target="http://images.friendster.com/images/widgetDirectory/widgetThumbs/_31734.gif" TargetMode="External"/><Relationship Id="rId3" Type="http://schemas.openxmlformats.org/officeDocument/2006/relationships/webSettings" Target="webSettings.xml"/><Relationship Id="rId7" Type="http://schemas.openxmlformats.org/officeDocument/2006/relationships/image" Target="http://images.friendster.com/images/widgetDirectory/widgetThumbs/_31734.gif" TargetMode="External"/><Relationship Id="rId12" Type="http://schemas.openxmlformats.org/officeDocument/2006/relationships/image" Target="http://images.friendster.com/images/widgetDirectory/widgetThumbs/_31734.gif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http://images.friendster.com/images/widgetDirectory/widgetThumbs/_31734.gif" TargetMode="External"/><Relationship Id="rId11" Type="http://schemas.openxmlformats.org/officeDocument/2006/relationships/image" Target="http://images.friendster.com/images/widgetDirectory/widgetThumbs/_31734.gif" TargetMode="External"/><Relationship Id="rId5" Type="http://schemas.openxmlformats.org/officeDocument/2006/relationships/image" Target="media/image1.png"/><Relationship Id="rId15" Type="http://schemas.openxmlformats.org/officeDocument/2006/relationships/image" Target="http://images.friendster.com/images/widgetDirectory/widgetThumbs/_31734.gif" TargetMode="External"/><Relationship Id="rId10" Type="http://schemas.openxmlformats.org/officeDocument/2006/relationships/image" Target="http://images.friendster.com/images/widgetDirectory/widgetThumbs/_31734.gif" TargetMode="External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http://images.friendster.com/images/widgetDirectory/widgetThumbs/_31734.gif" TargetMode="External"/><Relationship Id="rId14" Type="http://schemas.openxmlformats.org/officeDocument/2006/relationships/image" Target="http://images.friendster.com/images/widgetDirectory/widgetThumbs/_31734.gi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39</Words>
  <Characters>227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VESTEL</dc:creator>
  <cp:keywords>www.sorubak.com</cp:keywords>
  <dc:description>www.sorubak.com</dc:description>
  <cp:lastModifiedBy>edanur</cp:lastModifiedBy>
  <cp:revision>5</cp:revision>
  <dcterms:created xsi:type="dcterms:W3CDTF">2013-11-06T18:45:00Z</dcterms:created>
  <dcterms:modified xsi:type="dcterms:W3CDTF">2013-11-13T19:26:00Z</dcterms:modified>
  <cp:category>www.sorubak.com</cp:category>
</cp:coreProperties>
</file>