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25" w:rsidRPr="002F19A9" w:rsidRDefault="00771325" w:rsidP="002F19A9">
      <w:pPr>
        <w:jc w:val="center"/>
        <w:rPr>
          <w:rFonts w:ascii="Hand writing Mutlu" w:hAnsi="Hand writing Mutlu" w:cs="Hand writing Mutlu"/>
          <w:b/>
          <w:bCs/>
        </w:rPr>
      </w:pPr>
      <w:r w:rsidRPr="002F19A9">
        <w:rPr>
          <w:rFonts w:ascii="Hand writing Mutlu" w:hAnsi="Hand writing Mutlu" w:cs="Hand writing Mutlu"/>
          <w:b/>
          <w:bCs/>
        </w:rPr>
        <w:t>ÖĞRETMEN MELAHAT HÜDAİ GÜRBÜZ İLKOKULU</w:t>
      </w:r>
    </w:p>
    <w:p w:rsidR="00771325" w:rsidRPr="002F19A9" w:rsidRDefault="00771325" w:rsidP="002F19A9">
      <w:pPr>
        <w:jc w:val="center"/>
        <w:rPr>
          <w:rFonts w:ascii="Hand writing Mutlu" w:hAnsi="Hand writing Mutlu" w:cs="Hand writing Mutlu"/>
          <w:b/>
          <w:bCs/>
        </w:rPr>
      </w:pPr>
      <w:r w:rsidRPr="002F19A9">
        <w:rPr>
          <w:rFonts w:ascii="Hand writing Mutlu" w:hAnsi="Hand writing Mutlu" w:cs="Hand writing Mutlu"/>
          <w:b/>
          <w:bCs/>
        </w:rPr>
        <w:t>2-A SINIFI HAFTASONU KURS ÇALIŞMA KAĞIDI</w:t>
      </w:r>
    </w:p>
    <w:tbl>
      <w:tblPr>
        <w:tblW w:w="92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771325" w:rsidRPr="00006D37"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006D37">
              <w:rPr>
                <w:rFonts w:ascii="Hand writing Mutlu" w:hAnsi="Hand writing Mutlu" w:cs="Hand writing Mutlu"/>
              </w:rPr>
              <w:t>25 ile 46</w:t>
            </w:r>
            <w:r w:rsidRPr="00006D37">
              <w:rPr>
                <w:rFonts w:ascii="Times New Roman" w:hAnsi="Times New Roman" w:cs="Times New Roman"/>
              </w:rPr>
              <w:t>’</w:t>
            </w:r>
            <w:r w:rsidRPr="00006D37">
              <w:rPr>
                <w:rFonts w:ascii="Hand writing Mutlu" w:hAnsi="Hand writing Mutlu" w:cs="Hand writing Mutlu"/>
              </w:rPr>
              <w:t>nın toplamından 4çıkarırsak hangi sonucu buluruz?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hyperlink r:id="rId5" w:history="1">
              <w:r>
                <w:rPr>
                  <w:rStyle w:val="Hyperlink"/>
                  <w:rFonts w:ascii="Comic Sans MS" w:hAnsi="Comic Sans MS" w:cs="Comic Sans MS"/>
                  <w:sz w:val="19"/>
                  <w:szCs w:val="19"/>
                </w:rPr>
                <w:t>www.sorubak.com</w:t>
              </w:r>
            </w:hyperlink>
          </w:p>
        </w:tc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006D37">
              <w:rPr>
                <w:rFonts w:ascii="Hand writing Mutlu" w:hAnsi="Hand writing Mutlu" w:cs="Hand writing Mutlu"/>
              </w:rPr>
              <w:t>31 ile 58</w:t>
            </w:r>
            <w:r w:rsidRPr="00006D37">
              <w:rPr>
                <w:rFonts w:ascii="Times New Roman" w:hAnsi="Times New Roman" w:cs="Times New Roman"/>
              </w:rPr>
              <w:t>’</w:t>
            </w:r>
            <w:r w:rsidRPr="00006D37">
              <w:rPr>
                <w:rFonts w:ascii="Hand writing Mutlu" w:hAnsi="Hand writing Mutlu" w:cs="Hand writing Mutlu"/>
              </w:rPr>
              <w:t>in toplamından 5çıkarırsak hangi sonucu buluruz?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</w:tr>
      <w:tr w:rsidR="00771325" w:rsidRPr="00006D37"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006D37">
              <w:rPr>
                <w:rFonts w:ascii="Hand writing Mutlu" w:hAnsi="Hand writing Mutlu" w:cs="Hand writing Mutlu"/>
              </w:rPr>
              <w:t>3-6-</w:t>
            </w:r>
            <w:r w:rsidRPr="00006D37">
              <w:rPr>
                <w:rFonts w:ascii="Hand writing Mutlu" w:hAnsi="Hand writing Mutlu" w:cs="Hand writing Mutlu"/>
                <w:b/>
                <w:bCs/>
              </w:rPr>
              <w:t>?</w:t>
            </w:r>
            <w:r w:rsidRPr="00006D37">
              <w:rPr>
                <w:rFonts w:ascii="Hand writing Mutlu" w:hAnsi="Hand writing Mutlu" w:cs="Hand writing Mutlu"/>
              </w:rPr>
              <w:t>-12-15-18-</w:t>
            </w:r>
            <w:r w:rsidRPr="00006D37">
              <w:rPr>
                <w:rFonts w:ascii="Hand writing Mutlu" w:hAnsi="Hand writing Mutlu" w:cs="Hand writing Mutlu"/>
                <w:b/>
                <w:bCs/>
              </w:rPr>
              <w:t>?</w:t>
            </w:r>
            <w:r w:rsidRPr="00006D37">
              <w:rPr>
                <w:rFonts w:ascii="Hand writing Mutlu" w:hAnsi="Hand writing Mutlu" w:cs="Hand writing Mutlu"/>
              </w:rPr>
              <w:t>-24 sayı örüntüsünde boş bırakılan yerlere gelecek sayıların toplamı kaçtır?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006D37">
              <w:rPr>
                <w:rFonts w:ascii="Hand writing Mutlu" w:hAnsi="Hand writing Mutlu" w:cs="Hand writing Mutlu"/>
              </w:rPr>
              <w:t>5-10-</w:t>
            </w:r>
            <w:r w:rsidRPr="00006D37">
              <w:rPr>
                <w:rFonts w:ascii="Hand writing Mutlu" w:hAnsi="Hand writing Mutlu" w:cs="Hand writing Mutlu"/>
                <w:b/>
                <w:bCs/>
              </w:rPr>
              <w:t>?</w:t>
            </w:r>
            <w:r w:rsidRPr="00006D37">
              <w:rPr>
                <w:rFonts w:ascii="Hand writing Mutlu" w:hAnsi="Hand writing Mutlu" w:cs="Hand writing Mutlu"/>
              </w:rPr>
              <w:t>-20-25-30-</w:t>
            </w:r>
            <w:r w:rsidRPr="00006D37">
              <w:rPr>
                <w:rFonts w:ascii="Hand writing Mutlu" w:hAnsi="Hand writing Mutlu" w:cs="Hand writing Mutlu"/>
                <w:b/>
                <w:bCs/>
              </w:rPr>
              <w:t>?</w:t>
            </w:r>
            <w:r w:rsidRPr="00006D37">
              <w:rPr>
                <w:rFonts w:ascii="Hand writing Mutlu" w:hAnsi="Hand writing Mutlu" w:cs="Hand writing Mutlu"/>
              </w:rPr>
              <w:t>-40 sayı örüntüsünde boş bırakılan yerlere gelecek sayıların toplamı kaçtır?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</w:tr>
      <w:tr w:rsidR="00771325" w:rsidRPr="00006D37"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006D37">
              <w:rPr>
                <w:rFonts w:ascii="Hand writing Mutlu" w:hAnsi="Hand writing Mutlu" w:cs="Hand writing Mutlu"/>
              </w:rPr>
              <w:t xml:space="preserve">22-24-20-21-25-29-26 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006D37">
              <w:rPr>
                <w:rFonts w:ascii="Hand writing Mutlu" w:hAnsi="Hand writing Mutlu" w:cs="Hand writing Mutlu"/>
              </w:rPr>
              <w:t>Yukarıdaki sayıların en büyüğü ile en küçüğünün toplamı kaçtır?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006D37">
              <w:rPr>
                <w:rFonts w:ascii="Hand writing Mutlu" w:hAnsi="Hand writing Mutlu" w:cs="Hand writing Mutlu"/>
              </w:rPr>
              <w:t>25-12-48-75-52-34-62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006D37">
              <w:rPr>
                <w:rFonts w:ascii="Hand writing Mutlu" w:hAnsi="Hand writing Mutlu" w:cs="Hand writing Mutlu"/>
              </w:rPr>
              <w:t>Yukarıdaki sayıların en büyüğü ile en küçüğünün toplamı kaçtır?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</w:tr>
      <w:tr w:rsidR="00771325" w:rsidRPr="00006D37"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tabs>
                <w:tab w:val="left" w:pos="1665"/>
              </w:tabs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006D37">
              <w:rPr>
                <w:rFonts w:ascii="Hand writing Mutlu" w:hAnsi="Hand writing Mutlu" w:cs="Hand writing Mutlu"/>
              </w:rPr>
              <w:t>56 ile 58 arasındaki sayıdan 5 çıkarırsak kaç kalır?</w:t>
            </w:r>
          </w:p>
          <w:p w:rsidR="00771325" w:rsidRPr="00006D37" w:rsidRDefault="00771325" w:rsidP="00006D37">
            <w:pPr>
              <w:tabs>
                <w:tab w:val="left" w:pos="1665"/>
              </w:tabs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tabs>
                <w:tab w:val="left" w:pos="166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tabs>
                <w:tab w:val="left" w:pos="166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tabs>
                <w:tab w:val="left" w:pos="1665"/>
              </w:tabs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006D37">
              <w:rPr>
                <w:rFonts w:ascii="Hand writing Mutlu" w:hAnsi="Hand writing Mutlu" w:cs="Hand writing Mutlu"/>
              </w:rPr>
              <w:t>74 ile 76 arasındaki sayıdan 4 çıkarırsak kaç kalır?</w:t>
            </w:r>
          </w:p>
          <w:p w:rsidR="00771325" w:rsidRPr="00006D37" w:rsidRDefault="00771325" w:rsidP="00006D37">
            <w:pPr>
              <w:tabs>
                <w:tab w:val="left" w:pos="1665"/>
              </w:tabs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tabs>
                <w:tab w:val="left" w:pos="166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tabs>
                <w:tab w:val="left" w:pos="166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</w:tr>
      <w:tr w:rsidR="00771325" w:rsidRPr="00006D37"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006D37">
              <w:rPr>
                <w:rFonts w:ascii="Hand writing Mutlu" w:hAnsi="Hand writing Mutlu" w:cs="Hand writing Mutlu"/>
              </w:rPr>
              <w:t>45</w:t>
            </w:r>
            <w:r w:rsidRPr="00006D37">
              <w:rPr>
                <w:rFonts w:ascii="Times New Roman" w:hAnsi="Times New Roman" w:cs="Times New Roman"/>
              </w:rPr>
              <w:t>’</w:t>
            </w:r>
            <w:r w:rsidRPr="00006D37">
              <w:rPr>
                <w:rFonts w:ascii="Hand writing Mutlu" w:hAnsi="Hand writing Mutlu" w:cs="Hand writing Mutlu"/>
              </w:rPr>
              <w:t>den bir önce ve bir sonra gelen sayıların toplamı kaçtır?</w:t>
            </w: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</w:rPr>
            </w:pPr>
            <w:r w:rsidRPr="00006D37">
              <w:rPr>
                <w:rFonts w:ascii="Hand writing Mutlu" w:hAnsi="Hand writing Mutlu" w:cs="Hand writing Mutlu"/>
              </w:rPr>
              <w:t>32</w:t>
            </w:r>
            <w:r w:rsidRPr="00006D37">
              <w:rPr>
                <w:rFonts w:ascii="Times New Roman" w:hAnsi="Times New Roman" w:cs="Times New Roman"/>
              </w:rPr>
              <w:t>’</w:t>
            </w:r>
            <w:r w:rsidRPr="00006D37">
              <w:rPr>
                <w:rFonts w:ascii="Hand writing Mutlu" w:hAnsi="Hand writing Mutlu" w:cs="Hand writing Mutlu"/>
              </w:rPr>
              <w:t>den bir önce ve bir sonra gelen sayıların toplamı kaçtır?</w:t>
            </w: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</w:tr>
      <w:tr w:rsidR="00771325" w:rsidRPr="00006D37"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006D37">
              <w:rPr>
                <w:rFonts w:ascii="Hand writing Mutlu" w:hAnsi="Hand writing Mutlu" w:cs="Hand writing Mutlu"/>
                <w:b/>
                <w:bCs/>
              </w:rPr>
              <w:t>2</w:t>
            </w:r>
            <w:r w:rsidRPr="00006D37">
              <w:rPr>
                <w:rFonts w:ascii="Times New Roman" w:hAnsi="Times New Roman" w:cs="Times New Roman"/>
                <w:b/>
                <w:bCs/>
              </w:rPr>
              <w:t>’</w:t>
            </w:r>
            <w:r w:rsidRPr="00006D37">
              <w:rPr>
                <w:rFonts w:ascii="Hand writing Mutlu" w:hAnsi="Hand writing Mutlu" w:cs="Hand writing Mutlu"/>
                <w:b/>
                <w:bCs/>
              </w:rPr>
              <w:t>den başlayıp ikişer ritmik sayarken 9. Söylediğimiz sayıya 15 eklersek hangi sayıyı buluruz?</w:t>
            </w: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006D37">
              <w:rPr>
                <w:rFonts w:ascii="Hand writing Mutlu" w:hAnsi="Hand writing Mutlu" w:cs="Hand writing Mutlu"/>
                <w:b/>
                <w:bCs/>
              </w:rPr>
              <w:t>3</w:t>
            </w:r>
            <w:r w:rsidRPr="00006D37">
              <w:rPr>
                <w:rFonts w:ascii="Times New Roman" w:hAnsi="Times New Roman" w:cs="Times New Roman"/>
                <w:b/>
                <w:bCs/>
              </w:rPr>
              <w:t>’</w:t>
            </w:r>
            <w:r w:rsidRPr="00006D37">
              <w:rPr>
                <w:rFonts w:ascii="Hand writing Mutlu" w:hAnsi="Hand writing Mutlu" w:cs="Hand writing Mutlu"/>
                <w:b/>
                <w:bCs/>
              </w:rPr>
              <w:t>den başlayıp üçer ritmik sayarken 4. Söylediğimiz sayıya 29 eklersek hangi sayıyı buluruz?</w:t>
            </w: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  <w:p w:rsidR="00771325" w:rsidRPr="00006D37" w:rsidRDefault="00771325" w:rsidP="00006D37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</w:tr>
      <w:tr w:rsidR="00771325" w:rsidRPr="00006D37"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006D37">
              <w:rPr>
                <w:rFonts w:ascii="Hand writing Mutlu" w:hAnsi="Hand writing Mutlu" w:cs="Hand writing Mutlu"/>
              </w:rPr>
              <w:t>5 birlik 3 onluğa, 24 eklersek hangi sayıyı buluruz?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  <w:tc>
          <w:tcPr>
            <w:tcW w:w="4606" w:type="dxa"/>
          </w:tcPr>
          <w:p w:rsidR="00771325" w:rsidRPr="00006D37" w:rsidRDefault="00771325" w:rsidP="00006D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  <w:r w:rsidRPr="00006D37">
              <w:rPr>
                <w:rFonts w:ascii="Hand writing Mutlu" w:hAnsi="Hand writing Mutlu" w:cs="Hand writing Mutlu"/>
              </w:rPr>
              <w:t>4 birlik 7 onluğa, 18</w:t>
            </w:r>
            <w:bookmarkStart w:id="0" w:name="_GoBack"/>
            <w:bookmarkEnd w:id="0"/>
            <w:r w:rsidRPr="00006D37">
              <w:rPr>
                <w:rFonts w:ascii="Hand writing Mutlu" w:hAnsi="Hand writing Mutlu" w:cs="Hand writing Mutlu"/>
              </w:rPr>
              <w:t xml:space="preserve"> eklersek hangi sayıyı buluruz?</w:t>
            </w: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</w:rPr>
            </w:pPr>
          </w:p>
          <w:p w:rsidR="00771325" w:rsidRPr="00006D37" w:rsidRDefault="00771325" w:rsidP="00006D37">
            <w:pPr>
              <w:pStyle w:val="ListParagraph"/>
              <w:spacing w:after="0" w:line="240" w:lineRule="auto"/>
              <w:rPr>
                <w:rFonts w:ascii="Hand writing Mutlu" w:hAnsi="Hand writing Mutlu" w:cs="Hand writing Mutlu"/>
                <w:b/>
                <w:bCs/>
              </w:rPr>
            </w:pPr>
          </w:p>
        </w:tc>
      </w:tr>
    </w:tbl>
    <w:p w:rsidR="00771325" w:rsidRPr="002F19A9" w:rsidRDefault="00771325" w:rsidP="002F19A9">
      <w:pPr>
        <w:rPr>
          <w:rFonts w:ascii="Hand writing Mutlu" w:hAnsi="Hand writing Mutlu" w:cs="Hand writing Mutlu"/>
          <w:b/>
          <w:bCs/>
        </w:rPr>
      </w:pPr>
    </w:p>
    <w:sectPr w:rsidR="00771325" w:rsidRPr="002F19A9" w:rsidSect="002F19A9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A799C"/>
    <w:multiLevelType w:val="hybridMultilevel"/>
    <w:tmpl w:val="7AA0C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895"/>
    <w:rsid w:val="00006D37"/>
    <w:rsid w:val="002F19A9"/>
    <w:rsid w:val="003A0C25"/>
    <w:rsid w:val="00533432"/>
    <w:rsid w:val="005E56BD"/>
    <w:rsid w:val="006D11AA"/>
    <w:rsid w:val="00771325"/>
    <w:rsid w:val="00DB79B6"/>
    <w:rsid w:val="00DD76B0"/>
    <w:rsid w:val="00E61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A0C2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A0C25"/>
    <w:pPr>
      <w:ind w:left="720"/>
    </w:pPr>
  </w:style>
  <w:style w:type="character" w:styleId="Hyperlink">
    <w:name w:val="Hyperlink"/>
    <w:basedOn w:val="DefaultParagraphFont"/>
    <w:uiPriority w:val="99"/>
    <w:rsid w:val="005E56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176</Words>
  <Characters>1008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erol</dc:creator>
  <cp:keywords>www.sorubak.com</cp:keywords>
  <dc:description>www.sorubak.com</dc:description>
  <cp:lastModifiedBy>edanur</cp:lastModifiedBy>
  <cp:revision>3</cp:revision>
  <dcterms:created xsi:type="dcterms:W3CDTF">2013-11-09T08:04:00Z</dcterms:created>
  <dcterms:modified xsi:type="dcterms:W3CDTF">2013-11-13T19:28:00Z</dcterms:modified>
  <cp:category>www.sorubak.com</cp:category>
</cp:coreProperties>
</file>