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85" w:rsidRPr="00AF6E8F" w:rsidRDefault="001A3F85" w:rsidP="004A4518">
      <w:pPr>
        <w:rPr>
          <w:sz w:val="28"/>
          <w:szCs w:val="28"/>
        </w:rPr>
      </w:pPr>
    </w:p>
    <w:tbl>
      <w:tblPr>
        <w:tblW w:w="9127" w:type="dxa"/>
        <w:tblInd w:w="-106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/>
      </w:tblPr>
      <w:tblGrid>
        <w:gridCol w:w="1786"/>
        <w:gridCol w:w="1480"/>
        <w:gridCol w:w="1325"/>
        <w:gridCol w:w="1598"/>
        <w:gridCol w:w="1613"/>
        <w:gridCol w:w="1325"/>
      </w:tblGrid>
      <w:tr w:rsidR="001A3F85" w:rsidRPr="00142369">
        <w:trPr>
          <w:trHeight w:val="603"/>
        </w:trPr>
        <w:tc>
          <w:tcPr>
            <w:tcW w:w="9126" w:type="dxa"/>
            <w:gridSpan w:val="6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 xml:space="preserve">SİTELER İLKOKULU </w:t>
            </w:r>
          </w:p>
          <w:p w:rsidR="001A3F85" w:rsidRPr="00142369" w:rsidRDefault="001A3F85" w:rsidP="0014236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2/B SINIFI HAFTALIK DERS PROGRAMI</w:t>
            </w:r>
          </w:p>
        </w:tc>
      </w:tr>
      <w:tr w:rsidR="001A3F85" w:rsidRPr="00142369">
        <w:trPr>
          <w:trHeight w:val="118"/>
        </w:trPr>
        <w:tc>
          <w:tcPr>
            <w:tcW w:w="9126" w:type="dxa"/>
            <w:gridSpan w:val="6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  <w:tr w:rsidR="001A3F85" w:rsidRPr="00142369">
        <w:trPr>
          <w:trHeight w:val="437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GÜNLER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sz w:val="28"/>
                <w:szCs w:val="28"/>
              </w:rPr>
              <w:t>Pazartesi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sz w:val="28"/>
                <w:szCs w:val="28"/>
              </w:rPr>
              <w:t>Salı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sz w:val="28"/>
                <w:szCs w:val="28"/>
              </w:rPr>
              <w:t>Çarşamba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sz w:val="28"/>
                <w:szCs w:val="28"/>
              </w:rPr>
              <w:t>Perşembe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sz w:val="28"/>
                <w:szCs w:val="28"/>
              </w:rPr>
              <w:t>Cuma</w:t>
            </w:r>
          </w:p>
        </w:tc>
      </w:tr>
      <w:tr w:rsidR="001A3F85" w:rsidRPr="00142369">
        <w:trPr>
          <w:trHeight w:val="437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Ders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İngilizce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Hayat Bilgisi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Hayat Bilgisi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Hayat Bilgisi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Hayat Bilgisi</w:t>
            </w:r>
          </w:p>
        </w:tc>
      </w:tr>
      <w:tr w:rsidR="001A3F85" w:rsidRPr="00142369">
        <w:trPr>
          <w:trHeight w:val="437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Ders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İngilizce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</w:tr>
      <w:tr w:rsidR="001A3F85" w:rsidRPr="00142369">
        <w:trPr>
          <w:trHeight w:val="437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Ders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Matematik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</w:tr>
      <w:tr w:rsidR="001A3F85" w:rsidRPr="00142369">
        <w:trPr>
          <w:trHeight w:val="437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Ders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Matematik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Matematik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Matematik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Matematik</w:t>
            </w:r>
          </w:p>
        </w:tc>
      </w:tr>
      <w:tr w:rsidR="001A3F85" w:rsidRPr="00142369">
        <w:trPr>
          <w:trHeight w:val="403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Ders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Serbest Etkinlikler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Oyun ve Fiziki Etkinlikler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Görsel Sanatlar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Oyun ve Fiziki Etkinlikler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2EAF1"/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Oyun ve Fiziki Etkinlikler</w:t>
            </w:r>
          </w:p>
        </w:tc>
      </w:tr>
      <w:tr w:rsidR="001A3F85" w:rsidRPr="00142369">
        <w:trPr>
          <w:trHeight w:val="719"/>
        </w:trPr>
        <w:tc>
          <w:tcPr>
            <w:tcW w:w="181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142369">
              <w:rPr>
                <w:b/>
                <w:bCs/>
                <w:sz w:val="28"/>
                <w:szCs w:val="28"/>
              </w:rPr>
              <w:t>Ders</w:t>
            </w:r>
          </w:p>
        </w:tc>
        <w:tc>
          <w:tcPr>
            <w:tcW w:w="1491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Türkçe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Oyun ve Fiziki Etkinlikler</w:t>
            </w:r>
          </w:p>
        </w:tc>
        <w:tc>
          <w:tcPr>
            <w:tcW w:w="161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Müzik</w:t>
            </w:r>
          </w:p>
        </w:tc>
        <w:tc>
          <w:tcPr>
            <w:tcW w:w="1632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Oyun ve Fiziki Etkinlikler</w:t>
            </w:r>
          </w:p>
        </w:tc>
        <w:tc>
          <w:tcPr>
            <w:tcW w:w="128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A3F85" w:rsidRPr="00142369" w:rsidRDefault="001A3F85" w:rsidP="0014236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42369">
              <w:rPr>
                <w:rFonts w:ascii="Monotype Corsiva" w:hAnsi="Monotype Corsiva" w:cs="Monotype Corsiva"/>
                <w:sz w:val="28"/>
                <w:szCs w:val="28"/>
              </w:rPr>
              <w:t>Serbest Etkinlikler</w:t>
            </w:r>
          </w:p>
        </w:tc>
      </w:tr>
    </w:tbl>
    <w:p w:rsidR="001A3F85" w:rsidRPr="004A4518" w:rsidRDefault="001A3F85" w:rsidP="004A4518">
      <w:pPr>
        <w:jc w:val="center"/>
        <w:rPr>
          <w:sz w:val="24"/>
          <w:szCs w:val="24"/>
        </w:rPr>
      </w:pPr>
    </w:p>
    <w:p w:rsidR="001A3F85" w:rsidRPr="004A4518" w:rsidRDefault="001A3F85" w:rsidP="004A4518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4A4518">
        <w:rPr>
          <w:rFonts w:ascii="Tahoma" w:hAnsi="Tahoma" w:cs="Tahoma"/>
          <w:b/>
          <w:bCs/>
          <w:sz w:val="24"/>
          <w:szCs w:val="24"/>
        </w:rPr>
        <w:t>2/B SINIFI BESLENME LİSTESİ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06"/>
        <w:gridCol w:w="2947"/>
        <w:gridCol w:w="2552"/>
        <w:gridCol w:w="1842"/>
      </w:tblGrid>
      <w:tr w:rsidR="001A3F85" w:rsidRPr="00142369">
        <w:trPr>
          <w:trHeight w:val="511"/>
        </w:trPr>
        <w:tc>
          <w:tcPr>
            <w:tcW w:w="2406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2947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PASTA-BÖREK – POĞAÇA VEYA SİMİT</w:t>
            </w:r>
          </w:p>
        </w:tc>
        <w:tc>
          <w:tcPr>
            <w:tcW w:w="2552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MEYVE SUYU VEYA MEYVELİ SÜT</w:t>
            </w:r>
          </w:p>
        </w:tc>
        <w:tc>
          <w:tcPr>
            <w:tcW w:w="1842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MEYVE</w:t>
            </w:r>
          </w:p>
        </w:tc>
      </w:tr>
      <w:tr w:rsidR="001A3F85" w:rsidRPr="00142369">
        <w:trPr>
          <w:trHeight w:val="766"/>
        </w:trPr>
        <w:tc>
          <w:tcPr>
            <w:tcW w:w="2406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2947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TEREYAĞI ÜZERİNE</w:t>
            </w:r>
          </w:p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BAL-PEKMEZ REÇEL</w:t>
            </w:r>
          </w:p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VEYA SARELLE EKMEK</w:t>
            </w:r>
          </w:p>
        </w:tc>
        <w:tc>
          <w:tcPr>
            <w:tcW w:w="2552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MEYVE SUYU</w:t>
            </w:r>
          </w:p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LİMONATA VEYA SÜT</w:t>
            </w:r>
          </w:p>
        </w:tc>
        <w:tc>
          <w:tcPr>
            <w:tcW w:w="1842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MEYVE</w:t>
            </w:r>
          </w:p>
        </w:tc>
      </w:tr>
      <w:tr w:rsidR="001A3F85" w:rsidRPr="00142369">
        <w:trPr>
          <w:trHeight w:val="706"/>
        </w:trPr>
        <w:tc>
          <w:tcPr>
            <w:tcW w:w="2406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2947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PEYNİR, ZEYTİN</w:t>
            </w:r>
          </w:p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DOMATESSALATALIK</w:t>
            </w:r>
          </w:p>
        </w:tc>
        <w:tc>
          <w:tcPr>
            <w:tcW w:w="2552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SÜTVEYA</w:t>
            </w:r>
          </w:p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MEYVE SUYU</w:t>
            </w:r>
          </w:p>
        </w:tc>
        <w:tc>
          <w:tcPr>
            <w:tcW w:w="1842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FINDIK-</w:t>
            </w: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BADEM CEVİZ VB.</w:t>
            </w:r>
          </w:p>
        </w:tc>
      </w:tr>
      <w:tr w:rsidR="001A3F85" w:rsidRPr="00142369">
        <w:trPr>
          <w:trHeight w:val="533"/>
        </w:trPr>
        <w:tc>
          <w:tcPr>
            <w:tcW w:w="2406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2947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TOST VEYASANDVİÇ</w:t>
            </w:r>
          </w:p>
        </w:tc>
        <w:tc>
          <w:tcPr>
            <w:tcW w:w="2552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AYRAN VEYA MEYVELİ SÜT</w:t>
            </w:r>
          </w:p>
        </w:tc>
        <w:tc>
          <w:tcPr>
            <w:tcW w:w="1842" w:type="dxa"/>
          </w:tcPr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TATLI</w:t>
            </w:r>
          </w:p>
          <w:p w:rsidR="001A3F85" w:rsidRPr="00A07C02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(PUDİNGvb.)</w:t>
            </w:r>
          </w:p>
        </w:tc>
      </w:tr>
      <w:tr w:rsidR="001A3F85" w:rsidRPr="00142369">
        <w:trPr>
          <w:trHeight w:val="417"/>
        </w:trPr>
        <w:tc>
          <w:tcPr>
            <w:tcW w:w="2406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2947" w:type="dxa"/>
          </w:tcPr>
          <w:p w:rsidR="001A3F85" w:rsidRPr="00142369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42369">
              <w:rPr>
                <w:rFonts w:ascii="Tahoma" w:hAnsi="Tahoma" w:cs="Tahoma"/>
                <w:b/>
                <w:bCs/>
                <w:sz w:val="20"/>
                <w:szCs w:val="20"/>
              </w:rPr>
              <w:t>PATATES HAŞLAMA VEYA KIZARTMA</w:t>
            </w:r>
          </w:p>
        </w:tc>
        <w:tc>
          <w:tcPr>
            <w:tcW w:w="2552" w:type="dxa"/>
          </w:tcPr>
          <w:p w:rsidR="001A3F85" w:rsidRPr="00142369" w:rsidRDefault="001A3F85">
            <w:pPr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A07C02">
              <w:rPr>
                <w:rFonts w:ascii="Tahoma" w:hAnsi="Tahoma" w:cs="Tahoma"/>
                <w:b/>
                <w:bCs/>
                <w:sz w:val="20"/>
                <w:szCs w:val="20"/>
              </w:rPr>
              <w:t>YOĞURT VEYA AYRAN</w:t>
            </w:r>
          </w:p>
        </w:tc>
        <w:tc>
          <w:tcPr>
            <w:tcW w:w="1842" w:type="dxa"/>
          </w:tcPr>
          <w:p w:rsidR="001A3F85" w:rsidRPr="00142369" w:rsidRDefault="001A3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</w:pPr>
            <w:r w:rsidRPr="00142369">
              <w:rPr>
                <w:rFonts w:ascii="Tahoma" w:hAnsi="Tahoma" w:cs="Tahoma"/>
                <w:b/>
                <w:bCs/>
                <w:sz w:val="20"/>
                <w:szCs w:val="20"/>
              </w:rPr>
              <w:t>MEYVE</w:t>
            </w:r>
          </w:p>
        </w:tc>
      </w:tr>
    </w:tbl>
    <w:p w:rsidR="001A3F85" w:rsidRDefault="001A3F85" w:rsidP="00A07C02">
      <w:p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</w:p>
    <w:p w:rsidR="001A3F85" w:rsidRDefault="001A3F85" w:rsidP="00A07C02">
      <w:p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YEMEK LİSTESİ İLE İLGİLİ UYULMASI GEREKEN KURALLAR:</w:t>
      </w:r>
    </w:p>
    <w:p w:rsidR="001A3F85" w:rsidRDefault="001A3F85" w:rsidP="004A4518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1-Bu liste tavsiye amaçlı olup önerilen yiyeceklerden kişisel durumunuza göre benzer  yiyecekler gönderebilirsiniz. Sınıfın bütünlüğü açısından buna uymanız yararlı olacaktır</w:t>
      </w:r>
      <w:r>
        <w:rPr>
          <w:rFonts w:ascii="Tahoma" w:hAnsi="Tahoma" w:cs="Tahoma"/>
          <w:sz w:val="24"/>
          <w:szCs w:val="24"/>
        </w:rPr>
        <w:br/>
        <w:t>2-Beslenme çantasında mutlaka temiz bir örtü, peçete, ıslak mendil, çatal, kaşık olsun.</w:t>
      </w:r>
      <w:r>
        <w:rPr>
          <w:rFonts w:ascii="Tahoma" w:hAnsi="Tahoma" w:cs="Tahoma"/>
          <w:sz w:val="24"/>
          <w:szCs w:val="24"/>
        </w:rPr>
        <w:br/>
        <w:t>3. Bıçak asla konulmamalı meyve vb. evde kesilmiş ve kapalı bir kaba hazırlanmış olarak gönderilmelidir.</w:t>
      </w:r>
      <w:r>
        <w:rPr>
          <w:rFonts w:ascii="Tahoma" w:hAnsi="Tahoma" w:cs="Tahoma"/>
          <w:sz w:val="24"/>
          <w:szCs w:val="24"/>
        </w:rPr>
        <w:br/>
        <w:t>4. Sınıfa koku yapacak yiyecekler asla gönderilmemelidir. (sucuk-yumurta-kebap vb.)</w:t>
      </w:r>
      <w:r>
        <w:rPr>
          <w:rFonts w:ascii="Tahoma" w:hAnsi="Tahoma" w:cs="Tahoma"/>
          <w:sz w:val="24"/>
          <w:szCs w:val="24"/>
        </w:rPr>
        <w:br/>
        <w:t>5. Yiyeceklerin ve içeceklerin  mümkün olduğunca evde hazırlanmış olması önemlidir. İçecekler için pipet konulması rica olunur.</w:t>
      </w:r>
    </w:p>
    <w:p w:rsidR="001A3F85" w:rsidRPr="004A4518" w:rsidRDefault="001A3F85" w:rsidP="004A4518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1A3F85" w:rsidRDefault="001A3F85" w:rsidP="00AF6E8F">
      <w:pPr>
        <w:jc w:val="center"/>
        <w:rPr>
          <w:sz w:val="28"/>
          <w:szCs w:val="28"/>
        </w:rPr>
      </w:pPr>
    </w:p>
    <w:p w:rsidR="001A3F85" w:rsidRDefault="001A3F85" w:rsidP="00AF6E8F">
      <w:pPr>
        <w:jc w:val="center"/>
        <w:rPr>
          <w:sz w:val="44"/>
          <w:szCs w:val="44"/>
          <w:u w:val="single"/>
        </w:rPr>
      </w:pPr>
    </w:p>
    <w:p w:rsidR="001A3F85" w:rsidRPr="006B6BF1" w:rsidRDefault="001A3F85" w:rsidP="00AF6E8F">
      <w:pPr>
        <w:jc w:val="center"/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>2-B</w:t>
      </w:r>
      <w:r w:rsidRPr="008100D1">
        <w:rPr>
          <w:sz w:val="44"/>
          <w:szCs w:val="44"/>
          <w:u w:val="single"/>
        </w:rPr>
        <w:t xml:space="preserve"> SINIFI İHTİYAÇ LİSTESİ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Kareli defter – 60 yaprak(1 adet küçük boy 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 xml:space="preserve">Çizgili defter – 60 yaprak( 3 adet  küçük boy </w:t>
      </w:r>
      <w:r w:rsidRPr="00AF6E8F">
        <w:rPr>
          <w:rFonts w:ascii="Century Tur" w:hAnsi="Century Tur" w:cs="Century Tur"/>
          <w:sz w:val="28"/>
          <w:szCs w:val="28"/>
        </w:rPr>
        <w:t>defter  Hayat Bilgisi, Türkçe dersi ve dikte çalı</w:t>
      </w:r>
      <w:r w:rsidRPr="00AF6E8F">
        <w:rPr>
          <w:sz w:val="28"/>
          <w:szCs w:val="28"/>
        </w:rPr>
        <w:t>ş</w:t>
      </w:r>
      <w:r w:rsidRPr="00AF6E8F">
        <w:rPr>
          <w:rFonts w:ascii="Century Tur" w:hAnsi="Century Tur" w:cs="Century Tur"/>
          <w:sz w:val="28"/>
          <w:szCs w:val="28"/>
        </w:rPr>
        <w:t>maları için. 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Küçük boy resim defteri – 40 yaprak(1 adet)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Güzel yazı defteri(geçen sene kullandığımız defterlerden)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rFonts w:ascii="Century Tur" w:hAnsi="Century Tur" w:cs="Century Tur"/>
          <w:sz w:val="28"/>
          <w:szCs w:val="28"/>
        </w:rPr>
        <w:t>40 yapraklı orta boy müzik defteri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Kurşun kalem, 30 cm’lik cetvel ve kırmızı kalem(uçlu kalem almayınız)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 xml:space="preserve">Makas, kalemtıraş, kalemlik, </w:t>
      </w:r>
      <w:r w:rsidRPr="00AF6E8F">
        <w:rPr>
          <w:rFonts w:ascii="Century Tur" w:hAnsi="Century Tur" w:cs="Century Tur"/>
          <w:sz w:val="28"/>
          <w:szCs w:val="28"/>
        </w:rPr>
        <w:t>Pritt(yapı</w:t>
      </w:r>
      <w:r w:rsidRPr="00AF6E8F">
        <w:rPr>
          <w:sz w:val="28"/>
          <w:szCs w:val="28"/>
        </w:rPr>
        <w:t>ştırıcı)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Türkçe sözlük , imla kılavuzu ve deyimler sözlüğü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Bir top fotokopi kâğıdı  ve  ıslak mendil (öğretmene teslim edilecek)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Pastel boya ve kuru boya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Not defteri (ödev defteri)</w:t>
      </w:r>
    </w:p>
    <w:p w:rsidR="001A3F85" w:rsidRPr="00AF6E8F" w:rsidRDefault="001A3F85" w:rsidP="00AF6E8F">
      <w:pPr>
        <w:numPr>
          <w:ilvl w:val="0"/>
          <w:numId w:val="7"/>
        </w:numPr>
        <w:tabs>
          <w:tab w:val="left" w:pos="7371"/>
        </w:tabs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1 adet ürün dosyası(geçen sene kullandığımızdan sınıf kitaplığında duracak)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Şeffaf cilt, bant, etiket, ataş</w:t>
      </w:r>
    </w:p>
    <w:p w:rsidR="001A3F85" w:rsidRPr="00AF6E8F" w:rsidRDefault="001A3F85" w:rsidP="00AF6E8F">
      <w:pPr>
        <w:ind w:left="360"/>
        <w:rPr>
          <w:b/>
          <w:bCs/>
          <w:sz w:val="28"/>
          <w:szCs w:val="28"/>
          <w:u w:val="single"/>
        </w:rPr>
      </w:pPr>
      <w:r w:rsidRPr="00AF6E8F">
        <w:rPr>
          <w:b/>
          <w:bCs/>
          <w:sz w:val="28"/>
          <w:szCs w:val="28"/>
          <w:u w:val="single"/>
        </w:rPr>
        <w:t>NOT: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rFonts w:ascii="Century" w:hAnsi="Century" w:cs="Century"/>
          <w:sz w:val="28"/>
          <w:szCs w:val="28"/>
        </w:rPr>
        <w:t xml:space="preserve">Kitaplar ve defterler </w:t>
      </w:r>
      <w:r w:rsidRPr="00AF6E8F">
        <w:rPr>
          <w:sz w:val="28"/>
          <w:szCs w:val="28"/>
          <w:u w:val="single"/>
        </w:rPr>
        <w:t>ş</w:t>
      </w:r>
      <w:r w:rsidRPr="00AF6E8F">
        <w:rPr>
          <w:rFonts w:ascii="Century Tur" w:hAnsi="Century Tur" w:cs="Century Tur"/>
          <w:sz w:val="28"/>
          <w:szCs w:val="28"/>
          <w:u w:val="single"/>
        </w:rPr>
        <w:t>effaf kaplıkla</w:t>
      </w:r>
      <w:r w:rsidRPr="00AF6E8F">
        <w:rPr>
          <w:rFonts w:ascii="Century Tur" w:hAnsi="Century Tur" w:cs="Century Tur"/>
          <w:sz w:val="28"/>
          <w:szCs w:val="28"/>
        </w:rPr>
        <w:t xml:space="preserve"> kaplayıp etiketleyiniz . Kırtasiye malzemelerinin tek tek etiketleyerek isimlerini yazınız.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sz w:val="28"/>
          <w:szCs w:val="28"/>
        </w:rPr>
        <w:t>Yukarıda yazılı olan kırtasiye malzemelerinden geçen yıldan kalanlar varsa yenilerini almayınız.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AF6E8F">
        <w:rPr>
          <w:rFonts w:ascii="Century" w:hAnsi="Century" w:cs="Century"/>
          <w:sz w:val="28"/>
          <w:szCs w:val="28"/>
        </w:rPr>
        <w:t xml:space="preserve"> Ö</w:t>
      </w:r>
      <w:r w:rsidRPr="00AF6E8F">
        <w:rPr>
          <w:sz w:val="28"/>
          <w:szCs w:val="28"/>
        </w:rPr>
        <w:t>ğ</w:t>
      </w:r>
      <w:r w:rsidRPr="00AF6E8F">
        <w:rPr>
          <w:rFonts w:ascii="Century Tur" w:hAnsi="Century Tur" w:cs="Century Tur"/>
          <w:sz w:val="28"/>
          <w:szCs w:val="28"/>
        </w:rPr>
        <w:t>rencinizin çantasına ders programına uygun araç gereç koyulacak.</w:t>
      </w:r>
    </w:p>
    <w:p w:rsidR="001A3F85" w:rsidRPr="00AF6E8F" w:rsidRDefault="001A3F85" w:rsidP="00AF6E8F">
      <w:pPr>
        <w:numPr>
          <w:ilvl w:val="0"/>
          <w:numId w:val="7"/>
        </w:numPr>
        <w:spacing w:after="0" w:line="240" w:lineRule="auto"/>
        <w:rPr>
          <w:rFonts w:ascii="Century Tur" w:hAnsi="Century Tur" w:cs="Century Tur"/>
          <w:sz w:val="28"/>
          <w:szCs w:val="28"/>
        </w:rPr>
      </w:pPr>
      <w:r w:rsidRPr="00AF6E8F">
        <w:rPr>
          <w:sz w:val="28"/>
          <w:szCs w:val="28"/>
        </w:rPr>
        <w:t>Ş</w:t>
      </w:r>
      <w:r w:rsidRPr="00AF6E8F">
        <w:rPr>
          <w:rFonts w:ascii="Century" w:hAnsi="Century" w:cs="Century"/>
          <w:sz w:val="28"/>
          <w:szCs w:val="28"/>
        </w:rPr>
        <w:t>iddet içeren görsellerin bulundu</w:t>
      </w:r>
      <w:r w:rsidRPr="00AF6E8F">
        <w:rPr>
          <w:sz w:val="28"/>
          <w:szCs w:val="28"/>
        </w:rPr>
        <w:t>ğ</w:t>
      </w:r>
      <w:r w:rsidRPr="00AF6E8F">
        <w:rPr>
          <w:rFonts w:ascii="Century Tur" w:hAnsi="Century Tur" w:cs="Century Tur"/>
          <w:sz w:val="28"/>
          <w:szCs w:val="28"/>
        </w:rPr>
        <w:t>u araç gereçlerin alınmamasını önemle rica ederiz.</w:t>
      </w:r>
    </w:p>
    <w:p w:rsidR="001A3F85" w:rsidRPr="00AF6E8F" w:rsidRDefault="001A3F85" w:rsidP="00AF6E8F">
      <w:pPr>
        <w:rPr>
          <w:sz w:val="28"/>
          <w:szCs w:val="28"/>
        </w:rPr>
      </w:pPr>
    </w:p>
    <w:p w:rsidR="001A3F85" w:rsidRPr="00AF6E8F" w:rsidRDefault="001A3F85" w:rsidP="004A4518">
      <w:pPr>
        <w:jc w:val="center"/>
        <w:rPr>
          <w:sz w:val="28"/>
          <w:szCs w:val="28"/>
        </w:rPr>
      </w:pPr>
    </w:p>
    <w:p w:rsidR="001A3F85" w:rsidRPr="004A4518" w:rsidRDefault="001A3F85" w:rsidP="00AF6E8F">
      <w:pPr>
        <w:jc w:val="center"/>
        <w:rPr>
          <w:sz w:val="28"/>
          <w:szCs w:val="28"/>
        </w:rPr>
      </w:pPr>
      <w:r w:rsidRPr="004A4518">
        <w:rPr>
          <w:sz w:val="28"/>
          <w:szCs w:val="28"/>
        </w:rPr>
        <w:t>2/B Sınıf Öğretmeni</w:t>
      </w:r>
    </w:p>
    <w:p w:rsidR="001A3F85" w:rsidRDefault="001A3F85" w:rsidP="00AF6E8F">
      <w:pPr>
        <w:jc w:val="center"/>
        <w:rPr>
          <w:sz w:val="28"/>
          <w:szCs w:val="28"/>
        </w:rPr>
      </w:pPr>
      <w:r w:rsidRPr="004A4518">
        <w:rPr>
          <w:sz w:val="28"/>
          <w:szCs w:val="28"/>
        </w:rPr>
        <w:t>Arzu GÖKIRMAK GÜLTEKİN</w:t>
      </w:r>
    </w:p>
    <w:p w:rsidR="001A3F85" w:rsidRPr="004A4518" w:rsidRDefault="001A3F85" w:rsidP="006A418F">
      <w:pPr>
        <w:rPr>
          <w:sz w:val="28"/>
          <w:szCs w:val="28"/>
        </w:rPr>
      </w:pPr>
      <w:r>
        <w:rPr>
          <w:noProof/>
        </w:rPr>
        <w:pict>
          <v:roundrect id="Yuvarlatılmış Dikdörtgen 1" o:spid="_x0000_s1026" style="position:absolute;margin-left:174pt;margin-top:31.5pt;width:125.25pt;height:26.25pt;z-index:251658240;visibility:visible;v-text-anchor:middle" arcsize="10923f" filled="f" stroked="f" strokeweight="2pt">
            <v:textbox>
              <w:txbxContent>
                <w:p w:rsidR="001A3F85" w:rsidRDefault="001A3F85" w:rsidP="0022191F">
                  <w:pPr>
                    <w:jc w:val="center"/>
                  </w:pPr>
                </w:p>
              </w:txbxContent>
            </v:textbox>
          </v:roundrect>
        </w:pict>
      </w:r>
    </w:p>
    <w:sectPr w:rsidR="001A3F85" w:rsidRPr="004A4518" w:rsidSect="006E4BF6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Tur">
    <w:altName w:val="Century Schoolbook"/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Century">
    <w:altName w:val="Century Schoolbook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5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7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1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3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75" w:hanging="360"/>
      </w:pPr>
      <w:rPr>
        <w:rFonts w:ascii="Wingdings" w:hAnsi="Wingdings" w:cs="Wingdings" w:hint="default"/>
      </w:rPr>
    </w:lvl>
  </w:abstractNum>
  <w:abstractNum w:abstractNumId="1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FF3"/>
    <w:rsid w:val="0000295A"/>
    <w:rsid w:val="00011547"/>
    <w:rsid w:val="000954DC"/>
    <w:rsid w:val="00142369"/>
    <w:rsid w:val="00154315"/>
    <w:rsid w:val="001938FD"/>
    <w:rsid w:val="001A3F85"/>
    <w:rsid w:val="0022191F"/>
    <w:rsid w:val="00285B64"/>
    <w:rsid w:val="002A28C6"/>
    <w:rsid w:val="002D2FF3"/>
    <w:rsid w:val="003879A4"/>
    <w:rsid w:val="003F0C77"/>
    <w:rsid w:val="00441FFE"/>
    <w:rsid w:val="004A4518"/>
    <w:rsid w:val="00566AA4"/>
    <w:rsid w:val="005C204F"/>
    <w:rsid w:val="006A418F"/>
    <w:rsid w:val="006A4392"/>
    <w:rsid w:val="006B3B9A"/>
    <w:rsid w:val="006B65FB"/>
    <w:rsid w:val="006B6BF1"/>
    <w:rsid w:val="006E4BF6"/>
    <w:rsid w:val="00770EA4"/>
    <w:rsid w:val="007A327B"/>
    <w:rsid w:val="007F1C71"/>
    <w:rsid w:val="008013A2"/>
    <w:rsid w:val="008100D1"/>
    <w:rsid w:val="008956F9"/>
    <w:rsid w:val="00896267"/>
    <w:rsid w:val="008E1720"/>
    <w:rsid w:val="009018AD"/>
    <w:rsid w:val="00983F3C"/>
    <w:rsid w:val="00A07C02"/>
    <w:rsid w:val="00A52169"/>
    <w:rsid w:val="00AF6E8F"/>
    <w:rsid w:val="00B12CF4"/>
    <w:rsid w:val="00B23086"/>
    <w:rsid w:val="00BD68C0"/>
    <w:rsid w:val="00CA1F5E"/>
    <w:rsid w:val="00DF71D1"/>
    <w:rsid w:val="00E030B2"/>
    <w:rsid w:val="00E714FE"/>
    <w:rsid w:val="00E8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CF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D2FF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23086"/>
    <w:pPr>
      <w:ind w:left="720"/>
    </w:pPr>
  </w:style>
  <w:style w:type="table" w:styleId="LightShading-Accent5">
    <w:name w:val="Light Shading Accent 5"/>
    <w:basedOn w:val="TableNormal"/>
    <w:uiPriority w:val="99"/>
    <w:rsid w:val="00011547"/>
    <w:rPr>
      <w:rFonts w:cs="Calibri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407</Words>
  <Characters>2323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edanur</cp:lastModifiedBy>
  <cp:revision>8</cp:revision>
  <cp:lastPrinted>2011-09-16T04:17:00Z</cp:lastPrinted>
  <dcterms:created xsi:type="dcterms:W3CDTF">2013-09-13T19:06:00Z</dcterms:created>
  <dcterms:modified xsi:type="dcterms:W3CDTF">2013-09-17T15:11:00Z</dcterms:modified>
</cp:coreProperties>
</file>