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15" w:rsidRPr="002048D2" w:rsidRDefault="00693B15" w:rsidP="002048D2">
      <w:pPr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36"/>
          <w:szCs w:val="36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36"/>
          <w:szCs w:val="36"/>
          <w:lang w:eastAsia="tr-TR"/>
        </w:rPr>
        <w:t>………………………….OKULU</w:t>
      </w:r>
      <w:r w:rsidRPr="002048D2">
        <w:rPr>
          <w:rFonts w:ascii="Cambria" w:hAnsi="Cambria" w:cs="Cambria"/>
          <w:b/>
          <w:bCs/>
          <w:color w:val="000000"/>
          <w:sz w:val="36"/>
          <w:szCs w:val="36"/>
          <w:lang w:eastAsia="tr-TR"/>
        </w:rPr>
        <w:br/>
      </w:r>
      <w:r>
        <w:rPr>
          <w:rFonts w:ascii="Cambria" w:hAnsi="Cambria" w:cs="Cambria"/>
          <w:b/>
          <w:bCs/>
          <w:color w:val="000000"/>
          <w:sz w:val="36"/>
          <w:szCs w:val="36"/>
          <w:lang w:eastAsia="tr-TR"/>
        </w:rPr>
        <w:t xml:space="preserve">2013-2014 </w:t>
      </w:r>
      <w:r w:rsidRPr="002048D2">
        <w:rPr>
          <w:rFonts w:ascii="Cambria" w:hAnsi="Cambria" w:cs="Cambria"/>
          <w:b/>
          <w:bCs/>
          <w:color w:val="000000"/>
          <w:sz w:val="36"/>
          <w:szCs w:val="36"/>
          <w:lang w:eastAsia="tr-TR"/>
        </w:rPr>
        <w:t xml:space="preserve"> Eğitim-Öğretim Yılı</w:t>
      </w:r>
    </w:p>
    <w:p w:rsidR="00693B15" w:rsidRPr="002048D2" w:rsidRDefault="00693B15" w:rsidP="002048D2">
      <w:pPr>
        <w:spacing w:after="0" w:line="240" w:lineRule="auto"/>
        <w:jc w:val="center"/>
        <w:rPr>
          <w:rFonts w:ascii="Cambria" w:hAnsi="Cambria" w:cs="Cambria"/>
          <w:color w:val="555555"/>
          <w:sz w:val="36"/>
          <w:szCs w:val="36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36"/>
          <w:szCs w:val="36"/>
          <w:lang w:eastAsia="tr-TR"/>
        </w:rPr>
        <w:t>Müzik Kulübü Yıllık Çalışma Programı</w:t>
      </w:r>
    </w:p>
    <w:p w:rsidR="00693B15" w:rsidRPr="002048D2" w:rsidRDefault="00693B15" w:rsidP="002048D2">
      <w:pPr>
        <w:tabs>
          <w:tab w:val="left" w:pos="971"/>
          <w:tab w:val="left" w:pos="2160"/>
        </w:tabs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ab/>
      </w:r>
    </w:p>
    <w:p w:rsidR="00693B15" w:rsidRDefault="00693B15" w:rsidP="00B6114A">
      <w:pPr>
        <w:rPr>
          <w:rFonts w:ascii="Monotype Corsiva" w:hAnsi="Monotype Corsiva" w:cs="Monotype Corsiva"/>
        </w:rPr>
      </w:pPr>
      <w:hyperlink r:id="rId4" w:history="1">
        <w:r>
          <w:rPr>
            <w:rStyle w:val="Hyperlink"/>
            <w:rFonts w:ascii="Monotype Corsiva" w:hAnsi="Monotype Corsiva" w:cs="Monotype Corsiva"/>
          </w:rPr>
          <w:t>www.sorubak.com</w:t>
        </w:r>
      </w:hyperlink>
      <w:r>
        <w:rPr>
          <w:rFonts w:ascii="Monotype Corsiva" w:hAnsi="Monotype Corsiva" w:cs="Monotype Corsiva"/>
        </w:rPr>
        <w:t xml:space="preserve"> </w:t>
      </w:r>
    </w:p>
    <w:p w:rsidR="00693B15" w:rsidRDefault="00693B15" w:rsidP="002048D2">
      <w:pPr>
        <w:tabs>
          <w:tab w:val="left" w:pos="971"/>
          <w:tab w:val="left" w:pos="2160"/>
        </w:tabs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tabs>
          <w:tab w:val="left" w:pos="971"/>
          <w:tab w:val="left" w:pos="2160"/>
        </w:tabs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tabs>
          <w:tab w:val="left" w:pos="971"/>
          <w:tab w:val="left" w:pos="2160"/>
        </w:tabs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EYLÜL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-2013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tabs>
          <w:tab w:val="left" w:pos="971"/>
          <w:tab w:val="left" w:pos="2160"/>
        </w:tabs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Sene başı genel kurul toplantısının yapılması.</w:t>
      </w:r>
    </w:p>
    <w:p w:rsidR="00693B15" w:rsidRPr="002048D2" w:rsidRDefault="00693B15" w:rsidP="002048D2">
      <w:pPr>
        <w:tabs>
          <w:tab w:val="left" w:pos="971"/>
          <w:tab w:val="left" w:pos="2160"/>
        </w:tabs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Yönetim kurulu seçimi yapılması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5.Hafta: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Okul korosunda görev alacak öğrenciler tespit edilmesi.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EKİM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-2013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İstiklal Marşı’nın çalışılması.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Kolda görevli olan öğrenciler müzik hakkında bilgilendirilmesi.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Cumhuriyet Bayramı ile ilgili çalışmalar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Hazırlanan çalışmalar sergilenmesi.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KASIM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-2013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Okul korosuna Atatürk Haftası ile ilgili eserler öğretilmesi.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 xml:space="preserve">Atatürk Haftası ile ilgili bilgiler verilmesi. 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Atatürk’ün müzikle ilgili vecizelerine yer verilmesi.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Müzik eğitiminin önemi hakkında bilgi verilmesi.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ARALIK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-2013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 xml:space="preserve"> Müzik aletleri hakkında bilgi verilmesi. 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Öğretmenler günü ile ilgili çalışma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Öğretmenler günü programının sunulması.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Müzik aletleri hakkında bilgi verilmesi.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5.Hafta: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Koro çalışması yapılması.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OCAK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-2014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 xml:space="preserve">Yönetim kurulu toplantısı yapılması. 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Dönem içinde yapılan çalışmaların değerlendirilmesi.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ŞUBAT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-2014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Atatürk’ün müzikle ilişkisi hakkında bilgi verilmesi.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Koro çalışması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Koro çalışması yapılması.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MART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-2014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Koro çalışması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Koro çalışması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23 Nisan Ulusal Egemenlik Ve Çocuk Bayramı programında sunulacak eserlerin belirlenmesi.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Koro çalışması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5.Hafta: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Koro çalışması yapılması.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NİSAN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-2014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Çok seslilik kavramının aşılanabilmesine yönelik çalışmalar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Kanon çalışması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Kanon çalışması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 xml:space="preserve">İki sesli eseri seslendirebilme üzerine çalışmalar yapılması. 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MAYIS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-2014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 xml:space="preserve">T.H.M. ile ilgili açıklamalı dinleti yapılması. 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T.S.M. ile ilgili açıklamalı dinleti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3.Hafta: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Klasik Batı Müziği ile ilgili açıklamalı dinleti yapılması.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4.Hafta: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Film müziklerinden örnekler dinletilmesi.</w:t>
      </w: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Default="00693B15" w:rsidP="002048D2">
      <w:pPr>
        <w:spacing w:after="0" w:line="240" w:lineRule="auto"/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</w:pP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HAZİRAN</w:t>
      </w:r>
      <w:r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-2014</w:t>
      </w:r>
      <w:r w:rsidRPr="002048D2">
        <w:rPr>
          <w:rFonts w:ascii="Cambria" w:hAnsi="Cambria" w:cs="Cambria"/>
          <w:b/>
          <w:bCs/>
          <w:color w:val="000000"/>
          <w:sz w:val="28"/>
          <w:szCs w:val="28"/>
          <w:u w:val="single"/>
          <w:lang w:eastAsia="tr-TR"/>
        </w:rPr>
        <w:t>:</w:t>
      </w:r>
    </w:p>
    <w:p w:rsidR="00693B15" w:rsidRPr="002048D2" w:rsidRDefault="00693B15" w:rsidP="002048D2">
      <w:pPr>
        <w:spacing w:after="0"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1.Hafta: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Sene sonu yönetim kurulu toplantısının yapılması.</w:t>
      </w:r>
    </w:p>
    <w:p w:rsidR="00693B15" w:rsidRDefault="00693B15" w:rsidP="002048D2">
      <w:pPr>
        <w:spacing w:line="240" w:lineRule="auto"/>
        <w:rPr>
          <w:rFonts w:ascii="Cambria" w:hAnsi="Cambria" w:cs="Cambria"/>
          <w:color w:val="000000"/>
          <w:sz w:val="28"/>
          <w:szCs w:val="28"/>
          <w:lang w:eastAsia="tr-TR"/>
        </w:rPr>
      </w:pPr>
      <w:r w:rsidRPr="002048D2">
        <w:rPr>
          <w:rFonts w:ascii="Cambria" w:hAnsi="Cambria" w:cs="Cambria"/>
          <w:b/>
          <w:bCs/>
          <w:color w:val="000000"/>
          <w:sz w:val="28"/>
          <w:szCs w:val="28"/>
          <w:lang w:eastAsia="tr-TR"/>
        </w:rPr>
        <w:t>2.Hafta:</w:t>
      </w:r>
      <w:r w:rsidRPr="002048D2">
        <w:rPr>
          <w:rFonts w:ascii="Cambria" w:hAnsi="Cambria" w:cs="Cambria"/>
          <w:color w:val="000000"/>
          <w:sz w:val="28"/>
          <w:szCs w:val="28"/>
          <w:lang w:eastAsia="tr-TR"/>
        </w:rPr>
        <w:t>Yıl sonu faaliyet raporunun hazırlanması.</w:t>
      </w:r>
    </w:p>
    <w:p w:rsidR="00693B15" w:rsidRDefault="00693B15" w:rsidP="002048D2">
      <w:pPr>
        <w:spacing w:line="240" w:lineRule="auto"/>
        <w:rPr>
          <w:rFonts w:ascii="Cambria" w:hAnsi="Cambria" w:cs="Cambria"/>
          <w:color w:val="000000"/>
          <w:sz w:val="28"/>
          <w:szCs w:val="28"/>
          <w:lang w:eastAsia="tr-TR"/>
        </w:rPr>
      </w:pPr>
    </w:p>
    <w:p w:rsidR="00693B15" w:rsidRPr="002048D2" w:rsidRDefault="00693B15" w:rsidP="002048D2">
      <w:pPr>
        <w:spacing w:line="240" w:lineRule="auto"/>
        <w:rPr>
          <w:rFonts w:ascii="Cambria" w:hAnsi="Cambria" w:cs="Cambria"/>
          <w:color w:val="555555"/>
          <w:sz w:val="24"/>
          <w:szCs w:val="24"/>
          <w:lang w:eastAsia="tr-TR"/>
        </w:rPr>
      </w:pPr>
      <w:r>
        <w:rPr>
          <w:rFonts w:ascii="Cambria" w:hAnsi="Cambria" w:cs="Cambria"/>
          <w:color w:val="000000"/>
          <w:sz w:val="28"/>
          <w:szCs w:val="28"/>
          <w:lang w:eastAsia="tr-TR"/>
        </w:rPr>
        <w:t>Danışman Öğretmen                                                     Okul Müdürü</w:t>
      </w:r>
    </w:p>
    <w:p w:rsidR="00693B15" w:rsidRPr="002048D2" w:rsidRDefault="00693B15">
      <w:pPr>
        <w:rPr>
          <w:rFonts w:ascii="Cambria" w:hAnsi="Cambria" w:cs="Cambria"/>
        </w:rPr>
      </w:pPr>
    </w:p>
    <w:sectPr w:rsidR="00693B15" w:rsidRPr="002048D2" w:rsidSect="00B11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8D2"/>
    <w:rsid w:val="00050F06"/>
    <w:rsid w:val="000A1B1D"/>
    <w:rsid w:val="002048D2"/>
    <w:rsid w:val="00693B15"/>
    <w:rsid w:val="00851F62"/>
    <w:rsid w:val="00B11E36"/>
    <w:rsid w:val="00B33257"/>
    <w:rsid w:val="00B61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3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2048D2"/>
    <w:rPr>
      <w:b/>
      <w:bCs/>
    </w:rPr>
  </w:style>
  <w:style w:type="character" w:styleId="Hyperlink">
    <w:name w:val="Hyperlink"/>
    <w:basedOn w:val="DefaultParagraphFont"/>
    <w:uiPriority w:val="99"/>
    <w:rsid w:val="00B611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90242">
      <w:marLeft w:val="0"/>
      <w:marRight w:val="0"/>
      <w:marTop w:val="30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243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9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59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59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336</Words>
  <Characters>1917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2</cp:revision>
  <dcterms:created xsi:type="dcterms:W3CDTF">2012-07-24T21:03:00Z</dcterms:created>
  <dcterms:modified xsi:type="dcterms:W3CDTF">2013-08-03T21:40:00Z</dcterms:modified>
</cp:coreProperties>
</file>