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5D27" w:rsidRPr="00BB1ABA" w:rsidRDefault="00DC5D27" w:rsidP="00FD4CF8">
      <w:pPr>
        <w:jc w:val="center"/>
        <w:rPr>
          <w:u w:val="single"/>
        </w:rPr>
      </w:pPr>
      <w:r>
        <w:rPr>
          <w:color w:val="000000"/>
        </w:rPr>
        <w:t>…………………..</w:t>
      </w:r>
      <w:r w:rsidRPr="00BB1ABA">
        <w:rPr>
          <w:color w:val="000000"/>
        </w:rPr>
        <w:t xml:space="preserve"> İLKOKULU MÜDÜRLÜĞÜNE</w:t>
      </w:r>
    </w:p>
    <w:p w:rsidR="00DC5D27" w:rsidRPr="00BB1ABA" w:rsidRDefault="00DC5D27" w:rsidP="00FD4CF8">
      <w:pPr>
        <w:rPr>
          <w:u w:val="single"/>
        </w:rPr>
      </w:pPr>
    </w:p>
    <w:p w:rsidR="00DC5D27" w:rsidRPr="00BB1ABA" w:rsidRDefault="00DC5D27" w:rsidP="00FD4CF8">
      <w:pPr>
        <w:rPr>
          <w:u w:val="single"/>
        </w:rPr>
      </w:pPr>
    </w:p>
    <w:p w:rsidR="00DC5D27" w:rsidRPr="00BB1ABA" w:rsidRDefault="00DC5D27" w:rsidP="00FD4CF8">
      <w:r w:rsidRPr="00BB1ABA">
        <w:t xml:space="preserve">                     Okulumuz 1 - C sınıfı öğrenci velileri ile,  1 – C sınıfında 2</w:t>
      </w:r>
      <w:r>
        <w:t>0</w:t>
      </w:r>
      <w:r w:rsidRPr="00BB1ABA">
        <w:t xml:space="preserve"> Eylül 2012</w:t>
      </w:r>
      <w:r>
        <w:t>3</w:t>
      </w:r>
      <w:r w:rsidRPr="00BB1ABA">
        <w:t xml:space="preserve">Cuma günü saat 11:00’da, aşağıda belirtilen gündem maddelerini görüşmek üzere veli toplantısı yapmak istiyorum. </w:t>
      </w:r>
    </w:p>
    <w:p w:rsidR="00DC5D27" w:rsidRPr="00BB1ABA" w:rsidRDefault="00DC5D27" w:rsidP="00FD4CF8">
      <w:pPr>
        <w:tabs>
          <w:tab w:val="left" w:pos="8880"/>
        </w:tabs>
      </w:pPr>
      <w:r w:rsidRPr="00BB1ABA">
        <w:t xml:space="preserve">                     Gereğini saygılarımla arz ederim.   </w:t>
      </w:r>
      <w:r w:rsidRPr="00BB1ABA">
        <w:tab/>
      </w:r>
    </w:p>
    <w:p w:rsidR="00DC5D27" w:rsidRPr="00BB1ABA" w:rsidRDefault="00DC5D27" w:rsidP="00FD4CF8">
      <w:pPr>
        <w:jc w:val="right"/>
      </w:pPr>
    </w:p>
    <w:p w:rsidR="00DC5D27" w:rsidRPr="00BB1ABA" w:rsidRDefault="00DC5D27" w:rsidP="00FD4CF8">
      <w:pPr>
        <w:jc w:val="right"/>
      </w:pPr>
    </w:p>
    <w:p w:rsidR="00DC5D27" w:rsidRPr="00BB1ABA" w:rsidRDefault="00DC5D27" w:rsidP="00FD4CF8">
      <w:pPr>
        <w:tabs>
          <w:tab w:val="left" w:pos="900"/>
          <w:tab w:val="right" w:pos="9072"/>
        </w:tabs>
      </w:pPr>
      <w:r w:rsidRPr="00BB1ABA">
        <w:tab/>
        <w:t xml:space="preserve">                                                                                               </w:t>
      </w:r>
      <w:r>
        <w:t xml:space="preserve">   ………………….</w:t>
      </w:r>
    </w:p>
    <w:p w:rsidR="00DC5D27" w:rsidRPr="00BB1ABA" w:rsidRDefault="00DC5D27" w:rsidP="00FD4CF8">
      <w:pPr>
        <w:jc w:val="center"/>
      </w:pPr>
      <w:r w:rsidRPr="00BB1ABA">
        <w:t xml:space="preserve">                                                                                                    1 / C Sınıf Öğretmeni</w:t>
      </w:r>
    </w:p>
    <w:p w:rsidR="00DC5D27" w:rsidRPr="00BB1ABA" w:rsidRDefault="00DC5D27" w:rsidP="00FD4CF8">
      <w:pPr>
        <w:jc w:val="center"/>
      </w:pPr>
    </w:p>
    <w:p w:rsidR="00DC5D27" w:rsidRPr="00BB1ABA" w:rsidRDefault="00DC5D27" w:rsidP="00FD4CF8">
      <w:pPr>
        <w:jc w:val="center"/>
      </w:pPr>
    </w:p>
    <w:p w:rsidR="00DC5D27" w:rsidRPr="00BB1ABA" w:rsidRDefault="00DC5D27" w:rsidP="00FD4CF8">
      <w:pPr>
        <w:jc w:val="center"/>
      </w:pPr>
    </w:p>
    <w:p w:rsidR="00DC5D27" w:rsidRPr="00BB1ABA" w:rsidRDefault="00DC5D27" w:rsidP="00FD4CF8">
      <w:pPr>
        <w:jc w:val="center"/>
        <w:rPr>
          <w:u w:val="single"/>
        </w:rPr>
      </w:pPr>
      <w:r w:rsidRPr="00BB1ABA">
        <w:rPr>
          <w:u w:val="single"/>
        </w:rPr>
        <w:t>GÜNDEM MADDELERİ</w:t>
      </w:r>
    </w:p>
    <w:p w:rsidR="00DC5D27" w:rsidRPr="00BB1ABA" w:rsidRDefault="00DC5D27" w:rsidP="00FD4CF8">
      <w:pPr>
        <w:tabs>
          <w:tab w:val="left" w:pos="1350"/>
        </w:tabs>
        <w:rPr>
          <w:u w:val="single"/>
        </w:rPr>
      </w:pPr>
      <w:r w:rsidRPr="00BB1ABA">
        <w:t xml:space="preserve">             </w:t>
      </w:r>
      <w:r>
        <w:t xml:space="preserve">1. </w:t>
      </w:r>
      <w:r w:rsidRPr="00BB1ABA">
        <w:t>Açılış ve isim   listesinin  oluşturulması</w:t>
      </w:r>
    </w:p>
    <w:p w:rsidR="00DC5D27" w:rsidRPr="00BB1ABA" w:rsidRDefault="00DC5D27" w:rsidP="00FD4CF8">
      <w:r w:rsidRPr="00BB1ABA">
        <w:t xml:space="preserve">             2. Velilerle tanışma</w:t>
      </w:r>
    </w:p>
    <w:p w:rsidR="00DC5D27" w:rsidRPr="00BB1ABA" w:rsidRDefault="00DC5D27" w:rsidP="00FD4CF8">
      <w:r w:rsidRPr="00BB1ABA">
        <w:t xml:space="preserve">             3. Sınıfın ve okulun fiziki şartlarının tanıtımı</w:t>
      </w:r>
    </w:p>
    <w:p w:rsidR="00DC5D27" w:rsidRPr="00BB1ABA" w:rsidRDefault="00DC5D27" w:rsidP="00FD4CF8">
      <w:pPr>
        <w:ind w:left="284"/>
      </w:pPr>
      <w:r>
        <w:t xml:space="preserve">        4. </w:t>
      </w:r>
      <w:r w:rsidRPr="00BB1ABA">
        <w:t xml:space="preserve"> Değişen eğitim sistemi hakkında bilgi verilmesi (Oryantasyon etkinliklerinin içeriği, süresi, okuma yazma çalışmalarına geçiş için öngörülen süre vb.)</w:t>
      </w:r>
    </w:p>
    <w:p w:rsidR="00DC5D27" w:rsidRPr="00BB1ABA" w:rsidRDefault="00DC5D27" w:rsidP="00FD4CF8">
      <w:r>
        <w:t xml:space="preserve">             5. </w:t>
      </w:r>
      <w:r w:rsidRPr="00BB1ABA">
        <w:t xml:space="preserve"> Sınıfımızda bulunan yaş gruplarındaki öğrencilerin genel özellikleri hakkında bilgi verilmesi, bu yaş gruplarındaki öğrencilerin annelerinden gelişim düzeyleri hakkında bilgi alınması</w:t>
      </w:r>
    </w:p>
    <w:p w:rsidR="00DC5D27" w:rsidRPr="00BB1ABA" w:rsidRDefault="00DC5D27" w:rsidP="00FD4CF8">
      <w:r>
        <w:t xml:space="preserve">             6. </w:t>
      </w:r>
      <w:r w:rsidRPr="00BB1ABA">
        <w:t>Bugüne kadar yapılan çalışmalarda görülen öğrenci düzeyleri hakkında bilgi verilmesi</w:t>
      </w:r>
    </w:p>
    <w:p w:rsidR="00DC5D27" w:rsidRPr="00BB1ABA" w:rsidRDefault="00DC5D27" w:rsidP="00FD4CF8">
      <w:pPr>
        <w:tabs>
          <w:tab w:val="left" w:pos="1410"/>
        </w:tabs>
      </w:pPr>
      <w:r>
        <w:t xml:space="preserve">             7. </w:t>
      </w:r>
      <w:r w:rsidRPr="00BB1ABA">
        <w:t>Birinci dönemde velilerin öğrencilere ve öğretmene hangi konularda, nasıl yardımcı olabilecekleri</w:t>
      </w:r>
    </w:p>
    <w:p w:rsidR="00DC5D27" w:rsidRPr="00BB1ABA" w:rsidRDefault="00DC5D27" w:rsidP="00FD4CF8">
      <w:r w:rsidRPr="00BB1ABA">
        <w:t xml:space="preserve">             </w:t>
      </w:r>
      <w:r>
        <w:t xml:space="preserve">8. </w:t>
      </w:r>
      <w:r w:rsidRPr="00BB1ABA">
        <w:t>Öğrenci ihtiyaçlarının belirlenmesi</w:t>
      </w:r>
    </w:p>
    <w:p w:rsidR="00DC5D27" w:rsidRPr="00BB1ABA" w:rsidRDefault="00DC5D27" w:rsidP="00FD4CF8">
      <w:r>
        <w:t xml:space="preserve">             9. </w:t>
      </w:r>
      <w:r w:rsidRPr="00BB1ABA">
        <w:t>Öğrencilerin temizlik ve sağlık kurallarına uyması, beslenme kuralları</w:t>
      </w:r>
    </w:p>
    <w:p w:rsidR="00DC5D27" w:rsidRPr="00BB1ABA" w:rsidRDefault="00DC5D27" w:rsidP="00FD4CF8">
      <w:r>
        <w:t xml:space="preserve">             </w:t>
      </w:r>
      <w:r w:rsidRPr="00BB1ABA">
        <w:t>10</w:t>
      </w:r>
      <w:r>
        <w:t xml:space="preserve">. </w:t>
      </w:r>
      <w:r w:rsidRPr="00BB1ABA">
        <w:t>Öğrenmede öğretmen - veli - öğrenci işbirliğinin önemi</w:t>
      </w:r>
    </w:p>
    <w:p w:rsidR="00DC5D27" w:rsidRPr="00BB1ABA" w:rsidRDefault="00DC5D27" w:rsidP="00FD4CF8">
      <w:r>
        <w:t xml:space="preserve">             11. </w:t>
      </w:r>
      <w:r w:rsidRPr="00BB1ABA">
        <w:t>Öğrencilerin devam – devamsızlık takibinin önemi</w:t>
      </w:r>
    </w:p>
    <w:p w:rsidR="00DC5D27" w:rsidRPr="00BB1ABA" w:rsidRDefault="00DC5D27" w:rsidP="00FD4CF8">
      <w:r>
        <w:t xml:space="preserve">             </w:t>
      </w:r>
      <w:r w:rsidRPr="00BB1ABA">
        <w:t>12</w:t>
      </w:r>
      <w:r>
        <w:t xml:space="preserve">. </w:t>
      </w:r>
      <w:r w:rsidRPr="00BB1ABA">
        <w:t>Okuma-yazma bilgi ve becerilerinin geliştirilmesinde izlenecek yollar</w:t>
      </w:r>
    </w:p>
    <w:p w:rsidR="00DC5D27" w:rsidRPr="00BB1ABA" w:rsidRDefault="00DC5D27" w:rsidP="00FD4CF8">
      <w:r>
        <w:t xml:space="preserve">             13.</w:t>
      </w:r>
      <w:r w:rsidRPr="00BB1ABA">
        <w:t xml:space="preserve"> Öğrencilere erken yatma alışkanlığının kazandırılması ve uyku düzeninin sağlanması</w:t>
      </w:r>
    </w:p>
    <w:p w:rsidR="00DC5D27" w:rsidRPr="00BB1ABA" w:rsidRDefault="00DC5D27" w:rsidP="00FD4CF8">
      <w:r w:rsidRPr="00BB1ABA">
        <w:t xml:space="preserve">              </w:t>
      </w:r>
      <w:r>
        <w:t xml:space="preserve">14. </w:t>
      </w:r>
      <w:r w:rsidRPr="00BB1ABA">
        <w:t>Okul düzeni ve velilerin okul düzenine uymaları</w:t>
      </w:r>
    </w:p>
    <w:p w:rsidR="00DC5D27" w:rsidRPr="00BB1ABA" w:rsidRDefault="00DC5D27" w:rsidP="00FD4CF8">
      <w:r w:rsidRPr="00BB1ABA">
        <w:t xml:space="preserve">             </w:t>
      </w:r>
      <w:r>
        <w:t xml:space="preserve"> 15.</w:t>
      </w:r>
      <w:r w:rsidRPr="00BB1ABA">
        <w:t xml:space="preserve"> Sınıf temsilcisinin seçilmesi</w:t>
      </w:r>
    </w:p>
    <w:p w:rsidR="00DC5D27" w:rsidRPr="00BB1ABA" w:rsidRDefault="00DC5D27" w:rsidP="00FD4CF8">
      <w:r w:rsidRPr="00BB1ABA">
        <w:t xml:space="preserve">              16</w:t>
      </w:r>
      <w:r>
        <w:t>.</w:t>
      </w:r>
      <w:r w:rsidRPr="00BB1ABA">
        <w:t xml:space="preserve"> Dilek ve temenniler - Kapanış</w:t>
      </w:r>
    </w:p>
    <w:p w:rsidR="00DC5D27" w:rsidRPr="00BB1ABA" w:rsidRDefault="00DC5D27" w:rsidP="00FD4CF8">
      <w:pPr>
        <w:ind w:left="360"/>
      </w:pPr>
    </w:p>
    <w:p w:rsidR="00DC5D27" w:rsidRPr="00BB1ABA" w:rsidRDefault="00DC5D27" w:rsidP="00FD4CF8">
      <w:pPr>
        <w:pStyle w:val="NoSpacing"/>
        <w:rPr>
          <w:rFonts w:ascii="Times New Roman" w:hAnsi="Times New Roman" w:cs="Times New Roman"/>
        </w:rPr>
      </w:pPr>
    </w:p>
    <w:p w:rsidR="00DC5D27" w:rsidRPr="00BB1ABA" w:rsidRDefault="00DC5D27" w:rsidP="00FD4CF8">
      <w:pPr>
        <w:pStyle w:val="NoSpacing"/>
        <w:rPr>
          <w:rFonts w:ascii="Times New Roman" w:hAnsi="Times New Roman" w:cs="Times New Roman"/>
        </w:rPr>
      </w:pPr>
    </w:p>
    <w:p w:rsidR="00DC5D27" w:rsidRPr="00BB1ABA" w:rsidRDefault="00DC5D27" w:rsidP="00FD4CF8">
      <w:pPr>
        <w:pStyle w:val="NoSpacing"/>
        <w:rPr>
          <w:rFonts w:ascii="Times New Roman" w:hAnsi="Times New Roman" w:cs="Times New Roman"/>
        </w:rPr>
      </w:pPr>
    </w:p>
    <w:p w:rsidR="00DC5D27" w:rsidRPr="00BB1ABA" w:rsidRDefault="00DC5D27" w:rsidP="00FD4CF8">
      <w:pPr>
        <w:pStyle w:val="NoSpacing"/>
        <w:rPr>
          <w:rFonts w:ascii="Times New Roman" w:hAnsi="Times New Roman" w:cs="Times New Roman"/>
        </w:rPr>
      </w:pPr>
    </w:p>
    <w:p w:rsidR="00DC5D27" w:rsidRPr="00BB1ABA" w:rsidRDefault="00DC5D27" w:rsidP="00FD4CF8">
      <w:pPr>
        <w:pStyle w:val="NoSpacing"/>
        <w:rPr>
          <w:rFonts w:ascii="Times New Roman" w:hAnsi="Times New Roman" w:cs="Times New Roman"/>
        </w:rPr>
      </w:pPr>
    </w:p>
    <w:p w:rsidR="00DC5D27" w:rsidRPr="00BB1ABA" w:rsidRDefault="00DC5D27" w:rsidP="00FD4CF8">
      <w:pPr>
        <w:pStyle w:val="NoSpacing"/>
        <w:rPr>
          <w:rFonts w:ascii="Times New Roman" w:hAnsi="Times New Roman" w:cs="Times New Roman"/>
        </w:rPr>
      </w:pPr>
    </w:p>
    <w:p w:rsidR="00DC5D27" w:rsidRPr="00BB1ABA" w:rsidRDefault="00DC5D27" w:rsidP="00FD4CF8">
      <w:pPr>
        <w:pStyle w:val="NoSpacing"/>
        <w:rPr>
          <w:rFonts w:ascii="Times New Roman" w:hAnsi="Times New Roman" w:cs="Times New Roman"/>
        </w:rPr>
      </w:pPr>
    </w:p>
    <w:p w:rsidR="00DC5D27" w:rsidRPr="00BB1ABA" w:rsidRDefault="00DC5D27" w:rsidP="00FD4CF8">
      <w:pPr>
        <w:ind w:left="360"/>
      </w:pPr>
    </w:p>
    <w:p w:rsidR="00DC5D27" w:rsidRPr="00BB1ABA" w:rsidRDefault="00DC5D27" w:rsidP="00FD4CF8">
      <w:r w:rsidRPr="00BB1ABA">
        <w:t xml:space="preserve">                                                                     </w:t>
      </w:r>
      <w:r>
        <w:t xml:space="preserve">       </w:t>
      </w:r>
      <w:r w:rsidRPr="00BB1ABA">
        <w:t xml:space="preserve">  UYGUNDUR.</w:t>
      </w:r>
    </w:p>
    <w:p w:rsidR="00DC5D27" w:rsidRPr="00BB1ABA" w:rsidRDefault="00DC5D27" w:rsidP="00FD4CF8">
      <w:pPr>
        <w:ind w:left="360"/>
        <w:jc w:val="center"/>
      </w:pPr>
      <w:r w:rsidRPr="00BB1ABA">
        <w:t xml:space="preserve">                 </w:t>
      </w:r>
      <w:r>
        <w:t xml:space="preserve">      ……………………….</w:t>
      </w:r>
    </w:p>
    <w:p w:rsidR="00DC5D27" w:rsidRPr="00BB1ABA" w:rsidRDefault="00DC5D27" w:rsidP="00FD4CF8">
      <w:pPr>
        <w:rPr>
          <w:color w:val="000000"/>
        </w:rPr>
      </w:pPr>
      <w:r w:rsidRPr="00BB1ABA">
        <w:rPr>
          <w:color w:val="000000"/>
        </w:rPr>
        <w:t xml:space="preserve"> </w:t>
      </w:r>
      <w:r w:rsidRPr="00BB1ABA">
        <w:rPr>
          <w:color w:val="000000"/>
        </w:rPr>
        <w:tab/>
      </w:r>
      <w:r w:rsidRPr="00BB1ABA">
        <w:rPr>
          <w:color w:val="000000"/>
        </w:rPr>
        <w:tab/>
      </w:r>
      <w:r w:rsidRPr="00BB1ABA">
        <w:rPr>
          <w:color w:val="000000"/>
        </w:rPr>
        <w:tab/>
      </w:r>
      <w:r w:rsidRPr="00BB1ABA">
        <w:rPr>
          <w:color w:val="000000"/>
        </w:rPr>
        <w:tab/>
      </w:r>
      <w:r w:rsidRPr="00BB1ABA">
        <w:rPr>
          <w:color w:val="000000"/>
        </w:rPr>
        <w:tab/>
      </w:r>
      <w:r w:rsidRPr="00BB1ABA">
        <w:rPr>
          <w:color w:val="000000"/>
        </w:rPr>
        <w:tab/>
        <w:t xml:space="preserve">        Okul Müdürü        </w:t>
      </w:r>
    </w:p>
    <w:p w:rsidR="00DC5D27" w:rsidRDefault="00DC5D27">
      <w:pPr>
        <w:rPr>
          <w:rFonts w:ascii="Arial" w:hAnsi="Arial" w:cs="Arial"/>
        </w:rPr>
      </w:pPr>
    </w:p>
    <w:p w:rsidR="00DC5D27" w:rsidRPr="00C52CA3" w:rsidRDefault="00DC5D27" w:rsidP="00D80BDC">
      <w:pPr>
        <w:jc w:val="center"/>
        <w:rPr>
          <w:b/>
          <w:bCs/>
        </w:rPr>
      </w:pPr>
      <w:r>
        <w:rPr>
          <w:b/>
          <w:bCs/>
        </w:rPr>
        <w:t>……………..</w:t>
      </w:r>
      <w:r w:rsidRPr="00C52CA3">
        <w:rPr>
          <w:b/>
          <w:bCs/>
        </w:rPr>
        <w:t xml:space="preserve"> İLKOKULU</w:t>
      </w:r>
    </w:p>
    <w:p w:rsidR="00DC5D27" w:rsidRPr="00C52CA3" w:rsidRDefault="00DC5D27" w:rsidP="00D80BDC">
      <w:pPr>
        <w:jc w:val="center"/>
        <w:rPr>
          <w:b/>
          <w:bCs/>
        </w:rPr>
      </w:pPr>
      <w:r>
        <w:rPr>
          <w:b/>
          <w:bCs/>
        </w:rPr>
        <w:t>2013-2014</w:t>
      </w:r>
      <w:r w:rsidRPr="00C52CA3">
        <w:rPr>
          <w:b/>
          <w:bCs/>
        </w:rPr>
        <w:t xml:space="preserve"> EĞİTİM ÖĞRETİM YILI</w:t>
      </w:r>
    </w:p>
    <w:p w:rsidR="00DC5D27" w:rsidRPr="00C52CA3" w:rsidRDefault="00DC5D27" w:rsidP="00D80BDC">
      <w:pPr>
        <w:jc w:val="center"/>
        <w:rPr>
          <w:b/>
          <w:bCs/>
        </w:rPr>
      </w:pPr>
      <w:r w:rsidRPr="00C52CA3">
        <w:rPr>
          <w:b/>
          <w:bCs/>
        </w:rPr>
        <w:t>1. DÖNEM 1/C VELİ TOPLANTI TUTANAĞI</w:t>
      </w:r>
    </w:p>
    <w:p w:rsidR="00DC5D27" w:rsidRDefault="00DC5D27" w:rsidP="00D80BDC">
      <w:pPr>
        <w:jc w:val="both"/>
        <w:rPr>
          <w:rFonts w:ascii="Arial" w:hAnsi="Arial" w:cs="Arial"/>
        </w:rPr>
      </w:pPr>
    </w:p>
    <w:p w:rsidR="00DC5D27" w:rsidRPr="00455C57" w:rsidRDefault="00DC5D27" w:rsidP="00D80BDC">
      <w:pPr>
        <w:rPr>
          <w:b/>
          <w:bCs/>
        </w:rPr>
      </w:pPr>
      <w:r w:rsidRPr="00455C57">
        <w:rPr>
          <w:b/>
          <w:bCs/>
        </w:rPr>
        <w:t xml:space="preserve">TOPLANTI TARİHİ  : </w:t>
      </w:r>
      <w:r>
        <w:t>20/09/2013</w:t>
      </w:r>
    </w:p>
    <w:p w:rsidR="00DC5D27" w:rsidRPr="00455C57" w:rsidRDefault="00DC5D27" w:rsidP="00D80BDC">
      <w:pPr>
        <w:rPr>
          <w:b/>
          <w:bCs/>
        </w:rPr>
      </w:pPr>
      <w:r w:rsidRPr="00455C57">
        <w:rPr>
          <w:b/>
          <w:bCs/>
        </w:rPr>
        <w:t xml:space="preserve">TOPLANTI YERİ    </w:t>
      </w:r>
      <w:r>
        <w:rPr>
          <w:b/>
          <w:bCs/>
        </w:rPr>
        <w:t xml:space="preserve">  </w:t>
      </w:r>
      <w:r w:rsidRPr="00455C57">
        <w:rPr>
          <w:b/>
          <w:bCs/>
        </w:rPr>
        <w:t xml:space="preserve"> : </w:t>
      </w:r>
      <w:r>
        <w:t>1/C Sınıfı</w:t>
      </w:r>
    </w:p>
    <w:p w:rsidR="00DC5D27" w:rsidRDefault="00DC5D27" w:rsidP="00D80BDC">
      <w:r w:rsidRPr="00455C57">
        <w:rPr>
          <w:b/>
          <w:bCs/>
        </w:rPr>
        <w:t xml:space="preserve">TOPLANTI NO      </w:t>
      </w:r>
      <w:r>
        <w:rPr>
          <w:b/>
          <w:bCs/>
        </w:rPr>
        <w:t xml:space="preserve">    </w:t>
      </w:r>
      <w:r w:rsidRPr="00455C57">
        <w:rPr>
          <w:b/>
          <w:bCs/>
        </w:rPr>
        <w:t xml:space="preserve"> :</w:t>
      </w:r>
      <w:r w:rsidRPr="00455C57">
        <w:t xml:space="preserve"> 1</w:t>
      </w:r>
    </w:p>
    <w:p w:rsidR="00DC5D27" w:rsidRDefault="00DC5D27" w:rsidP="00D80BDC"/>
    <w:p w:rsidR="00DC5D27" w:rsidRPr="00416074" w:rsidRDefault="00DC5D27" w:rsidP="00D80BDC">
      <w:pPr>
        <w:rPr>
          <w:b/>
          <w:bCs/>
        </w:rPr>
      </w:pPr>
      <w:r w:rsidRPr="00416074">
        <w:rPr>
          <w:b/>
          <w:bCs/>
        </w:rPr>
        <w:t>GÜNDEMİN GÖRÜŞÜLMESİ</w:t>
      </w:r>
    </w:p>
    <w:p w:rsidR="00DC5D27" w:rsidRDefault="00DC5D27" w:rsidP="00D80BDC"/>
    <w:p w:rsidR="00DC5D27" w:rsidRDefault="00DC5D27" w:rsidP="00BB1ABA">
      <w:pPr>
        <w:jc w:val="both"/>
      </w:pPr>
      <w:r>
        <w:tab/>
        <w:t xml:space="preserve">Açılış ve isim listesi oluşturulduktan sonra imza listesi velilere verildi. Toplantıya katılan velilerden telefon numaraları alındı. Toplantı yazmanı olarak Ayhan ORHAN belirlendi. Gündemin okunmasından sonra gündeme eklemek istedikleri bir madde olup olmadığı soruldu. Bir istek gelmeyince gündemin görüşülmesine geçildi. </w:t>
      </w:r>
    </w:p>
    <w:p w:rsidR="00DC5D27" w:rsidRDefault="00DC5D27" w:rsidP="00BB1ABA">
      <w:pPr>
        <w:jc w:val="both"/>
      </w:pPr>
      <w:r>
        <w:tab/>
        <w:t xml:space="preserve">Sınıf öğretmeni ........................ öncelikle kendini tanıttı. Velilerle karşılıklı olarak tanışıldı. </w:t>
      </w:r>
    </w:p>
    <w:p w:rsidR="00DC5D27" w:rsidRDefault="00DC5D27" w:rsidP="00BB1ABA">
      <w:pPr>
        <w:jc w:val="both"/>
      </w:pPr>
      <w:r>
        <w:tab/>
        <w:t>Sınıf öğretmeni; yeni program gereğince 12 hafta boyunca okuma yazma çalışmalarına geçilmeyeceğini, velilerde bu konuda bir beklenti oluşmamasını ama sınıf düzeyine göre hareket edileceğini söyledi. 12 haftalık uyum ve oryantasyon sürecinde yapılacak olan çalışmalar hakkında bilgi verdi. Velilerin bu konuda üzerine düşen görevleri ve nasıl davranmaları gerektiğini anlattı. Veli toplantısına 1. dönem boyunca gerek görüldüğünde yapılmasına karar verildi.</w:t>
      </w:r>
    </w:p>
    <w:p w:rsidR="00DC5D27" w:rsidRDefault="00DC5D27" w:rsidP="00BB1ABA">
      <w:pPr>
        <w:jc w:val="both"/>
      </w:pPr>
      <w:r>
        <w:tab/>
        <w:t>Sınıf öğretmeni ........................, okulun ve sınıfın fiziki şartları hakkında velilere bilgi verdi. Okulun ve sınıfın fiziki şartlarının 1. sınıfların düzeyine uygun olduğunu, bu konuda velilerin bir tereddüt içerisine girmelerinin yanlış olduğunu belirtti.</w:t>
      </w:r>
    </w:p>
    <w:p w:rsidR="00DC5D27" w:rsidRDefault="00DC5D27" w:rsidP="00BB1ABA">
      <w:pPr>
        <w:jc w:val="both"/>
      </w:pPr>
      <w:r>
        <w:tab/>
        <w:t xml:space="preserve">Sınıfımızda kayıtlı olan öğrencilerin yaş grupları hakkında konuşuldu. Bazı öğrencilerin fiziki olarak yeterli seviyede olmadıkları, mümkünse anasınıfına kayıtlarının yaptırılması çocuğun başarısı açısından daha yararlı olduğu velilere anlatılmışsa da bu konuda velilerde bilinç oluşturulamadı. </w:t>
      </w:r>
    </w:p>
    <w:p w:rsidR="00DC5D27" w:rsidRDefault="00DC5D27" w:rsidP="00BB1ABA">
      <w:pPr>
        <w:jc w:val="both"/>
      </w:pPr>
      <w:r>
        <w:tab/>
        <w:t>Gözlemlenen öğrenci davranışları üzerine konuşuldu. Bazı öğrencilerin sorun yarattığı, bu öğrencilerin velileriyle özel olarak görüşüleceği belirtildi.</w:t>
      </w:r>
    </w:p>
    <w:p w:rsidR="00DC5D27" w:rsidRDefault="00DC5D27" w:rsidP="00BB1ABA">
      <w:pPr>
        <w:jc w:val="both"/>
      </w:pPr>
      <w:r>
        <w:tab/>
        <w:t xml:space="preserve">Velilerden evde yapılacak çalışmalar ile ilgili öğrenciye yardımcı olması istendi. Özellikle 1. sınıfta velilerin evde çocuklarıyla ilgilenmelerinin çok önemli olduğunu, çocuklarıyla mutlaka her gün ilgilenmeleri gerektiği vurgulandı. </w:t>
      </w:r>
    </w:p>
    <w:p w:rsidR="00DC5D27" w:rsidRDefault="00DC5D27" w:rsidP="00BB1ABA">
      <w:pPr>
        <w:jc w:val="both"/>
      </w:pPr>
      <w:r>
        <w:tab/>
        <w:t xml:space="preserve">Sınıf öğretmeni </w:t>
      </w:r>
      <w:r w:rsidRPr="007856DD">
        <w:t>ses temelli cümle yöntemi ile okuma yazma öğretiminin yapıldığını ve bu nedenle öğrencilere ses verme, harflerin yazılışını gösterme ve buna benzer durumlarda velilerin kendi başlarına hareket etmemeleri gerektiğini söyledi. Öğrencilerle birlikte velilerin evde yapacakları çalışmalarda özellikle sessiz harflerin söylenişinde yanına herhangi bir sesli harf eklemeden söylemeleri gerektiğini vurgulayarak, örneğin “ s, S ” sesinin “se” şeklinde değil de “ sssssss ” şeklinde söylenmesinin çok önemli olduğunu açıkladı. Veliler tarafından yapılacak bir yanlışı ileride düzeltmenin çok zor olduğunu, bunun ise öğrencilerin okuma - yazmaya geçişte geri kalmalarına neden olacağını vurguladı.</w:t>
      </w:r>
    </w:p>
    <w:p w:rsidR="00DC5D27" w:rsidRDefault="00DC5D27" w:rsidP="00BB1ABA">
      <w:pPr>
        <w:jc w:val="both"/>
      </w:pPr>
      <w:r>
        <w:tab/>
        <w:t>Kırtasiyeden alınması istenen araç gereçlerin listesi velilere dağıtıldı. Bu hafta sonu tüm öğrenci kırtasiyelerinin temin edilmesi gerektiği, kitapların ise zaten devletimiz tarafından verildiği söylendi.</w:t>
      </w:r>
    </w:p>
    <w:p w:rsidR="00DC5D27" w:rsidRDefault="00DC5D27" w:rsidP="00BB1ABA">
      <w:pPr>
        <w:jc w:val="both"/>
      </w:pPr>
      <w:r>
        <w:tab/>
        <w:t>Çocukların düzenli beslenmeleri konusunda veliler bilgilendirildi. Kantindeki bazı yiyeceklerin çocuklar tarafından fazla tüketildiği ve bunun meydana getirebileceği sonuçlar velilere anlatıldı.</w:t>
      </w:r>
    </w:p>
    <w:p w:rsidR="00DC5D27" w:rsidRDefault="00DC5D27" w:rsidP="00BB1ABA">
      <w:pPr>
        <w:jc w:val="both"/>
      </w:pPr>
      <w:r>
        <w:tab/>
        <w:t>Çocukların mümkünse kendilerine ait odada derslerini yapmaları, mümkün değilse tv gibi öğrencinin dikkatini dağıtacak şeylerden uzak bir şekilde derslerini yapmaları, velinin bu konuda gerekli hassasiyeti göstermesi gerektiği anlatıldı. Anne ve babanın çocuğa model olması gerektiği ve bu konuda ellerinden geleni yapmaları konusunda veliler uyarıldı.</w:t>
      </w:r>
    </w:p>
    <w:p w:rsidR="00DC5D27" w:rsidRDefault="00DC5D27" w:rsidP="00BB1ABA">
      <w:pPr>
        <w:jc w:val="both"/>
      </w:pPr>
      <w:r>
        <w:tab/>
        <w:t xml:space="preserve">Öğrencilerin önemli bir mazereti olmadığı sürece okula devamlarının sağlanması gerektiği, önemli bir mazereti olduğunda ise velinin bu konuda öğretmeni bilgilendirmesi gerektiği anlatıldı. Sınıf öğretmeni ........................ velilere kendi telefon numarasını verdi. </w:t>
      </w:r>
    </w:p>
    <w:p w:rsidR="00DC5D27" w:rsidRDefault="00DC5D27" w:rsidP="00BB1ABA">
      <w:pPr>
        <w:jc w:val="both"/>
      </w:pPr>
      <w:r>
        <w:tab/>
        <w:t>Öğrencilerin düzenli bir uyku düzenine sahip olmaları gerektiği anlatıldı. Akşam 21.00’dan sonra çocukların uyanık kalmaması konusunda velilerden söz alındı. Çocukların televizyondaki zararlı içeriklerden uzak tutulması gerektiği velilere anlatıldı. Çocukların belirli çizgi filmleri özellikle izlemeleri gerektiği, bunun öğrenciye katkı sağlayacağı anlatıldı.</w:t>
      </w:r>
    </w:p>
    <w:p w:rsidR="00DC5D27" w:rsidRDefault="00DC5D27" w:rsidP="00BB1ABA">
      <w:pPr>
        <w:jc w:val="both"/>
      </w:pPr>
      <w:r>
        <w:tab/>
        <w:t xml:space="preserve">Sınıf öğretmeni ........................, velilerin öğretmenle bire bir görüşmelerinin önemi hakkında konuştu. Bu görüşmelerin kesinlikle ders saatlerinde yapılmayacağı, teneffüslerin beklenilmesi gerektiği, bu konuda gerekli hassasiyetin gösterilmesini istedi. </w:t>
      </w:r>
    </w:p>
    <w:p w:rsidR="00DC5D27" w:rsidRDefault="00DC5D27" w:rsidP="00BB1ABA">
      <w:pPr>
        <w:jc w:val="both"/>
      </w:pPr>
      <w:r>
        <w:tab/>
        <w:t>Öğrencilerin temizlik kurallarına uyması gerektiği sınıf öğretmeni tarafından anlatıldı. Banyolarının düzenli bir şekilde yaptırılması, tırnaklarının zamanında kesilmesi, kıyafetlerinin temiz olması, velilerin sürekli olarak bunun takibini yapması gerektiği, bunun sınıfın düzeni için gerekli olduğu vurgulandı.</w:t>
      </w:r>
    </w:p>
    <w:p w:rsidR="00DC5D27" w:rsidRDefault="00DC5D27" w:rsidP="00BB1ABA">
      <w:pPr>
        <w:jc w:val="both"/>
      </w:pPr>
      <w:r>
        <w:tab/>
        <w:t>2012 – 2013 eğitim öğretim yılının başarılı, sağlıklı, huzurlu geçmesi dilek ve temennileriyle toplantıya son verildi.</w:t>
      </w:r>
    </w:p>
    <w:p w:rsidR="00DC5D27" w:rsidRDefault="00DC5D27" w:rsidP="00BB1ABA">
      <w:pPr>
        <w:jc w:val="both"/>
      </w:pPr>
    </w:p>
    <w:p w:rsidR="00DC5D27" w:rsidRDefault="00DC5D27" w:rsidP="00BB1ABA">
      <w:pPr>
        <w:jc w:val="both"/>
      </w:pPr>
    </w:p>
    <w:p w:rsidR="00DC5D27" w:rsidRPr="00C22C3B" w:rsidRDefault="00DC5D27" w:rsidP="00C22C3B">
      <w:r w:rsidRPr="00C22C3B">
        <w:t xml:space="preserve">             ALINAN KARARLAR</w:t>
      </w:r>
    </w:p>
    <w:p w:rsidR="00DC5D27" w:rsidRPr="00C22C3B" w:rsidRDefault="00DC5D27" w:rsidP="00C22C3B">
      <w:pPr>
        <w:tabs>
          <w:tab w:val="left" w:pos="570"/>
        </w:tabs>
        <w:rPr>
          <w:color w:val="000000"/>
        </w:rPr>
      </w:pPr>
    </w:p>
    <w:p w:rsidR="00DC5D27" w:rsidRPr="00C22C3B" w:rsidRDefault="00DC5D27" w:rsidP="00C22C3B">
      <w:pPr>
        <w:tabs>
          <w:tab w:val="left" w:pos="765"/>
        </w:tabs>
        <w:rPr>
          <w:color w:val="000000"/>
        </w:rPr>
      </w:pPr>
      <w:r w:rsidRPr="00C22C3B">
        <w:rPr>
          <w:color w:val="000000"/>
        </w:rPr>
        <w:t>1.</w:t>
      </w:r>
      <w:r>
        <w:rPr>
          <w:b/>
          <w:bCs/>
          <w:color w:val="000000"/>
        </w:rPr>
        <w:tab/>
      </w:r>
      <w:r w:rsidRPr="00C22C3B">
        <w:rPr>
          <w:color w:val="000000"/>
        </w:rPr>
        <w:t>Bir dönemde üç</w:t>
      </w:r>
      <w:r>
        <w:rPr>
          <w:color w:val="000000"/>
        </w:rPr>
        <w:t xml:space="preserve"> </w:t>
      </w:r>
      <w:r w:rsidRPr="00C22C3B">
        <w:rPr>
          <w:color w:val="000000"/>
        </w:rPr>
        <w:t>veli toplantısı yapılması</w:t>
      </w:r>
      <w:r>
        <w:rPr>
          <w:color w:val="000000"/>
        </w:rPr>
        <w:t>na</w:t>
      </w:r>
    </w:p>
    <w:p w:rsidR="00DC5D27" w:rsidRPr="00C22C3B" w:rsidRDefault="00DC5D27" w:rsidP="00C22C3B">
      <w:pPr>
        <w:tabs>
          <w:tab w:val="left" w:pos="765"/>
        </w:tabs>
        <w:rPr>
          <w:color w:val="000000"/>
        </w:rPr>
      </w:pPr>
      <w:r>
        <w:rPr>
          <w:color w:val="000000"/>
        </w:rPr>
        <w:t>2.</w:t>
      </w:r>
      <w:r>
        <w:rPr>
          <w:color w:val="000000"/>
        </w:rPr>
        <w:tab/>
      </w:r>
      <w:r>
        <w:t>Velilerin yeni prog</w:t>
      </w:r>
      <w:r w:rsidRPr="00C22C3B">
        <w:t>ramda neler yapması gerektiğine</w:t>
      </w:r>
    </w:p>
    <w:p w:rsidR="00DC5D27" w:rsidRPr="00C22C3B" w:rsidRDefault="00DC5D27" w:rsidP="00C22C3B">
      <w:r>
        <w:t>3.</w:t>
      </w:r>
      <w:r>
        <w:tab/>
        <w:t xml:space="preserve"> </w:t>
      </w:r>
      <w:r w:rsidRPr="00C22C3B">
        <w:t>Oluşturulan beslenme listesine uyulmasın</w:t>
      </w:r>
      <w:r>
        <w:t>a</w:t>
      </w:r>
    </w:p>
    <w:p w:rsidR="00DC5D27" w:rsidRPr="00C22C3B" w:rsidRDefault="00DC5D27" w:rsidP="00C22C3B">
      <w:r>
        <w:t>4.</w:t>
      </w:r>
      <w:r>
        <w:tab/>
        <w:t xml:space="preserve"> </w:t>
      </w:r>
      <w:r w:rsidRPr="00C22C3B">
        <w:t>Öğretmen veli görüşmelerinin nasıl ve ne zaman yapılacağına</w:t>
      </w:r>
    </w:p>
    <w:p w:rsidR="00DC5D27" w:rsidRPr="00C22C3B" w:rsidRDefault="00DC5D27" w:rsidP="00C22C3B">
      <w:r>
        <w:t>5.</w:t>
      </w:r>
      <w:r>
        <w:tab/>
        <w:t xml:space="preserve"> </w:t>
      </w:r>
      <w:r w:rsidRPr="00C22C3B">
        <w:t xml:space="preserve">Sınıf temsilcisinin </w:t>
      </w:r>
      <w:r>
        <w:t>Nurhan YAŞAR</w:t>
      </w:r>
      <w:r w:rsidRPr="00C22C3B">
        <w:t xml:space="preserve"> olmasına karar verildi.</w:t>
      </w:r>
    </w:p>
    <w:p w:rsidR="00DC5D27" w:rsidRDefault="00DC5D27" w:rsidP="00BB1ABA">
      <w:pPr>
        <w:jc w:val="both"/>
      </w:pPr>
    </w:p>
    <w:p w:rsidR="00DC5D27" w:rsidRDefault="00DC5D27" w:rsidP="00BB1ABA">
      <w:pPr>
        <w:jc w:val="both"/>
      </w:pPr>
    </w:p>
    <w:p w:rsidR="00DC5D27" w:rsidRDefault="00DC5D27" w:rsidP="00BB1ABA">
      <w:pPr>
        <w:jc w:val="both"/>
      </w:pPr>
    </w:p>
    <w:p w:rsidR="00DC5D27" w:rsidRDefault="00DC5D27" w:rsidP="00BB1ABA">
      <w:pPr>
        <w:jc w:val="both"/>
      </w:pPr>
    </w:p>
    <w:p w:rsidR="00DC5D27" w:rsidRDefault="00DC5D27" w:rsidP="00BB1ABA">
      <w:pPr>
        <w:jc w:val="both"/>
      </w:pPr>
    </w:p>
    <w:p w:rsidR="00DC5D27" w:rsidRDefault="00DC5D27" w:rsidP="00BB1ABA">
      <w:pPr>
        <w:jc w:val="both"/>
      </w:pPr>
    </w:p>
    <w:p w:rsidR="00DC5D27" w:rsidRDefault="00DC5D27" w:rsidP="00BB1ABA">
      <w:pPr>
        <w:jc w:val="both"/>
      </w:pPr>
    </w:p>
    <w:p w:rsidR="00DC5D27" w:rsidRDefault="00DC5D27" w:rsidP="00BB1ABA">
      <w:pPr>
        <w:jc w:val="both"/>
      </w:pPr>
    </w:p>
    <w:p w:rsidR="00DC5D27" w:rsidRDefault="00DC5D27" w:rsidP="00BB1ABA">
      <w:pPr>
        <w:jc w:val="both"/>
      </w:pPr>
    </w:p>
    <w:p w:rsidR="00DC5D27" w:rsidRDefault="00DC5D27" w:rsidP="00BB1ABA">
      <w:pPr>
        <w:jc w:val="both"/>
      </w:pPr>
      <w:r>
        <w:t xml:space="preserve"> ........................</w:t>
      </w:r>
      <w:r>
        <w:tab/>
        <w:t xml:space="preserve">  …………………….</w:t>
      </w:r>
      <w:r>
        <w:tab/>
        <w:t xml:space="preserve">        ……………………..</w:t>
      </w:r>
      <w:r>
        <w:tab/>
      </w:r>
      <w:r>
        <w:tab/>
      </w:r>
      <w:r>
        <w:tab/>
      </w:r>
      <w:r>
        <w:tab/>
      </w:r>
      <w:r>
        <w:tab/>
      </w:r>
    </w:p>
    <w:p w:rsidR="00DC5D27" w:rsidRPr="007856DD" w:rsidRDefault="00DC5D27" w:rsidP="00BB1ABA">
      <w:pPr>
        <w:jc w:val="both"/>
      </w:pPr>
      <w:r>
        <w:t>Sınıf Öğretmeni</w:t>
      </w:r>
      <w:r>
        <w:tab/>
        <w:t>Sınıf Temsilci Velisi        Rehber Öğretmen</w:t>
      </w:r>
      <w:r>
        <w:tab/>
      </w:r>
      <w:r>
        <w:tab/>
      </w:r>
      <w:r>
        <w:tab/>
      </w:r>
      <w:r>
        <w:tab/>
      </w:r>
      <w:r>
        <w:tab/>
      </w:r>
      <w:r>
        <w:tab/>
        <w:t xml:space="preserve">         </w:t>
      </w:r>
    </w:p>
    <w:sectPr w:rsidR="00DC5D27" w:rsidRPr="007856DD" w:rsidSect="004D6984">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D4CF8"/>
    <w:rsid w:val="00092C7D"/>
    <w:rsid w:val="002207EA"/>
    <w:rsid w:val="00416074"/>
    <w:rsid w:val="00455C57"/>
    <w:rsid w:val="004D6984"/>
    <w:rsid w:val="005459BD"/>
    <w:rsid w:val="00590CF4"/>
    <w:rsid w:val="006774E9"/>
    <w:rsid w:val="007856DD"/>
    <w:rsid w:val="007B3E9C"/>
    <w:rsid w:val="00A318DB"/>
    <w:rsid w:val="00BB1ABA"/>
    <w:rsid w:val="00C22C3B"/>
    <w:rsid w:val="00C4403E"/>
    <w:rsid w:val="00C52CA3"/>
    <w:rsid w:val="00CE3C64"/>
    <w:rsid w:val="00D80BDC"/>
    <w:rsid w:val="00DB05C4"/>
    <w:rsid w:val="00DC5D27"/>
    <w:rsid w:val="00E909BD"/>
    <w:rsid w:val="00EB3ED0"/>
    <w:rsid w:val="00FD4CF8"/>
    <w:rsid w:val="00FE53CA"/>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4CF8"/>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99"/>
    <w:qFormat/>
    <w:rsid w:val="00FD4CF8"/>
    <w:rPr>
      <w:rFonts w:ascii="Arial" w:hAnsi="Arial" w:cs="Arial"/>
      <w:sz w:val="24"/>
      <w:szCs w:val="24"/>
      <w:lang w:eastAsia="en-US"/>
    </w:rPr>
  </w:style>
</w:styles>
</file>

<file path=word/webSettings.xml><?xml version="1.0" encoding="utf-8"?>
<w:webSettings xmlns:r="http://schemas.openxmlformats.org/officeDocument/2006/relationships" xmlns:w="http://schemas.openxmlformats.org/wordprocessingml/2006/main">
  <w:divs>
    <w:div w:id="104445060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TotalTime>
  <Pages>3</Pages>
  <Words>1099</Words>
  <Characters>6266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Admin</dc:creator>
  <cp:keywords>www.sorubak.com</cp:keywords>
  <dc:description>www.sorubak.com</dc:description>
  <cp:lastModifiedBy>edanur</cp:lastModifiedBy>
  <cp:revision>www.sorubak.com</cp:revision>
  <cp:lastPrinted>2012-10-11T16:30:00Z</cp:lastPrinted>
  <dcterms:created xsi:type="dcterms:W3CDTF">2012-10-13T09:01:00Z</dcterms:created>
  <dcterms:modified xsi:type="dcterms:W3CDTF">2013-08-07T09:40:00Z</dcterms:modified>
  <cp:category>www.sorubak.com</cp:category>
</cp:coreProperties>
</file>