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0D5" w:rsidRDefault="001550D5" w:rsidP="00BD6FB1">
      <w:pPr>
        <w:jc w:val="center"/>
        <w:rPr>
          <w:b/>
          <w:bCs/>
          <w:color w:val="000000"/>
        </w:rPr>
      </w:pPr>
    </w:p>
    <w:p w:rsidR="001550D5" w:rsidRDefault="001550D5" w:rsidP="00BD6FB1">
      <w:pPr>
        <w:jc w:val="center"/>
        <w:rPr>
          <w:b/>
          <w:bCs/>
          <w:color w:val="000000"/>
        </w:rPr>
      </w:pPr>
    </w:p>
    <w:p w:rsidR="001550D5" w:rsidRDefault="001550D5" w:rsidP="00BD6FB1">
      <w:pPr>
        <w:jc w:val="center"/>
        <w:rPr>
          <w:b/>
          <w:bCs/>
          <w:color w:val="000000"/>
        </w:rPr>
      </w:pPr>
    </w:p>
    <w:p w:rsidR="001550D5" w:rsidRDefault="001550D5" w:rsidP="00BD6FB1">
      <w:pPr>
        <w:jc w:val="center"/>
        <w:rPr>
          <w:b/>
          <w:bCs/>
          <w:color w:val="000000"/>
        </w:rPr>
      </w:pPr>
    </w:p>
    <w:p w:rsidR="001550D5" w:rsidRDefault="001550D5" w:rsidP="00BD6FB1">
      <w:pPr>
        <w:jc w:val="center"/>
        <w:rPr>
          <w:b/>
          <w:bCs/>
          <w:color w:val="000000"/>
        </w:rPr>
      </w:pPr>
    </w:p>
    <w:p w:rsidR="001550D5" w:rsidRPr="001E18E3" w:rsidRDefault="001550D5" w:rsidP="00BD6FB1">
      <w:pPr>
        <w:jc w:val="center"/>
        <w:rPr>
          <w:rFonts w:ascii="Arial" w:hAnsi="Arial" w:cs="Arial"/>
          <w:u w:val="single"/>
        </w:rPr>
      </w:pPr>
      <w:r>
        <w:rPr>
          <w:rFonts w:ascii="Arial" w:hAnsi="Arial" w:cs="Arial"/>
          <w:color w:val="000000"/>
        </w:rPr>
        <w:t>LALELİ</w:t>
      </w:r>
      <w:r w:rsidRPr="001E18E3">
        <w:rPr>
          <w:rFonts w:ascii="Arial" w:hAnsi="Arial" w:cs="Arial"/>
          <w:color w:val="000000"/>
        </w:rPr>
        <w:t xml:space="preserve"> İLKOKULU MÜDÜRLÜĞÜNE</w:t>
      </w:r>
      <w:r w:rsidRPr="001E18E3">
        <w:rPr>
          <w:rFonts w:ascii="Arial" w:hAnsi="Arial" w:cs="Arial"/>
          <w:color w:val="000000"/>
        </w:rPr>
        <w:br/>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Pr>
          <w:rFonts w:ascii="Arial" w:hAnsi="Arial" w:cs="Arial"/>
          <w:color w:val="000000"/>
        </w:rPr>
        <w:t>MANİSA</w:t>
      </w:r>
    </w:p>
    <w:p w:rsidR="001550D5" w:rsidRPr="001E18E3" w:rsidRDefault="001550D5" w:rsidP="00BD6FB1">
      <w:pPr>
        <w:rPr>
          <w:rFonts w:ascii="Arial" w:hAnsi="Arial" w:cs="Arial"/>
          <w:u w:val="single"/>
        </w:rPr>
      </w:pPr>
    </w:p>
    <w:p w:rsidR="001550D5" w:rsidRPr="001E18E3" w:rsidRDefault="001550D5" w:rsidP="00BD6FB1">
      <w:pPr>
        <w:rPr>
          <w:rFonts w:ascii="Arial" w:hAnsi="Arial" w:cs="Arial"/>
          <w:u w:val="single"/>
        </w:rPr>
      </w:pPr>
    </w:p>
    <w:p w:rsidR="001550D5" w:rsidRDefault="001550D5" w:rsidP="00BD6FB1">
      <w:pPr>
        <w:rPr>
          <w:rFonts w:ascii="Arial" w:hAnsi="Arial" w:cs="Arial"/>
        </w:rPr>
      </w:pPr>
      <w:r w:rsidRPr="00702EF1">
        <w:rPr>
          <w:rFonts w:ascii="Arial" w:hAnsi="Arial" w:cs="Arial"/>
        </w:rPr>
        <w:t xml:space="preserve">Okulumuz   </w:t>
      </w:r>
      <w:r>
        <w:rPr>
          <w:rFonts w:ascii="Arial" w:hAnsi="Arial" w:cs="Arial"/>
        </w:rPr>
        <w:t>1-B</w:t>
      </w:r>
      <w:r w:rsidRPr="00702EF1">
        <w:rPr>
          <w:rFonts w:ascii="Arial" w:hAnsi="Arial" w:cs="Arial"/>
        </w:rPr>
        <w:t xml:space="preserve">   sınıfı   öğrenci  v</w:t>
      </w:r>
      <w:r>
        <w:rPr>
          <w:rFonts w:ascii="Arial" w:hAnsi="Arial" w:cs="Arial"/>
        </w:rPr>
        <w:t>elîleri  ile</w:t>
      </w:r>
      <w:r w:rsidRPr="00702EF1">
        <w:rPr>
          <w:rFonts w:ascii="Arial" w:hAnsi="Arial" w:cs="Arial"/>
        </w:rPr>
        <w:t xml:space="preserve">,  </w:t>
      </w:r>
      <w:r>
        <w:rPr>
          <w:rFonts w:ascii="Arial" w:hAnsi="Arial" w:cs="Arial"/>
        </w:rPr>
        <w:t>1 –B sınıfında 18  Eylül</w:t>
      </w:r>
    </w:p>
    <w:p w:rsidR="001550D5" w:rsidRPr="00702EF1" w:rsidRDefault="001550D5" w:rsidP="00BD6FB1">
      <w:pPr>
        <w:rPr>
          <w:rFonts w:ascii="Arial" w:hAnsi="Arial" w:cs="Arial"/>
        </w:rPr>
      </w:pPr>
      <w:r w:rsidRPr="00702EF1">
        <w:rPr>
          <w:rFonts w:ascii="Arial" w:hAnsi="Arial" w:cs="Arial"/>
        </w:rPr>
        <w:t>201</w:t>
      </w:r>
      <w:r>
        <w:rPr>
          <w:rFonts w:ascii="Arial" w:hAnsi="Arial" w:cs="Arial"/>
        </w:rPr>
        <w:t>3  Çarşamba</w:t>
      </w:r>
      <w:r w:rsidRPr="00702EF1">
        <w:rPr>
          <w:rFonts w:ascii="Arial" w:hAnsi="Arial" w:cs="Arial"/>
        </w:rPr>
        <w:t xml:space="preserve">   günü   saat  1</w:t>
      </w:r>
      <w:r>
        <w:rPr>
          <w:rFonts w:ascii="Arial" w:hAnsi="Arial" w:cs="Arial"/>
        </w:rPr>
        <w:t>1</w:t>
      </w:r>
      <w:r w:rsidRPr="00702EF1">
        <w:rPr>
          <w:rFonts w:ascii="Arial" w:hAnsi="Arial" w:cs="Arial"/>
        </w:rPr>
        <w:t xml:space="preserve"> : </w:t>
      </w:r>
      <w:r>
        <w:rPr>
          <w:rFonts w:ascii="Arial" w:hAnsi="Arial" w:cs="Arial"/>
        </w:rPr>
        <w:t>3</w:t>
      </w:r>
      <w:r w:rsidRPr="00702EF1">
        <w:rPr>
          <w:rFonts w:ascii="Arial" w:hAnsi="Arial" w:cs="Arial"/>
        </w:rPr>
        <w:t>0’ d</w:t>
      </w:r>
      <w:r>
        <w:rPr>
          <w:rFonts w:ascii="Arial" w:hAnsi="Arial" w:cs="Arial"/>
        </w:rPr>
        <w:t>a</w:t>
      </w:r>
      <w:r w:rsidRPr="00702EF1">
        <w:rPr>
          <w:rFonts w:ascii="Arial" w:hAnsi="Arial" w:cs="Arial"/>
        </w:rPr>
        <w:t xml:space="preserve"> , aşağıda  belirtilen  gündem  maddelerini   görüşmek  üzere  </w:t>
      </w:r>
      <w:r>
        <w:rPr>
          <w:rFonts w:ascii="Arial" w:hAnsi="Arial" w:cs="Arial"/>
        </w:rPr>
        <w:t>v</w:t>
      </w:r>
      <w:r w:rsidRPr="00702EF1">
        <w:rPr>
          <w:rFonts w:ascii="Arial" w:hAnsi="Arial" w:cs="Arial"/>
        </w:rPr>
        <w:t xml:space="preserve">elî  </w:t>
      </w:r>
      <w:r>
        <w:rPr>
          <w:rFonts w:ascii="Arial" w:hAnsi="Arial" w:cs="Arial"/>
        </w:rPr>
        <w:t>t</w:t>
      </w:r>
      <w:r w:rsidRPr="00702EF1">
        <w:rPr>
          <w:rFonts w:ascii="Arial" w:hAnsi="Arial" w:cs="Arial"/>
        </w:rPr>
        <w:t xml:space="preserve">oplantısı  yapmak  istiyorum. </w:t>
      </w:r>
    </w:p>
    <w:p w:rsidR="001550D5" w:rsidRPr="001E18E3" w:rsidRDefault="001550D5" w:rsidP="00BD6FB1">
      <w:pPr>
        <w:rPr>
          <w:rFonts w:ascii="Arial" w:hAnsi="Arial" w:cs="Arial"/>
        </w:rPr>
      </w:pPr>
      <w:r w:rsidRPr="00702EF1">
        <w:rPr>
          <w:rFonts w:ascii="Arial" w:hAnsi="Arial" w:cs="Arial"/>
        </w:rPr>
        <w:t xml:space="preserve">Gereğini  saygılarımla  arz  ederim.   </w:t>
      </w:r>
    </w:p>
    <w:p w:rsidR="001550D5" w:rsidRPr="001E18E3" w:rsidRDefault="001550D5" w:rsidP="00BD6FB1">
      <w:pPr>
        <w:jc w:val="right"/>
        <w:rPr>
          <w:rFonts w:ascii="Arial" w:hAnsi="Arial" w:cs="Arial"/>
        </w:rPr>
      </w:pPr>
    </w:p>
    <w:p w:rsidR="001550D5" w:rsidRPr="001E18E3" w:rsidRDefault="001550D5" w:rsidP="00BD6FB1">
      <w:pPr>
        <w:jc w:val="right"/>
        <w:rPr>
          <w:rFonts w:ascii="Arial" w:hAnsi="Arial" w:cs="Arial"/>
        </w:rPr>
      </w:pPr>
    </w:p>
    <w:p w:rsidR="001550D5" w:rsidRPr="001E18E3" w:rsidRDefault="001550D5" w:rsidP="00BD6FB1">
      <w:pPr>
        <w:tabs>
          <w:tab w:val="left" w:pos="900"/>
          <w:tab w:val="right" w:pos="9072"/>
        </w:tabs>
        <w:rPr>
          <w:rFonts w:ascii="Arial" w:hAnsi="Arial" w:cs="Arial"/>
        </w:rPr>
      </w:pPr>
      <w:r w:rsidRPr="001E18E3">
        <w:rPr>
          <w:rFonts w:ascii="Arial" w:hAnsi="Arial" w:cs="Arial"/>
        </w:rPr>
        <w:tab/>
      </w:r>
      <w:r>
        <w:rPr>
          <w:rFonts w:ascii="Arial" w:hAnsi="Arial" w:cs="Arial"/>
        </w:rPr>
        <w:t>İnci ERDEĞER</w:t>
      </w:r>
    </w:p>
    <w:p w:rsidR="001550D5" w:rsidRPr="001E18E3" w:rsidRDefault="001550D5" w:rsidP="00BD6FB1">
      <w:pPr>
        <w:jc w:val="center"/>
        <w:rPr>
          <w:rFonts w:ascii="Arial" w:hAnsi="Arial" w:cs="Arial"/>
        </w:rPr>
      </w:pPr>
      <w:r w:rsidRPr="001E18E3">
        <w:rPr>
          <w:rFonts w:ascii="Arial" w:hAnsi="Arial" w:cs="Arial"/>
        </w:rPr>
        <w:t xml:space="preserve">                                                                                                    1 / </w:t>
      </w:r>
      <w:r>
        <w:rPr>
          <w:rFonts w:ascii="Arial" w:hAnsi="Arial" w:cs="Arial"/>
        </w:rPr>
        <w:t>B</w:t>
      </w:r>
      <w:r w:rsidRPr="001E18E3">
        <w:rPr>
          <w:rFonts w:ascii="Arial" w:hAnsi="Arial" w:cs="Arial"/>
        </w:rPr>
        <w:t xml:space="preserve">  Sınıf  Öğretmeni</w:t>
      </w:r>
    </w:p>
    <w:p w:rsidR="001550D5" w:rsidRDefault="001550D5" w:rsidP="00BD6FB1">
      <w:pPr>
        <w:jc w:val="center"/>
      </w:pPr>
    </w:p>
    <w:p w:rsidR="001550D5" w:rsidRDefault="001550D5" w:rsidP="00BD6FB1">
      <w:pPr>
        <w:jc w:val="center"/>
      </w:pPr>
    </w:p>
    <w:p w:rsidR="001550D5" w:rsidRDefault="001550D5" w:rsidP="00BD6FB1">
      <w:pPr>
        <w:jc w:val="center"/>
      </w:pPr>
    </w:p>
    <w:p w:rsidR="001550D5" w:rsidRPr="001E18E3" w:rsidRDefault="001550D5" w:rsidP="00BD6FB1">
      <w:pPr>
        <w:jc w:val="center"/>
        <w:rPr>
          <w:rFonts w:ascii="Arial" w:hAnsi="Arial" w:cs="Arial"/>
          <w:u w:val="single"/>
        </w:rPr>
      </w:pPr>
      <w:r w:rsidRPr="001E18E3">
        <w:rPr>
          <w:rFonts w:ascii="Arial" w:hAnsi="Arial" w:cs="Arial"/>
          <w:u w:val="single"/>
        </w:rPr>
        <w:t>GÜNDEM  MADDELERİ</w:t>
      </w:r>
    </w:p>
    <w:p w:rsidR="001550D5" w:rsidRPr="000136E3" w:rsidRDefault="001550D5" w:rsidP="00BD6FB1">
      <w:pPr>
        <w:jc w:val="center"/>
        <w:rPr>
          <w:rFonts w:ascii="Arial" w:hAnsi="Arial" w:cs="Arial"/>
          <w:u w:val="single"/>
        </w:rPr>
      </w:pPr>
    </w:p>
    <w:p w:rsidR="001550D5" w:rsidRPr="000136E3" w:rsidRDefault="001550D5" w:rsidP="00BD6FB1">
      <w:pPr>
        <w:rPr>
          <w:rFonts w:ascii="Arial" w:hAnsi="Arial" w:cs="Arial"/>
        </w:rPr>
      </w:pPr>
      <w:r w:rsidRPr="000136E3">
        <w:rPr>
          <w:rFonts w:ascii="Arial" w:hAnsi="Arial" w:cs="Arial"/>
        </w:rPr>
        <w:t xml:space="preserve">                1 -  Açılış ve  isim   listesinin  oluşturulması</w:t>
      </w:r>
    </w:p>
    <w:p w:rsidR="001550D5" w:rsidRPr="000136E3" w:rsidRDefault="001550D5" w:rsidP="00BD6FB1">
      <w:pPr>
        <w:rPr>
          <w:rFonts w:ascii="Arial" w:hAnsi="Arial" w:cs="Arial"/>
        </w:rPr>
      </w:pPr>
      <w:r w:rsidRPr="000136E3">
        <w:rPr>
          <w:rFonts w:ascii="Arial" w:hAnsi="Arial" w:cs="Arial"/>
        </w:rPr>
        <w:t xml:space="preserve">  2 - Toplantı  yazmanının  belirlenmesi</w:t>
      </w:r>
    </w:p>
    <w:p w:rsidR="001550D5" w:rsidRPr="000136E3" w:rsidRDefault="001550D5" w:rsidP="00BD6FB1">
      <w:pPr>
        <w:rPr>
          <w:rFonts w:ascii="Arial" w:hAnsi="Arial" w:cs="Arial"/>
        </w:rPr>
      </w:pPr>
      <w:r w:rsidRPr="000136E3">
        <w:rPr>
          <w:rFonts w:ascii="Arial" w:hAnsi="Arial" w:cs="Arial"/>
        </w:rPr>
        <w:t>3 - Sınıf öğretmenin kendini tanıtması</w:t>
      </w:r>
    </w:p>
    <w:p w:rsidR="001550D5" w:rsidRPr="000136E3" w:rsidRDefault="001550D5" w:rsidP="00BD6FB1">
      <w:pPr>
        <w:rPr>
          <w:rFonts w:ascii="Arial" w:hAnsi="Arial" w:cs="Arial"/>
        </w:rPr>
      </w:pPr>
      <w:r w:rsidRPr="000136E3">
        <w:rPr>
          <w:rFonts w:ascii="Arial" w:hAnsi="Arial" w:cs="Arial"/>
        </w:rPr>
        <w:t>4 - 1. sınıf öğrencilerinin özellikleri</w:t>
      </w:r>
    </w:p>
    <w:p w:rsidR="001550D5" w:rsidRPr="000136E3" w:rsidRDefault="001550D5" w:rsidP="00BD6FB1">
      <w:pPr>
        <w:rPr>
          <w:rFonts w:ascii="Arial" w:hAnsi="Arial" w:cs="Arial"/>
        </w:rPr>
      </w:pPr>
      <w:r w:rsidRPr="000136E3">
        <w:rPr>
          <w:rFonts w:ascii="Arial" w:hAnsi="Arial" w:cs="Arial"/>
        </w:rPr>
        <w:t>5 - Öğrenci ihtiyaçlarının belirlenmesi</w:t>
      </w:r>
    </w:p>
    <w:p w:rsidR="001550D5" w:rsidRPr="000136E3" w:rsidRDefault="001550D5" w:rsidP="00BD6FB1">
      <w:pPr>
        <w:rPr>
          <w:rFonts w:ascii="Arial" w:hAnsi="Arial" w:cs="Arial"/>
        </w:rPr>
      </w:pPr>
      <w:r w:rsidRPr="000136E3">
        <w:rPr>
          <w:rFonts w:ascii="Arial" w:hAnsi="Arial" w:cs="Arial"/>
        </w:rPr>
        <w:t>6 - Öğrencilerin temizlik ve sağlık kurallarına uyması, beslenme kuralları</w:t>
      </w:r>
    </w:p>
    <w:p w:rsidR="001550D5" w:rsidRPr="000136E3" w:rsidRDefault="001550D5" w:rsidP="00BD6FB1">
      <w:pPr>
        <w:rPr>
          <w:rFonts w:ascii="Arial" w:hAnsi="Arial" w:cs="Arial"/>
        </w:rPr>
      </w:pPr>
      <w:r w:rsidRPr="000136E3">
        <w:rPr>
          <w:rFonts w:ascii="Arial" w:hAnsi="Arial" w:cs="Arial"/>
        </w:rPr>
        <w:t>7 - Öğrenmede öğretmen - veli - öğrenci işbirliğinin önemi</w:t>
      </w:r>
    </w:p>
    <w:p w:rsidR="001550D5" w:rsidRPr="000136E3" w:rsidRDefault="001550D5" w:rsidP="00BD6FB1">
      <w:pPr>
        <w:rPr>
          <w:rFonts w:ascii="Arial" w:hAnsi="Arial" w:cs="Arial"/>
        </w:rPr>
      </w:pPr>
      <w:r w:rsidRPr="000136E3">
        <w:rPr>
          <w:rFonts w:ascii="Arial" w:hAnsi="Arial" w:cs="Arial"/>
        </w:rPr>
        <w:t>8 - Öğrencilerin devam – devamsızlık takibinin önemi</w:t>
      </w:r>
    </w:p>
    <w:p w:rsidR="001550D5" w:rsidRPr="000136E3" w:rsidRDefault="001550D5" w:rsidP="00BD6FB1">
      <w:pPr>
        <w:rPr>
          <w:rFonts w:ascii="Arial" w:hAnsi="Arial" w:cs="Arial"/>
        </w:rPr>
      </w:pPr>
      <w:r w:rsidRPr="000136E3">
        <w:rPr>
          <w:rFonts w:ascii="Arial" w:hAnsi="Arial" w:cs="Arial"/>
        </w:rPr>
        <w:t>9 - Okuma-yazma bilgi ve becerilerinin geliştirilmesinde izlenecek yollar</w:t>
      </w:r>
    </w:p>
    <w:p w:rsidR="001550D5" w:rsidRPr="000136E3" w:rsidRDefault="001550D5" w:rsidP="00BD6FB1">
      <w:pPr>
        <w:rPr>
          <w:rFonts w:ascii="Arial" w:hAnsi="Arial" w:cs="Arial"/>
        </w:rPr>
      </w:pPr>
      <w:r w:rsidRPr="000136E3">
        <w:rPr>
          <w:rFonts w:ascii="Arial" w:hAnsi="Arial" w:cs="Arial"/>
        </w:rPr>
        <w:t>10 - Öğrencilere erken yatma alışkanlığının kazandırılması ve uyku düzeninin sağlanması</w:t>
      </w:r>
    </w:p>
    <w:p w:rsidR="001550D5" w:rsidRPr="000136E3" w:rsidRDefault="001550D5" w:rsidP="00BD6FB1">
      <w:pPr>
        <w:rPr>
          <w:rFonts w:ascii="Arial" w:hAnsi="Arial" w:cs="Arial"/>
        </w:rPr>
      </w:pPr>
      <w:r w:rsidRPr="000136E3">
        <w:rPr>
          <w:rFonts w:ascii="Arial" w:hAnsi="Arial" w:cs="Arial"/>
        </w:rPr>
        <w:t>11 - Okul  düzeni  ve  velilerin  okul düzenine  uymaları</w:t>
      </w:r>
    </w:p>
    <w:p w:rsidR="001550D5" w:rsidRPr="000136E3" w:rsidRDefault="001550D5" w:rsidP="00BD6FB1">
      <w:pPr>
        <w:rPr>
          <w:rFonts w:ascii="Arial" w:hAnsi="Arial" w:cs="Arial"/>
        </w:rPr>
      </w:pPr>
      <w:r>
        <w:rPr>
          <w:rFonts w:ascii="Arial" w:hAnsi="Arial" w:cs="Arial"/>
        </w:rPr>
        <w:t>12</w:t>
      </w:r>
      <w:r w:rsidRPr="000136E3">
        <w:rPr>
          <w:rFonts w:ascii="Arial" w:hAnsi="Arial" w:cs="Arial"/>
        </w:rPr>
        <w:t xml:space="preserve"> - Sınıf - Aile birliğinin kurulması</w:t>
      </w:r>
    </w:p>
    <w:p w:rsidR="001550D5" w:rsidRPr="000136E3" w:rsidRDefault="001550D5" w:rsidP="00BD6FB1">
      <w:pPr>
        <w:rPr>
          <w:rFonts w:ascii="Arial" w:hAnsi="Arial" w:cs="Arial"/>
        </w:rPr>
      </w:pPr>
      <w:r w:rsidRPr="000136E3">
        <w:rPr>
          <w:rFonts w:ascii="Arial" w:hAnsi="Arial" w:cs="Arial"/>
        </w:rPr>
        <w:t>1</w:t>
      </w:r>
      <w:r>
        <w:rPr>
          <w:rFonts w:ascii="Arial" w:hAnsi="Arial" w:cs="Arial"/>
        </w:rPr>
        <w:t>3</w:t>
      </w:r>
      <w:r w:rsidRPr="000136E3">
        <w:rPr>
          <w:rFonts w:ascii="Arial" w:hAnsi="Arial" w:cs="Arial"/>
        </w:rPr>
        <w:t xml:space="preserve"> - Dilek  ve  temenniler - Kapanış</w:t>
      </w:r>
    </w:p>
    <w:p w:rsidR="001550D5" w:rsidRDefault="001550D5" w:rsidP="00BD6FB1">
      <w:pPr>
        <w:ind w:left="360"/>
      </w:pPr>
    </w:p>
    <w:p w:rsidR="001550D5" w:rsidRPr="00396FBC" w:rsidRDefault="001550D5" w:rsidP="00BD6FB1">
      <w:pPr>
        <w:pStyle w:val="NoSpacing"/>
      </w:pPr>
    </w:p>
    <w:p w:rsidR="001550D5" w:rsidRDefault="001550D5" w:rsidP="00BD6FB1">
      <w:pPr>
        <w:ind w:left="360"/>
      </w:pPr>
    </w:p>
    <w:p w:rsidR="001550D5" w:rsidRDefault="001550D5" w:rsidP="00BD6FB1">
      <w:pPr>
        <w:ind w:left="360"/>
      </w:pPr>
    </w:p>
    <w:p w:rsidR="001550D5" w:rsidRDefault="001550D5" w:rsidP="00BD6FB1">
      <w:pPr>
        <w:ind w:left="360"/>
      </w:pPr>
    </w:p>
    <w:p w:rsidR="001550D5" w:rsidRDefault="001550D5" w:rsidP="00BD6FB1"/>
    <w:p w:rsidR="001550D5" w:rsidRPr="001E18E3" w:rsidRDefault="001550D5" w:rsidP="00BD6FB1">
      <w:pPr>
        <w:ind w:left="360"/>
        <w:jc w:val="center"/>
        <w:rPr>
          <w:rFonts w:ascii="Arial" w:hAnsi="Arial" w:cs="Arial"/>
        </w:rPr>
      </w:pPr>
      <w:r w:rsidRPr="001E18E3">
        <w:rPr>
          <w:rFonts w:ascii="Arial" w:hAnsi="Arial" w:cs="Arial"/>
        </w:rPr>
        <w:t>UYGUNDUR.</w:t>
      </w:r>
    </w:p>
    <w:p w:rsidR="001550D5" w:rsidRPr="001E18E3" w:rsidRDefault="001550D5" w:rsidP="00BD6FB1">
      <w:pPr>
        <w:ind w:left="360"/>
        <w:jc w:val="center"/>
        <w:rPr>
          <w:rFonts w:ascii="Arial" w:hAnsi="Arial" w:cs="Arial"/>
        </w:rPr>
      </w:pPr>
      <w:r>
        <w:rPr>
          <w:rFonts w:ascii="Arial" w:hAnsi="Arial" w:cs="Arial"/>
        </w:rPr>
        <w:t>18</w:t>
      </w:r>
      <w:r w:rsidRPr="001E18E3">
        <w:rPr>
          <w:rFonts w:ascii="Arial" w:hAnsi="Arial" w:cs="Arial"/>
        </w:rPr>
        <w:t xml:space="preserve"> / 09 / 201</w:t>
      </w:r>
      <w:r>
        <w:rPr>
          <w:rFonts w:ascii="Arial" w:hAnsi="Arial" w:cs="Arial"/>
        </w:rPr>
        <w:t>3</w:t>
      </w:r>
    </w:p>
    <w:p w:rsidR="001550D5" w:rsidRPr="001E18E3" w:rsidRDefault="001550D5" w:rsidP="00BD6FB1">
      <w:pPr>
        <w:ind w:left="360"/>
        <w:jc w:val="center"/>
        <w:rPr>
          <w:rFonts w:ascii="Arial" w:hAnsi="Arial" w:cs="Arial"/>
        </w:rPr>
      </w:pPr>
    </w:p>
    <w:p w:rsidR="001550D5" w:rsidRPr="001E18E3" w:rsidRDefault="001550D5" w:rsidP="00BD6FB1">
      <w:pPr>
        <w:ind w:left="360"/>
        <w:jc w:val="center"/>
        <w:rPr>
          <w:rFonts w:ascii="Arial" w:hAnsi="Arial" w:cs="Arial"/>
        </w:rPr>
      </w:pPr>
    </w:p>
    <w:p w:rsidR="001550D5" w:rsidRDefault="001550D5" w:rsidP="00BD6FB1">
      <w:pPr>
        <w:ind w:left="360"/>
        <w:jc w:val="center"/>
        <w:rPr>
          <w:rFonts w:ascii="Arial" w:hAnsi="Arial" w:cs="Arial"/>
        </w:rPr>
      </w:pPr>
    </w:p>
    <w:p w:rsidR="001550D5" w:rsidRPr="001E18E3" w:rsidRDefault="001550D5" w:rsidP="00BD6FB1">
      <w:pPr>
        <w:ind w:left="360"/>
        <w:rPr>
          <w:rFonts w:ascii="Arial" w:hAnsi="Arial" w:cs="Arial"/>
        </w:rPr>
      </w:pPr>
    </w:p>
    <w:p w:rsidR="001550D5" w:rsidRDefault="001550D5" w:rsidP="00BD6FB1">
      <w:pPr>
        <w:rPr>
          <w:rFonts w:ascii="Arial" w:hAnsi="Arial" w:cs="Arial"/>
          <w:color w:val="000000"/>
        </w:rPr>
      </w:pPr>
      <w:r>
        <w:rPr>
          <w:rFonts w:ascii="Arial" w:hAnsi="Arial" w:cs="Arial"/>
          <w:color w:val="000000"/>
        </w:rPr>
        <w:t>Ali GalipYOLCU</w:t>
      </w:r>
    </w:p>
    <w:p w:rsidR="001550D5" w:rsidRDefault="001550D5" w:rsidP="00BD6FB1">
      <w:pPr>
        <w:rPr>
          <w:rFonts w:ascii="Arial" w:hAnsi="Arial" w:cs="Arial"/>
          <w:color w:val="000000"/>
        </w:rPr>
      </w:pP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r>
      <w:r w:rsidRPr="001E18E3">
        <w:rPr>
          <w:rFonts w:ascii="Arial" w:hAnsi="Arial" w:cs="Arial"/>
          <w:color w:val="000000"/>
        </w:rPr>
        <w:tab/>
        <w:t xml:space="preserve">             Okul  Müdürü        </w:t>
      </w: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Default="001550D5" w:rsidP="00BD6FB1">
      <w:pPr>
        <w:jc w:val="center"/>
        <w:rPr>
          <w:rFonts w:ascii="Arial" w:hAnsi="Arial" w:cs="Arial"/>
          <w:color w:val="000000"/>
        </w:rPr>
      </w:pPr>
    </w:p>
    <w:p w:rsidR="001550D5" w:rsidRPr="00CB30A3" w:rsidRDefault="001550D5" w:rsidP="00BD6FB1">
      <w:pPr>
        <w:jc w:val="center"/>
        <w:rPr>
          <w:rFonts w:ascii="Arial" w:hAnsi="Arial" w:cs="Arial"/>
          <w:b/>
          <w:bCs/>
        </w:rPr>
      </w:pPr>
      <w:r>
        <w:rPr>
          <w:rFonts w:ascii="Arial" w:hAnsi="Arial" w:cs="Arial"/>
          <w:b/>
          <w:bCs/>
        </w:rPr>
        <w:t xml:space="preserve">2013-2014 </w:t>
      </w:r>
      <w:r w:rsidRPr="00CB30A3">
        <w:rPr>
          <w:rFonts w:ascii="Arial" w:hAnsi="Arial" w:cs="Arial"/>
          <w:b/>
          <w:bCs/>
        </w:rPr>
        <w:t xml:space="preserve">  ÖĞRETİM  YILI  </w:t>
      </w:r>
      <w:r>
        <w:rPr>
          <w:rFonts w:ascii="Arial" w:hAnsi="Arial" w:cs="Arial"/>
          <w:b/>
          <w:bCs/>
        </w:rPr>
        <w:t>1</w:t>
      </w:r>
      <w:r w:rsidRPr="00CB30A3">
        <w:rPr>
          <w:rFonts w:ascii="Arial" w:hAnsi="Arial" w:cs="Arial"/>
          <w:b/>
          <w:bCs/>
        </w:rPr>
        <w:t xml:space="preserve"> – </w:t>
      </w:r>
      <w:r>
        <w:rPr>
          <w:rFonts w:ascii="Arial" w:hAnsi="Arial" w:cs="Arial"/>
          <w:b/>
          <w:bCs/>
        </w:rPr>
        <w:t>B</w:t>
      </w:r>
      <w:r w:rsidRPr="00CB30A3">
        <w:rPr>
          <w:rFonts w:ascii="Arial" w:hAnsi="Arial" w:cs="Arial"/>
          <w:b/>
          <w:bCs/>
        </w:rPr>
        <w:t xml:space="preserve">  SINIFI  1 . VELÎ  TOPLANTISI  TUTANAĞI</w:t>
      </w:r>
    </w:p>
    <w:p w:rsidR="001550D5" w:rsidRPr="00C46022" w:rsidRDefault="001550D5" w:rsidP="00202109">
      <w:pPr>
        <w:rPr>
          <w:rFonts w:ascii="Arial" w:hAnsi="Arial" w:cs="Arial"/>
          <w:sz w:val="22"/>
          <w:szCs w:val="22"/>
        </w:rPr>
      </w:pPr>
      <w:r w:rsidRPr="00C46022">
        <w:rPr>
          <w:rFonts w:ascii="Arial" w:hAnsi="Arial" w:cs="Arial"/>
          <w:b/>
          <w:bCs/>
          <w:sz w:val="22"/>
          <w:szCs w:val="22"/>
        </w:rPr>
        <w:t>Toplantı  tarihi   :</w:t>
      </w:r>
      <w:r>
        <w:rPr>
          <w:rFonts w:ascii="Arial" w:hAnsi="Arial" w:cs="Arial"/>
          <w:b/>
          <w:bCs/>
          <w:sz w:val="22"/>
          <w:szCs w:val="22"/>
        </w:rPr>
        <w:t>1</w:t>
      </w:r>
      <w:r>
        <w:rPr>
          <w:rFonts w:ascii="Arial" w:hAnsi="Arial" w:cs="Arial"/>
          <w:sz w:val="22"/>
          <w:szCs w:val="22"/>
        </w:rPr>
        <w:t>8</w:t>
      </w:r>
      <w:r w:rsidRPr="00C46022">
        <w:rPr>
          <w:rFonts w:ascii="Arial" w:hAnsi="Arial" w:cs="Arial"/>
          <w:sz w:val="22"/>
          <w:szCs w:val="22"/>
        </w:rPr>
        <w:t xml:space="preserve">  Eylül  201</w:t>
      </w:r>
      <w:r>
        <w:rPr>
          <w:rFonts w:ascii="Arial" w:hAnsi="Arial" w:cs="Arial"/>
          <w:sz w:val="22"/>
          <w:szCs w:val="22"/>
        </w:rPr>
        <w:t>3</w:t>
      </w:r>
      <w:r w:rsidRPr="00C46022">
        <w:rPr>
          <w:rFonts w:ascii="Arial" w:hAnsi="Arial" w:cs="Arial"/>
          <w:sz w:val="22"/>
          <w:szCs w:val="22"/>
        </w:rPr>
        <w:t xml:space="preserve">  -  </w:t>
      </w:r>
      <w:r>
        <w:rPr>
          <w:rFonts w:ascii="Arial" w:hAnsi="Arial" w:cs="Arial"/>
          <w:sz w:val="22"/>
          <w:szCs w:val="22"/>
        </w:rPr>
        <w:t>Çarşamba</w:t>
      </w:r>
    </w:p>
    <w:p w:rsidR="001550D5" w:rsidRPr="00C46022" w:rsidRDefault="001550D5" w:rsidP="00202109">
      <w:pPr>
        <w:rPr>
          <w:rFonts w:ascii="Arial" w:hAnsi="Arial" w:cs="Arial"/>
          <w:sz w:val="22"/>
          <w:szCs w:val="22"/>
        </w:rPr>
      </w:pPr>
      <w:r w:rsidRPr="00C46022">
        <w:rPr>
          <w:rFonts w:ascii="Arial" w:hAnsi="Arial" w:cs="Arial"/>
          <w:b/>
          <w:bCs/>
          <w:sz w:val="22"/>
          <w:szCs w:val="22"/>
        </w:rPr>
        <w:t>Toplantı  yeri     :</w:t>
      </w:r>
      <w:r>
        <w:rPr>
          <w:rFonts w:ascii="Arial" w:hAnsi="Arial" w:cs="Arial"/>
          <w:sz w:val="22"/>
          <w:szCs w:val="22"/>
        </w:rPr>
        <w:t>1-B sınıfı</w:t>
      </w:r>
    </w:p>
    <w:p w:rsidR="001550D5" w:rsidRPr="00CB30A3" w:rsidRDefault="001550D5" w:rsidP="00202109">
      <w:pPr>
        <w:jc w:val="center"/>
        <w:rPr>
          <w:rFonts w:ascii="Arial" w:hAnsi="Arial" w:cs="Arial"/>
          <w:b/>
          <w:bCs/>
          <w:u w:val="single"/>
        </w:rPr>
      </w:pPr>
      <w:r w:rsidRPr="00CB30A3">
        <w:rPr>
          <w:rFonts w:ascii="Arial" w:hAnsi="Arial" w:cs="Arial"/>
          <w:b/>
          <w:bCs/>
          <w:u w:val="single"/>
        </w:rPr>
        <w:t>GÜNDEM  MADDELERİ</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1 -   Açılış ve  isim   listesinin  oluşturulması</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2 -  Toplantı  yazmanının  belirlenmesi</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3 -  Sınıf öğretmenin kendini tanıtması</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4 -  1. sınıf öğrencilerinin özellikleri</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5 -  Öğrenci ihtiyaçlarının belirlenmesi</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6 -  Öğrencilerin temizlik ve sağlık kurallarına uyması, beslenme kuralları</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7 -  Öğrenmede öğretmen - veli - öğrenci işbirliğinin önemi</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8 -  Öğrencilerin devam – devamsızlık takibinin önemi</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9 -  Okuma-yazma bilgi ve becerilerinin geliştirilmesinde izlenecek yollar</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10 -  Öğrencilere erken yatma alışkanlığının kazandırılması ve uyku düzeninin sağlanması</w:t>
      </w:r>
    </w:p>
    <w:p w:rsidR="001550D5" w:rsidRPr="00E8167E" w:rsidRDefault="001550D5" w:rsidP="00202109">
      <w:pPr>
        <w:rPr>
          <w:rFonts w:ascii="Arial" w:hAnsi="Arial" w:cs="Arial"/>
          <w:sz w:val="22"/>
          <w:szCs w:val="22"/>
        </w:rPr>
      </w:pPr>
      <w:r>
        <w:rPr>
          <w:rFonts w:ascii="Arial" w:hAnsi="Arial" w:cs="Arial"/>
          <w:sz w:val="22"/>
          <w:szCs w:val="22"/>
        </w:rPr>
        <w:t>11</w:t>
      </w:r>
      <w:r w:rsidRPr="00E8167E">
        <w:rPr>
          <w:rFonts w:ascii="Arial" w:hAnsi="Arial" w:cs="Arial"/>
          <w:sz w:val="22"/>
          <w:szCs w:val="22"/>
        </w:rPr>
        <w:t xml:space="preserve"> -  Okul  düzeni  ve  velilerin  okul düzenine  uymaları</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1</w:t>
      </w:r>
      <w:r>
        <w:rPr>
          <w:rFonts w:ascii="Arial" w:hAnsi="Arial" w:cs="Arial"/>
          <w:sz w:val="22"/>
          <w:szCs w:val="22"/>
        </w:rPr>
        <w:t>2</w:t>
      </w:r>
      <w:r w:rsidRPr="00E8167E">
        <w:rPr>
          <w:rFonts w:ascii="Arial" w:hAnsi="Arial" w:cs="Arial"/>
          <w:sz w:val="22"/>
          <w:szCs w:val="22"/>
        </w:rPr>
        <w:t>-  Sınıf - Aile birliğinin kurulması</w:t>
      </w:r>
    </w:p>
    <w:p w:rsidR="001550D5" w:rsidRPr="00E8167E" w:rsidRDefault="001550D5" w:rsidP="00202109">
      <w:pPr>
        <w:rPr>
          <w:rFonts w:ascii="Arial" w:hAnsi="Arial" w:cs="Arial"/>
          <w:sz w:val="22"/>
          <w:szCs w:val="22"/>
        </w:rPr>
      </w:pPr>
      <w:r w:rsidRPr="00E8167E">
        <w:rPr>
          <w:rFonts w:ascii="Arial" w:hAnsi="Arial" w:cs="Arial"/>
          <w:sz w:val="22"/>
          <w:szCs w:val="22"/>
        </w:rPr>
        <w:t xml:space="preserve">              1</w:t>
      </w:r>
      <w:r>
        <w:rPr>
          <w:rFonts w:ascii="Arial" w:hAnsi="Arial" w:cs="Arial"/>
          <w:sz w:val="22"/>
          <w:szCs w:val="22"/>
        </w:rPr>
        <w:t>3</w:t>
      </w:r>
      <w:r w:rsidRPr="00E8167E">
        <w:rPr>
          <w:rFonts w:ascii="Arial" w:hAnsi="Arial" w:cs="Arial"/>
          <w:sz w:val="22"/>
          <w:szCs w:val="22"/>
        </w:rPr>
        <w:t xml:space="preserve"> -  Dilek  ve  temenniler - Kapanış</w:t>
      </w:r>
    </w:p>
    <w:p w:rsidR="001550D5" w:rsidRPr="00396FBC" w:rsidRDefault="001550D5" w:rsidP="00202109">
      <w:pPr>
        <w:tabs>
          <w:tab w:val="left" w:pos="1440"/>
        </w:tabs>
        <w:rPr>
          <w:rFonts w:ascii="Arial" w:hAnsi="Arial" w:cs="Arial"/>
        </w:rPr>
      </w:pPr>
      <w:hyperlink r:id="rId4" w:history="1">
        <w:r w:rsidRPr="00C20679">
          <w:rPr>
            <w:rStyle w:val="Hyperlink"/>
            <w:rFonts w:ascii="Arial" w:hAnsi="Arial" w:cs="Arial"/>
          </w:rPr>
          <w:t>www.sorubak.com</w:t>
        </w:r>
      </w:hyperlink>
      <w:r>
        <w:rPr>
          <w:rFonts w:ascii="Arial" w:hAnsi="Arial" w:cs="Arial"/>
        </w:rPr>
        <w:t xml:space="preserve"> </w:t>
      </w:r>
    </w:p>
    <w:p w:rsidR="001550D5" w:rsidRPr="00CB30A3" w:rsidRDefault="001550D5" w:rsidP="00202109">
      <w:pPr>
        <w:jc w:val="center"/>
        <w:rPr>
          <w:rFonts w:ascii="Arial" w:hAnsi="Arial" w:cs="Arial"/>
          <w:b/>
          <w:bCs/>
          <w:u w:val="single"/>
        </w:rPr>
      </w:pPr>
      <w:r w:rsidRPr="00CB30A3">
        <w:rPr>
          <w:rFonts w:ascii="Arial" w:hAnsi="Arial" w:cs="Arial"/>
          <w:b/>
          <w:bCs/>
          <w:u w:val="single"/>
        </w:rPr>
        <w:t>TOPLANTI  GÖRÜŞMELERİ  VE  ALINAN  KARARLAR</w:t>
      </w:r>
    </w:p>
    <w:p w:rsidR="001550D5" w:rsidRPr="00196E1D" w:rsidRDefault="001550D5" w:rsidP="00202109">
      <w:pPr>
        <w:rPr>
          <w:rFonts w:ascii="Arial" w:hAnsi="Arial" w:cs="Arial"/>
          <w:sz w:val="22"/>
          <w:szCs w:val="22"/>
        </w:rPr>
      </w:pPr>
      <w:r w:rsidRPr="00196E1D">
        <w:rPr>
          <w:rFonts w:ascii="Arial" w:hAnsi="Arial" w:cs="Arial"/>
          <w:sz w:val="22"/>
          <w:szCs w:val="22"/>
        </w:rPr>
        <w:t xml:space="preserve">            Açılış ve isim listesinin oluşturulmasından sonra imza listesi velîlere verildi ve toplantı yazmanı olarak </w:t>
      </w:r>
      <w:r>
        <w:rPr>
          <w:rFonts w:ascii="Arial" w:hAnsi="Arial" w:cs="Arial"/>
          <w:sz w:val="22"/>
          <w:szCs w:val="22"/>
        </w:rPr>
        <w:t>Elmas GÜLTEKİN</w:t>
      </w:r>
      <w:r w:rsidRPr="00196E1D">
        <w:rPr>
          <w:rFonts w:ascii="Arial" w:hAnsi="Arial" w:cs="Arial"/>
          <w:sz w:val="22"/>
          <w:szCs w:val="22"/>
        </w:rPr>
        <w:t xml:space="preserve"> belirlendi. Gündemin okunmasından sonra gündeme eklemek istedikleri bir madde olup olmadığı soruldu. Bir istek gelmeyince gündemin görüşülmesine geçildi.</w:t>
      </w:r>
    </w:p>
    <w:p w:rsidR="001550D5" w:rsidRPr="00196E1D" w:rsidRDefault="001550D5" w:rsidP="00255A38">
      <w:pPr>
        <w:rPr>
          <w:rFonts w:ascii="Arial" w:hAnsi="Arial" w:cs="Arial"/>
          <w:sz w:val="22"/>
          <w:szCs w:val="22"/>
        </w:rPr>
      </w:pPr>
      <w:r w:rsidRPr="00196E1D">
        <w:rPr>
          <w:rFonts w:ascii="Arial" w:hAnsi="Arial" w:cs="Arial"/>
          <w:sz w:val="22"/>
          <w:szCs w:val="22"/>
        </w:rPr>
        <w:t xml:space="preserve">            Sınıf öğretmeni </w:t>
      </w:r>
      <w:r>
        <w:rPr>
          <w:rFonts w:ascii="Arial" w:hAnsi="Arial" w:cs="Arial"/>
          <w:sz w:val="22"/>
          <w:szCs w:val="22"/>
        </w:rPr>
        <w:t>İnci ERDEĞER</w:t>
      </w:r>
      <w:r w:rsidRPr="00196E1D">
        <w:rPr>
          <w:rFonts w:ascii="Arial" w:hAnsi="Arial" w:cs="Arial"/>
          <w:sz w:val="22"/>
          <w:szCs w:val="22"/>
        </w:rPr>
        <w:t xml:space="preserve"> , velilere kendisini tanıtarak başarılı bir eğitim - öğretim  yılı  olması dileğinde bulundu. </w:t>
      </w:r>
      <w:r>
        <w:rPr>
          <w:rFonts w:ascii="Arial" w:hAnsi="Arial" w:cs="Arial"/>
          <w:sz w:val="22"/>
          <w:szCs w:val="22"/>
        </w:rPr>
        <w:t>V</w:t>
      </w:r>
      <w:r w:rsidRPr="00196E1D">
        <w:rPr>
          <w:rFonts w:ascii="Arial" w:hAnsi="Arial" w:cs="Arial"/>
          <w:sz w:val="22"/>
          <w:szCs w:val="22"/>
        </w:rPr>
        <w:t>elilere yeni öğretim programı hakkında bilgiler verildi. Yeni programın öğrencileri aktif hale getirdiği, ezbercilikten uzaklaştırdığı, araştırmaya yönlendirdiği, öğrenci merkezli olduğu, sebep - sonuç ilişkisi kurduğu, analiz ve sentez yaparak sonuca ulaştırdığı belirtildi. Ayrıca veliler ses temelli cümle yöntemi hakkında bilgilendirildi. Bu konuda veliler dikkat etmesi gereken konularda uyarıldı. Velilerden evde yapacakları çalışmalar ile öğretmene yardımcı olmaları istendi. Özellikle 1. sınıfta velilerin evde çocukları ile ilgilenmelerinin çok önemli olduğunu, kendi özel işlerine daha az zaman ayırarak çocukları ile mutlaka her gün ilgilenmeleri gerektiğini açıkladı. Veliler de bu konuda ellerinden geleni yapacaklarını, öğrencilerinin verimli bir sene geçirmeleri için çalışacaklarını belirttiler.</w:t>
      </w:r>
      <w:r>
        <w:rPr>
          <w:rFonts w:ascii="Arial" w:hAnsi="Arial" w:cs="Arial"/>
          <w:sz w:val="22"/>
          <w:szCs w:val="22"/>
        </w:rPr>
        <w:t xml:space="preserve"> Kendisinin </w:t>
      </w:r>
      <w:r w:rsidRPr="00E8167E">
        <w:rPr>
          <w:rFonts w:ascii="Arial" w:hAnsi="Arial" w:cs="Arial"/>
          <w:sz w:val="22"/>
          <w:szCs w:val="22"/>
        </w:rPr>
        <w:t xml:space="preserve">disiplini seven bir öğretmen olduğunu söyleyerek, </w:t>
      </w:r>
      <w:r>
        <w:rPr>
          <w:rFonts w:ascii="Arial" w:hAnsi="Arial" w:cs="Arial"/>
          <w:sz w:val="22"/>
          <w:szCs w:val="22"/>
        </w:rPr>
        <w:t xml:space="preserve">öğrencilerin </w:t>
      </w:r>
      <w:r w:rsidRPr="00E8167E">
        <w:rPr>
          <w:rFonts w:ascii="Arial" w:hAnsi="Arial" w:cs="Arial"/>
          <w:sz w:val="22"/>
          <w:szCs w:val="22"/>
        </w:rPr>
        <w:t>s</w:t>
      </w:r>
      <w:r>
        <w:rPr>
          <w:rFonts w:ascii="Arial" w:hAnsi="Arial" w:cs="Arial"/>
          <w:sz w:val="22"/>
          <w:szCs w:val="22"/>
        </w:rPr>
        <w:t xml:space="preserve">ınıfta öğretmenin  istediği düzende </w:t>
      </w:r>
      <w:r w:rsidRPr="00E8167E">
        <w:rPr>
          <w:rFonts w:ascii="Arial" w:hAnsi="Arial" w:cs="Arial"/>
          <w:sz w:val="22"/>
          <w:szCs w:val="22"/>
        </w:rPr>
        <w:t>oturacağı, yer değişikliği için kendisine gelinmemesini söyledi.</w:t>
      </w:r>
    </w:p>
    <w:p w:rsidR="001550D5" w:rsidRPr="00196E1D" w:rsidRDefault="001550D5" w:rsidP="00202109">
      <w:pPr>
        <w:pStyle w:val="NoSpacing"/>
        <w:rPr>
          <w:sz w:val="22"/>
          <w:szCs w:val="22"/>
        </w:rPr>
      </w:pPr>
      <w:r w:rsidRPr="00196E1D">
        <w:rPr>
          <w:sz w:val="22"/>
          <w:szCs w:val="22"/>
        </w:rPr>
        <w:t xml:space="preserve">                Karşımızdakinin çocuk olduğunun unutulmaması gerektiği, büyük adam </w:t>
      </w:r>
      <w:r>
        <w:rPr>
          <w:sz w:val="22"/>
          <w:szCs w:val="22"/>
        </w:rPr>
        <w:t xml:space="preserve">davranışı </w:t>
      </w:r>
      <w:r w:rsidRPr="00196E1D">
        <w:rPr>
          <w:sz w:val="22"/>
          <w:szCs w:val="22"/>
        </w:rPr>
        <w:t xml:space="preserve">beklemenin yanlış olacağı,  çocuğuyla çocuk olan, çocuğunun  seviyesine inen annenin </w:t>
      </w:r>
      <w:r>
        <w:rPr>
          <w:sz w:val="22"/>
          <w:szCs w:val="22"/>
        </w:rPr>
        <w:t>başarılı</w:t>
      </w:r>
      <w:r w:rsidRPr="00196E1D">
        <w:rPr>
          <w:sz w:val="22"/>
          <w:szCs w:val="22"/>
        </w:rPr>
        <w:t xml:space="preserve"> olacağı açıklandı. </w:t>
      </w:r>
    </w:p>
    <w:p w:rsidR="001550D5" w:rsidRDefault="001550D5" w:rsidP="00202109">
      <w:pPr>
        <w:rPr>
          <w:rFonts w:ascii="Arial" w:hAnsi="Arial" w:cs="Arial"/>
          <w:sz w:val="22"/>
          <w:szCs w:val="22"/>
        </w:rPr>
      </w:pPr>
      <w:r>
        <w:rPr>
          <w:rFonts w:ascii="Arial" w:hAnsi="Arial" w:cs="Arial"/>
          <w:sz w:val="22"/>
          <w:szCs w:val="22"/>
        </w:rPr>
        <w:t>K</w:t>
      </w:r>
      <w:r w:rsidRPr="00196E1D">
        <w:rPr>
          <w:rFonts w:ascii="Arial" w:hAnsi="Arial" w:cs="Arial"/>
          <w:sz w:val="22"/>
          <w:szCs w:val="22"/>
        </w:rPr>
        <w:t xml:space="preserve">ırtasiye listelerinin listeleri velilere dağıttı. Bu hafta sonuna kadar öğrenci kırtasiyelerinin alınmasını isteyerek kitapların ise zaten devletimiz </w:t>
      </w:r>
      <w:r w:rsidRPr="00E8167E">
        <w:rPr>
          <w:rFonts w:ascii="Arial" w:hAnsi="Arial" w:cs="Arial"/>
          <w:sz w:val="22"/>
          <w:szCs w:val="22"/>
        </w:rPr>
        <w:t>tarafından dağıtıldığını söyledi.</w:t>
      </w:r>
    </w:p>
    <w:p w:rsidR="001550D5" w:rsidRDefault="001550D5" w:rsidP="00D91C7D">
      <w:pPr>
        <w:rPr>
          <w:rFonts w:ascii="Arial" w:hAnsi="Arial" w:cs="Arial"/>
          <w:sz w:val="22"/>
          <w:szCs w:val="22"/>
        </w:rPr>
      </w:pPr>
      <w:r w:rsidRPr="001C6174">
        <w:rPr>
          <w:rFonts w:ascii="Arial" w:hAnsi="Arial" w:cs="Arial"/>
          <w:sz w:val="22"/>
          <w:szCs w:val="22"/>
        </w:rPr>
        <w:t xml:space="preserve">                Gündemin bir diğer maddesinin görüşülmesine geçildi. Konuşmasına devam eden sınıf öğretmeni  </w:t>
      </w:r>
      <w:r>
        <w:rPr>
          <w:rFonts w:ascii="Arial" w:hAnsi="Arial" w:cs="Arial"/>
          <w:sz w:val="22"/>
          <w:szCs w:val="22"/>
        </w:rPr>
        <w:t>İnci ERDEĞER</w:t>
      </w:r>
      <w:r w:rsidRPr="001C6174">
        <w:rPr>
          <w:rFonts w:ascii="Arial" w:hAnsi="Arial" w:cs="Arial"/>
          <w:sz w:val="22"/>
          <w:szCs w:val="22"/>
        </w:rPr>
        <w:t>, öğrencilere evde mutlaka kahvaltı yaptırılması gerektiğini belirterek, kahvaltı yapmadan okula  gönderilmemesini, gerektiğinde öğretm</w:t>
      </w:r>
      <w:r>
        <w:rPr>
          <w:rFonts w:ascii="Arial" w:hAnsi="Arial" w:cs="Arial"/>
          <w:sz w:val="22"/>
          <w:szCs w:val="22"/>
        </w:rPr>
        <w:t>ene haber verilmesini söyledi. Sınıfta beslenme yapılmayacağını fakat yanlarına bir meyve (herkesin alabileceği) , bisküvi konulabileceğini söyledi.</w:t>
      </w:r>
    </w:p>
    <w:p w:rsidR="001550D5" w:rsidRDefault="001550D5" w:rsidP="00202109">
      <w:pPr>
        <w:rPr>
          <w:rFonts w:ascii="Arial" w:hAnsi="Arial" w:cs="Arial"/>
          <w:sz w:val="22"/>
          <w:szCs w:val="22"/>
        </w:rPr>
      </w:pPr>
    </w:p>
    <w:p w:rsidR="001550D5" w:rsidRPr="00C63430" w:rsidRDefault="001550D5" w:rsidP="00202109">
      <w:pPr>
        <w:rPr>
          <w:rFonts w:ascii="Arial" w:hAnsi="Arial" w:cs="Arial"/>
          <w:sz w:val="22"/>
          <w:szCs w:val="22"/>
        </w:rPr>
      </w:pPr>
      <w:r w:rsidRPr="00C63430">
        <w:rPr>
          <w:rFonts w:ascii="Arial" w:hAnsi="Arial" w:cs="Arial"/>
          <w:sz w:val="22"/>
          <w:szCs w:val="22"/>
        </w:rPr>
        <w:t xml:space="preserve">                Gündemin bir diğer maddesinin görüşülmesine geçildi</w:t>
      </w:r>
      <w:r>
        <w:rPr>
          <w:rFonts w:ascii="Arial" w:hAnsi="Arial" w:cs="Arial"/>
          <w:sz w:val="22"/>
          <w:szCs w:val="22"/>
        </w:rPr>
        <w:t xml:space="preserve"> , </w:t>
      </w:r>
      <w:r w:rsidRPr="00C63430">
        <w:rPr>
          <w:rFonts w:ascii="Arial" w:hAnsi="Arial" w:cs="Arial"/>
          <w:sz w:val="22"/>
          <w:szCs w:val="22"/>
        </w:rPr>
        <w:t xml:space="preserve">öğrenmede öğretmen - veli - öğrenci işbirliğinin önemini açıklayarak, öğrencilerin ev  fotokopilerinin abi, abla veya anne tarafından yapılmamasını, zorlansa da öğrencinin kendisinin yapması gerektiğini, </w:t>
      </w:r>
      <w:r>
        <w:rPr>
          <w:rFonts w:ascii="Arial" w:hAnsi="Arial" w:cs="Arial"/>
          <w:sz w:val="22"/>
          <w:szCs w:val="22"/>
        </w:rPr>
        <w:t>ö</w:t>
      </w:r>
      <w:r w:rsidRPr="00C63430">
        <w:rPr>
          <w:rFonts w:ascii="Arial" w:hAnsi="Arial" w:cs="Arial"/>
          <w:sz w:val="22"/>
          <w:szCs w:val="22"/>
        </w:rPr>
        <w:t xml:space="preserve">ğrencilere dağıtılan çalışma sayfaları ile fotokopilerin mutlaka evde velîler tarafından kontrol edilmesini ve imzalanmasını rica etti. Veliler arasında çatışma, kavga  olmaması gerektiğini, çocuğun şikayetlerinin aslını araştırmadan, öğretmene sormadan dikkate  almamak gerektiğini, şikayet ve huzursuzlukların öğretmene aksettirilerek, bu yöntemle çözüm aranması gerektiğini, velilerin çocuklarını bırakmak için okula  geldiklerinde okul bahçesinde beklememelerini ve okul koridorlarına çıkmamalarını, sıra olmadan sınıflara öğrenci çıkarılmamasını belirtti. </w:t>
      </w:r>
    </w:p>
    <w:p w:rsidR="001550D5" w:rsidRDefault="001550D5" w:rsidP="00202109">
      <w:pPr>
        <w:rPr>
          <w:rFonts w:ascii="Arial" w:hAnsi="Arial" w:cs="Arial"/>
          <w:sz w:val="22"/>
          <w:szCs w:val="22"/>
        </w:rPr>
      </w:pPr>
      <w:r w:rsidRPr="00C63430">
        <w:rPr>
          <w:rFonts w:ascii="Arial" w:hAnsi="Arial" w:cs="Arial"/>
          <w:sz w:val="22"/>
          <w:szCs w:val="22"/>
        </w:rPr>
        <w:t>Mutlaka kendisinin de hataları ve görememezlikleri olabileceğini belirterek, evde  velilerin çocukların yanında öğretmeni eleştirmemelerini istedi. Yıl içerisinde her öğrencinin evine randevu alınarak ziyarete gidileceği, öğrenciyi daha iyi tanımak için bunun gerekli olduğunu söyledi.</w:t>
      </w:r>
    </w:p>
    <w:p w:rsidR="001550D5" w:rsidRDefault="001550D5" w:rsidP="00202109">
      <w:pPr>
        <w:rPr>
          <w:rFonts w:ascii="Arial" w:hAnsi="Arial" w:cs="Arial"/>
          <w:sz w:val="22"/>
          <w:szCs w:val="22"/>
        </w:rPr>
      </w:pPr>
      <w:r w:rsidRPr="005E30D6">
        <w:rPr>
          <w:rFonts w:ascii="Arial" w:hAnsi="Arial" w:cs="Arial"/>
          <w:sz w:val="22"/>
          <w:szCs w:val="22"/>
        </w:rPr>
        <w:t>Gündemin bir diğer maddesinin görüşülmesine geçildi.</w:t>
      </w:r>
      <w:r>
        <w:rPr>
          <w:rFonts w:ascii="Arial" w:hAnsi="Arial" w:cs="Arial"/>
          <w:sz w:val="22"/>
          <w:szCs w:val="22"/>
        </w:rPr>
        <w:t xml:space="preserve"> Ö</w:t>
      </w:r>
      <w:r w:rsidRPr="005E30D6">
        <w:rPr>
          <w:rFonts w:ascii="Arial" w:hAnsi="Arial" w:cs="Arial"/>
          <w:sz w:val="22"/>
          <w:szCs w:val="22"/>
        </w:rPr>
        <w:t>ğrencilerin önemli bir mazereti olmadığı günlerde okula mutlaka devamın</w:t>
      </w:r>
      <w:r>
        <w:rPr>
          <w:rFonts w:ascii="Arial" w:hAnsi="Arial" w:cs="Arial"/>
          <w:sz w:val="22"/>
          <w:szCs w:val="22"/>
        </w:rPr>
        <w:t>ın</w:t>
      </w:r>
      <w:r w:rsidRPr="005E30D6">
        <w:rPr>
          <w:rFonts w:ascii="Arial" w:hAnsi="Arial" w:cs="Arial"/>
          <w:sz w:val="22"/>
          <w:szCs w:val="22"/>
        </w:rPr>
        <w:t xml:space="preserve"> sağlanmasını, devamsızlık yaptırılmamasını,</w:t>
      </w:r>
      <w:r>
        <w:rPr>
          <w:rFonts w:ascii="Arial" w:hAnsi="Arial" w:cs="Arial"/>
          <w:sz w:val="22"/>
          <w:szCs w:val="22"/>
        </w:rPr>
        <w:t xml:space="preserve"> önemli mazereti plduğunda sınıf öğretmeninin bilgilendirilmesi gerektiğini söyledi.</w:t>
      </w:r>
    </w:p>
    <w:p w:rsidR="001550D5" w:rsidRPr="00455842" w:rsidRDefault="001550D5" w:rsidP="00202109">
      <w:pPr>
        <w:rPr>
          <w:rFonts w:ascii="Arial" w:hAnsi="Arial" w:cs="Arial"/>
          <w:sz w:val="22"/>
          <w:szCs w:val="22"/>
        </w:rPr>
      </w:pPr>
      <w:r w:rsidRPr="00B46F8B">
        <w:rPr>
          <w:rFonts w:ascii="Arial" w:hAnsi="Arial" w:cs="Arial"/>
          <w:sz w:val="22"/>
          <w:szCs w:val="22"/>
        </w:rPr>
        <w:t xml:space="preserve">Gündemin bir diğer maddesi görüşülürken, konuşmasına devam eden sınıf öğretmeni  </w:t>
      </w:r>
      <w:r>
        <w:rPr>
          <w:rFonts w:ascii="Arial" w:hAnsi="Arial" w:cs="Arial"/>
          <w:sz w:val="22"/>
          <w:szCs w:val="22"/>
        </w:rPr>
        <w:t>İnci ERDEĞER</w:t>
      </w:r>
      <w:r w:rsidRPr="00B46F8B">
        <w:rPr>
          <w:rFonts w:ascii="Arial" w:hAnsi="Arial" w:cs="Arial"/>
          <w:sz w:val="22"/>
          <w:szCs w:val="22"/>
        </w:rPr>
        <w:t xml:space="preserve">,ses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sesinin “se” şeklinde değil de “ </w:t>
      </w:r>
      <w:r>
        <w:rPr>
          <w:rFonts w:ascii="Arial" w:hAnsi="Arial" w:cs="Arial"/>
          <w:sz w:val="22"/>
          <w:szCs w:val="22"/>
        </w:rPr>
        <w:t xml:space="preserve">sssssss </w:t>
      </w:r>
      <w:r w:rsidRPr="00B46F8B">
        <w:rPr>
          <w:rFonts w:ascii="Arial" w:hAnsi="Arial" w:cs="Arial"/>
          <w:sz w:val="22"/>
          <w:szCs w:val="22"/>
        </w:rPr>
        <w:t xml:space="preserve">” şeklinde söylenmesinin çok önemli olduğunu açıkladı. Veliler tarafından yapılacak bir yanlışı ileride düzeltmenin çok zor olduğunu, bunun ise öğrencilerin okuma - yazmaya geçişte geri kalmalarına neden olacağını </w:t>
      </w:r>
      <w:r w:rsidRPr="00455842">
        <w:rPr>
          <w:rFonts w:ascii="Arial" w:hAnsi="Arial" w:cs="Arial"/>
          <w:sz w:val="22"/>
          <w:szCs w:val="22"/>
        </w:rPr>
        <w:t>vurguladı.</w:t>
      </w:r>
    </w:p>
    <w:p w:rsidR="001550D5" w:rsidRPr="00455842" w:rsidRDefault="001550D5" w:rsidP="00202109">
      <w:pPr>
        <w:ind w:firstLine="708"/>
        <w:rPr>
          <w:rFonts w:ascii="Arial" w:hAnsi="Arial" w:cs="Arial"/>
          <w:sz w:val="22"/>
          <w:szCs w:val="22"/>
        </w:rPr>
      </w:pPr>
      <w:r w:rsidRPr="00455842">
        <w:rPr>
          <w:rFonts w:ascii="Arial" w:hAnsi="Arial" w:cs="Arial"/>
          <w:sz w:val="22"/>
          <w:szCs w:val="22"/>
        </w:rPr>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Öğrencilerim fotokopileri yaptıktan sonra velilerin incelemesini isteyerek görülen yanlışları anında düzelttirmelerinin önemi üzerinde durdu. 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vurguladı.</w:t>
      </w:r>
      <w:r>
        <w:rPr>
          <w:rFonts w:ascii="Arial" w:hAnsi="Arial" w:cs="Arial"/>
          <w:sz w:val="22"/>
          <w:szCs w:val="22"/>
        </w:rPr>
        <w:t>Ayrıca yeni program gereğince 12 haftadan önce okuma yazma çalışmasına geçilmeyeceğini ama sınıf düzeyine uygun davranılacağını söyledi.</w:t>
      </w:r>
    </w:p>
    <w:p w:rsidR="001550D5" w:rsidRDefault="001550D5" w:rsidP="00D124E8">
      <w:pPr>
        <w:rPr>
          <w:rFonts w:ascii="Arial" w:hAnsi="Arial" w:cs="Arial"/>
        </w:rPr>
      </w:pPr>
      <w:r w:rsidRPr="005E30D6">
        <w:rPr>
          <w:rFonts w:ascii="Arial" w:hAnsi="Arial" w:cs="Arial"/>
          <w:sz w:val="22"/>
          <w:szCs w:val="22"/>
        </w:rPr>
        <w:t xml:space="preserve">Gündemin bir diğer maddesinin görüşülmesine geçildi. </w:t>
      </w:r>
      <w:r>
        <w:rPr>
          <w:rFonts w:ascii="Arial" w:hAnsi="Arial" w:cs="Arial"/>
          <w:sz w:val="22"/>
          <w:szCs w:val="22"/>
        </w:rPr>
        <w:t>Ö</w:t>
      </w:r>
      <w:r w:rsidRPr="00E8167E">
        <w:rPr>
          <w:rFonts w:ascii="Arial" w:hAnsi="Arial" w:cs="Arial"/>
          <w:sz w:val="22"/>
          <w:szCs w:val="22"/>
        </w:rPr>
        <w:t>ğrencilere erken yatma alışkanlığının kazandırılması ve uyku düzeninin sağlanması</w:t>
      </w:r>
      <w:r>
        <w:rPr>
          <w:rFonts w:ascii="Arial" w:hAnsi="Arial" w:cs="Arial"/>
          <w:sz w:val="22"/>
          <w:szCs w:val="22"/>
        </w:rPr>
        <w:t xml:space="preserve"> gerektiğini belirterek, zamanında yatmayan ve uykusunu alamayan öğrencilerin okul başarılarında olumsuzluklar görülebileceğini söyledi. </w:t>
      </w:r>
    </w:p>
    <w:p w:rsidR="001550D5" w:rsidRPr="00603AE5" w:rsidRDefault="001550D5" w:rsidP="00202109">
      <w:pPr>
        <w:rPr>
          <w:rFonts w:ascii="Arial" w:hAnsi="Arial" w:cs="Arial"/>
          <w:sz w:val="22"/>
          <w:szCs w:val="22"/>
        </w:rPr>
      </w:pPr>
      <w:r w:rsidRPr="00603AE5">
        <w:rPr>
          <w:rFonts w:ascii="Arial" w:hAnsi="Arial" w:cs="Arial"/>
          <w:sz w:val="22"/>
          <w:szCs w:val="22"/>
        </w:rPr>
        <w:t>Gündemin bir diğer maddesi görüşülürken, konuşmasına devam eden sınıf öğretmeni, çevresel şartların olumsuzluğundan çocuklarımızı korumanın</w:t>
      </w:r>
      <w:r>
        <w:rPr>
          <w:rFonts w:ascii="Arial" w:hAnsi="Arial" w:cs="Arial"/>
          <w:sz w:val="22"/>
          <w:szCs w:val="22"/>
        </w:rPr>
        <w:t>,</w:t>
      </w:r>
      <w:r w:rsidRPr="00603AE5">
        <w:rPr>
          <w:rFonts w:ascii="Arial" w:hAnsi="Arial" w:cs="Arial"/>
          <w:sz w:val="22"/>
          <w:szCs w:val="22"/>
        </w:rPr>
        <w:t xml:space="preserve"> onl</w:t>
      </w:r>
      <w:r>
        <w:rPr>
          <w:rFonts w:ascii="Arial" w:hAnsi="Arial" w:cs="Arial"/>
          <w:sz w:val="22"/>
          <w:szCs w:val="22"/>
        </w:rPr>
        <w:t>ardaki davranış değişikliklerine</w:t>
      </w:r>
      <w:r w:rsidRPr="00603AE5">
        <w:rPr>
          <w:rFonts w:ascii="Arial" w:hAnsi="Arial" w:cs="Arial"/>
          <w:sz w:val="22"/>
          <w:szCs w:val="22"/>
        </w:rPr>
        <w:t xml:space="preserve"> olumlu bir yönde ivme kazan</w:t>
      </w:r>
      <w:r>
        <w:rPr>
          <w:rFonts w:ascii="Arial" w:hAnsi="Arial" w:cs="Arial"/>
          <w:sz w:val="22"/>
          <w:szCs w:val="22"/>
        </w:rPr>
        <w:t>dır</w:t>
      </w:r>
      <w:r w:rsidRPr="00603AE5">
        <w:rPr>
          <w:rFonts w:ascii="Arial" w:hAnsi="Arial" w:cs="Arial"/>
          <w:sz w:val="22"/>
          <w:szCs w:val="22"/>
        </w:rPr>
        <w:t>acağını söyleyerek, evde de örnek davranış ve sözlerle anne - baba olarak çocuğa her zaman model olmanın olumlu davranışlar kazandıracağını belirtti. Sınıf içinde ayrı  ayrı aile kültürünün olacağını ve çocukların aslında ailelerinin yansımasını sınıfta göstereceği için davranış eğitimine de önem verilmesini istedi.</w:t>
      </w:r>
    </w:p>
    <w:p w:rsidR="001550D5" w:rsidRPr="00202109" w:rsidRDefault="001550D5" w:rsidP="00202109">
      <w:pPr>
        <w:rPr>
          <w:rFonts w:ascii="Arial" w:hAnsi="Arial" w:cs="Arial"/>
          <w:sz w:val="22"/>
          <w:szCs w:val="22"/>
        </w:rPr>
      </w:pPr>
      <w:r w:rsidRPr="00202109">
        <w:rPr>
          <w:rFonts w:ascii="Arial" w:hAnsi="Arial" w:cs="Arial"/>
          <w:sz w:val="22"/>
          <w:szCs w:val="22"/>
        </w:rPr>
        <w:t xml:space="preserve">Öğrencilere haftada 2 kez ( Çarşamba ve Pazar geceleri olmak üzere ) banyo yaptırılması, her pazar akşamı tırnakların kesilmesi, öğrencilerin giysi, önlük, araç ve gereçlerinin her zaman temiz olması, giysi ve önlüklerin her hafta sonu mutlaka yıkanması, öğrencilerin yanında mutlaka kağıt mendil bulunması, cepteki nem ve ısı sebebiyle devamlı mikropların üremesine uygun bir ortam oluşturduğu için bez mendilin tercih edilmemesi istenmiştir. El yıkama alışkanlığının okulda mutlaka kazandırılacağı ama evde de anne-babaların da örnek olması gerektiği ve bu konuda hassas olmalarını istemiştir. Yine dış fırçalamanın önemine değinilmiş ve anne babaların örnek olmaları istenmiş ve her gece yatmadan mutlaka öğrencinin dişlerini fırçalayıp fırçalamadığının kontrol etmeleri istenmiştir. Sınıf içi temizliğinin kendisinin takip edeceğini ve olumsuz bir durum olduğunda velilerle paylaşacağını söyleyerek, çocuklarının çantalarına mutlaka ıslak mendil koyma ve sabun kullanma, dişlerini fırçalama konusunun takip edileceğini belirtti. </w:t>
      </w:r>
    </w:p>
    <w:p w:rsidR="001550D5" w:rsidRPr="00202109" w:rsidRDefault="001550D5" w:rsidP="00202109">
      <w:pPr>
        <w:tabs>
          <w:tab w:val="num" w:pos="720"/>
        </w:tabs>
        <w:rPr>
          <w:rFonts w:ascii="Arial" w:hAnsi="Arial" w:cs="Arial"/>
          <w:sz w:val="22"/>
          <w:szCs w:val="22"/>
        </w:rPr>
      </w:pPr>
      <w:r w:rsidRPr="00202109">
        <w:rPr>
          <w:rFonts w:ascii="Arial" w:hAnsi="Arial" w:cs="Arial"/>
          <w:sz w:val="22"/>
          <w:szCs w:val="22"/>
        </w:rPr>
        <w:t xml:space="preserve">                Öğrenci çantalarının zaten ağır olduğunu belirterek, ilk günlerde çantalarına her kitabın konulmayacağını söyledi. Velilere öğrencilerin çantalarında bulunması gereken araç-gereçler belirtilerek, bunların her gün öğrencinin çantasına konarak okula gönderilmesini istedi.Öğrenci çantalarına bunlardan başka gereksiz eşyalar konarak öğrencilere yük yapılmaması gerektiğini söyledi. Öğrenci  kitap ve defterlerinin şeffaf ciltle kaplanmasını söyleyerek, bunun çocuğun çantasında aradığı kitabı kolaylıkla bulmasını sağlayacağını açıklayarak, öğrenci defterlerinin düzenli ve temiz  olması, bunun nedeninin öğrenciye açıklanması gerektiğini belirtti.</w:t>
      </w:r>
    </w:p>
    <w:p w:rsidR="001550D5" w:rsidRPr="00202109" w:rsidRDefault="001550D5" w:rsidP="00202109">
      <w:pPr>
        <w:pStyle w:val="NoSpacing"/>
        <w:rPr>
          <w:sz w:val="22"/>
          <w:szCs w:val="22"/>
        </w:rPr>
      </w:pPr>
      <w:r>
        <w:rPr>
          <w:sz w:val="22"/>
          <w:szCs w:val="22"/>
        </w:rPr>
        <w:t>Ö</w:t>
      </w:r>
      <w:r w:rsidRPr="00202109">
        <w:rPr>
          <w:sz w:val="22"/>
          <w:szCs w:val="22"/>
        </w:rPr>
        <w:t>ğrenciye ait bir çalışma odası olması gerektiğini söyleyerek,  öğrencilerin başarılarını artırmak için evde de uygun bir çalışma ortamı hazırlanması gerektiği</w:t>
      </w:r>
      <w:r>
        <w:rPr>
          <w:sz w:val="22"/>
          <w:szCs w:val="22"/>
        </w:rPr>
        <w:t>ni anlattı. G</w:t>
      </w:r>
      <w:r w:rsidRPr="00202109">
        <w:rPr>
          <w:sz w:val="22"/>
          <w:szCs w:val="22"/>
        </w:rPr>
        <w:t>ünlük oturma odalarında</w:t>
      </w:r>
      <w:r>
        <w:rPr>
          <w:sz w:val="22"/>
          <w:szCs w:val="22"/>
        </w:rPr>
        <w:t xml:space="preserve">, TV karşısında </w:t>
      </w:r>
      <w:r w:rsidRPr="00202109">
        <w:rPr>
          <w:sz w:val="22"/>
          <w:szCs w:val="22"/>
        </w:rPr>
        <w:t xml:space="preserve">öğrenciden </w:t>
      </w:r>
      <w:r>
        <w:rPr>
          <w:sz w:val="22"/>
          <w:szCs w:val="22"/>
        </w:rPr>
        <w:t xml:space="preserve">düzenli ve kalıcı </w:t>
      </w:r>
      <w:r w:rsidRPr="00202109">
        <w:rPr>
          <w:sz w:val="22"/>
          <w:szCs w:val="22"/>
        </w:rPr>
        <w:t>ders çalışması beklenmemesi gerektiği</w:t>
      </w:r>
      <w:r>
        <w:rPr>
          <w:sz w:val="22"/>
          <w:szCs w:val="22"/>
        </w:rPr>
        <w:t>ni</w:t>
      </w:r>
      <w:r w:rsidRPr="00202109">
        <w:rPr>
          <w:sz w:val="22"/>
          <w:szCs w:val="22"/>
        </w:rPr>
        <w:t>, bunun için velilerin ilgili olmaları</w:t>
      </w:r>
      <w:r>
        <w:rPr>
          <w:sz w:val="22"/>
          <w:szCs w:val="22"/>
        </w:rPr>
        <w:t>nı</w:t>
      </w:r>
      <w:r w:rsidRPr="00202109">
        <w:rPr>
          <w:sz w:val="22"/>
          <w:szCs w:val="22"/>
        </w:rPr>
        <w:t xml:space="preserve"> söyledi. Bu konuda da veliler ilgileneceklerini söylediler.</w:t>
      </w:r>
    </w:p>
    <w:p w:rsidR="001550D5" w:rsidRPr="00202109" w:rsidRDefault="001550D5" w:rsidP="00202109">
      <w:pPr>
        <w:rPr>
          <w:rFonts w:ascii="Arial" w:hAnsi="Arial" w:cs="Arial"/>
          <w:sz w:val="22"/>
          <w:szCs w:val="22"/>
        </w:rPr>
      </w:pPr>
    </w:p>
    <w:p w:rsidR="001550D5" w:rsidRPr="00007C68" w:rsidRDefault="001550D5" w:rsidP="00007C68">
      <w:pPr>
        <w:rPr>
          <w:rFonts w:ascii="Arial" w:hAnsi="Arial" w:cs="Arial"/>
          <w:sz w:val="22"/>
          <w:szCs w:val="22"/>
        </w:rPr>
      </w:pPr>
      <w:r w:rsidRPr="00007C68">
        <w:rPr>
          <w:rFonts w:ascii="Arial" w:hAnsi="Arial" w:cs="Arial"/>
          <w:sz w:val="22"/>
          <w:szCs w:val="22"/>
        </w:rPr>
        <w:t xml:space="preserve">             Gündemin bir diğer maddesi görüşülürken, konuşmasına devam eden sınıf öğretmeni, okulun resmî bir kurum olduğunu ve belirli bir düzeni olduğunu söyleyerek, velilerden okul düzenine uymalarını rica etti. Velilerin sık sık ancak belirli zamanlarda okula gelerek çocukları hakkında bilgi alabileceklerini, kendisini 24 saat  telefonla arayabileceklerini belirtti ve bütün velilere telefon numarasını verdi. E - okul bilgi tüm velileredağıtılarak bunların en kısa zamanda doldurulup imzalanarak gönderilmesini istedi. Okul veli işbirliğinin eğitime katkısının çok önemli olduğunu bu nedenle gerek veli toplantılarında gerekse derslerin bitiminde bire bir görüşerek öğrencilerin olumlu ve olumsuz durumlarının öğretmenle paylaşılması gerektiğini belirtti.Okuldaki çalışmalara paralel olarak evde de çocuğun eğitimine devam edilmesi gerektiğini ama öğretimin sınıf içinde halledilmesinin unutulmaması gerektiğini, öğretmenliğin öğretmene bırakılması gerektiğini belirtti.</w:t>
      </w:r>
      <w:r w:rsidRPr="00007C68">
        <w:rPr>
          <w:rFonts w:ascii="Arial" w:hAnsi="Arial" w:cs="Arial"/>
          <w:color w:val="000000"/>
          <w:sz w:val="22"/>
          <w:szCs w:val="22"/>
        </w:rPr>
        <w:t xml:space="preserve">Okulda yapılan şeylerin anne - baba tarafından desteklenmediği sürece okul eğitiminde başarıya ulaşmanın olası olmadığını, eğitimin ailede başladığı, kişilik yapısının temel davranışların büyük ölçüde ailede elde edildiğini anlattı. Davet edilmeyi beklemeden okulun kendi okulları olduğu ve okullarına sahip çıkarak kendi geleceklerine sahip çıkacaklarını anlattı. Başarıda okul - öğrenci - aile ortamının vazgeçilmez üçlü sac ayağı olduğunu hatırlatarak, birinin eksikliğinin dengeyi bozacağından işin bilincinde olan sorumluluk sahibi velilere ihtiyacımız olduğunu, bu konuya  gereken önemi vermelerini önerdi. </w:t>
      </w:r>
      <w:r w:rsidRPr="00007C68">
        <w:rPr>
          <w:rFonts w:ascii="Arial" w:hAnsi="Arial" w:cs="Arial"/>
          <w:sz w:val="22"/>
          <w:szCs w:val="22"/>
        </w:rPr>
        <w:t>Derslere giriş çıkış saatlerinin listede mevcut olduğu, ziyaretlerin ders zamanında değil de teneffüste yapılması gerektiği üzerinde durdu. Dersi  bölerek çocukların dikkatlerinin dağılmasına neden olmamaları konusunda velileri bilgilendirdi.</w:t>
      </w:r>
    </w:p>
    <w:p w:rsidR="001550D5" w:rsidRDefault="001550D5" w:rsidP="00007C68">
      <w:pPr>
        <w:widowControl w:val="0"/>
        <w:autoSpaceDE w:val="0"/>
        <w:autoSpaceDN w:val="0"/>
        <w:adjustRightInd w:val="0"/>
        <w:rPr>
          <w:rFonts w:ascii="Arial" w:hAnsi="Arial" w:cs="Arial"/>
          <w:color w:val="000000"/>
          <w:sz w:val="22"/>
          <w:szCs w:val="22"/>
        </w:rPr>
      </w:pPr>
    </w:p>
    <w:p w:rsidR="001550D5" w:rsidRDefault="001550D5" w:rsidP="00007C68">
      <w:pPr>
        <w:widowControl w:val="0"/>
        <w:autoSpaceDE w:val="0"/>
        <w:autoSpaceDN w:val="0"/>
        <w:adjustRightInd w:val="0"/>
        <w:rPr>
          <w:rFonts w:ascii="Arial" w:hAnsi="Arial" w:cs="Arial"/>
          <w:color w:val="000000"/>
          <w:sz w:val="22"/>
          <w:szCs w:val="22"/>
        </w:rPr>
      </w:pPr>
    </w:p>
    <w:p w:rsidR="001550D5" w:rsidRPr="00EE3426" w:rsidRDefault="001550D5" w:rsidP="00202109">
      <w:pPr>
        <w:rPr>
          <w:rFonts w:ascii="Arial" w:hAnsi="Arial" w:cs="Arial"/>
          <w:sz w:val="22"/>
          <w:szCs w:val="22"/>
        </w:rPr>
      </w:pPr>
      <w:r w:rsidRPr="00EE3426">
        <w:rPr>
          <w:rFonts w:ascii="Arial" w:hAnsi="Arial" w:cs="Arial"/>
          <w:sz w:val="22"/>
          <w:szCs w:val="22"/>
        </w:rPr>
        <w:t xml:space="preserve">            Gündemin bir diğer maddesinin görüşülmesine geçildi.</w:t>
      </w:r>
      <w:r>
        <w:rPr>
          <w:rFonts w:ascii="Arial" w:hAnsi="Arial" w:cs="Arial"/>
          <w:sz w:val="22"/>
          <w:szCs w:val="22"/>
        </w:rPr>
        <w:t>S</w:t>
      </w:r>
      <w:bookmarkStart w:id="0" w:name="_GoBack"/>
      <w:bookmarkEnd w:id="0"/>
      <w:r w:rsidRPr="00EE3426">
        <w:rPr>
          <w:rFonts w:ascii="Arial" w:hAnsi="Arial" w:cs="Arial"/>
          <w:sz w:val="22"/>
          <w:szCs w:val="22"/>
        </w:rPr>
        <w:t>ınıf içi eğitim ve öğretim ihtiyaçlarımızın karşılanabilmesi için sınıf - aile birliğinin oluşturulması gerektiğini ve bu nedenle bir başkan, bir yardımcı ve iki üyenin seçiminin yapılmasını ve gönüllülük esasına uygun hareket edileceğini söyledi ve seçime geçildi. Yapılan aday gösterme ve oylama işlemleri sonucunda aşağıda isimleri belirtilen veliler göreve seçildiler. Buna göre ;</w:t>
      </w:r>
    </w:p>
    <w:p w:rsidR="001550D5" w:rsidRPr="00EE3426" w:rsidRDefault="001550D5" w:rsidP="00202109">
      <w:pPr>
        <w:rPr>
          <w:rFonts w:ascii="Arial" w:hAnsi="Arial" w:cs="Arial"/>
          <w:sz w:val="22"/>
          <w:szCs w:val="22"/>
        </w:rPr>
      </w:pPr>
      <w:r>
        <w:rPr>
          <w:rFonts w:ascii="Arial" w:hAnsi="Arial" w:cs="Arial"/>
          <w:sz w:val="22"/>
          <w:szCs w:val="22"/>
        </w:rPr>
        <w:t xml:space="preserve">İlke SÖNMEZ    </w:t>
      </w:r>
      <w:r w:rsidRPr="00EE3426">
        <w:rPr>
          <w:rFonts w:ascii="Arial" w:hAnsi="Arial" w:cs="Arial"/>
          <w:sz w:val="22"/>
          <w:szCs w:val="22"/>
        </w:rPr>
        <w:t xml:space="preserve">             :  Sınıf – Aile  Birliği  Başkanı </w:t>
      </w:r>
    </w:p>
    <w:p w:rsidR="001550D5" w:rsidRPr="00EE3426" w:rsidRDefault="001550D5" w:rsidP="00202109">
      <w:pPr>
        <w:rPr>
          <w:rFonts w:ascii="Arial" w:hAnsi="Arial" w:cs="Arial"/>
          <w:sz w:val="22"/>
          <w:szCs w:val="22"/>
        </w:rPr>
      </w:pPr>
      <w:r>
        <w:rPr>
          <w:rFonts w:ascii="Arial" w:hAnsi="Arial" w:cs="Arial"/>
          <w:sz w:val="22"/>
          <w:szCs w:val="22"/>
        </w:rPr>
        <w:t xml:space="preserve">         Nurdan AKYÖN</w:t>
      </w:r>
      <w:r w:rsidRPr="00EE3426">
        <w:rPr>
          <w:rFonts w:ascii="Arial" w:hAnsi="Arial" w:cs="Arial"/>
          <w:sz w:val="22"/>
          <w:szCs w:val="22"/>
        </w:rPr>
        <w:t xml:space="preserve">      :  Sınıf – Aile  Birliği  Başkan  Yardımcısı </w:t>
      </w:r>
    </w:p>
    <w:p w:rsidR="001550D5" w:rsidRPr="00EE3426" w:rsidRDefault="001550D5" w:rsidP="00202109">
      <w:pPr>
        <w:rPr>
          <w:rFonts w:ascii="Arial" w:hAnsi="Arial" w:cs="Arial"/>
          <w:sz w:val="22"/>
          <w:szCs w:val="22"/>
        </w:rPr>
      </w:pPr>
      <w:r>
        <w:rPr>
          <w:rFonts w:ascii="Arial" w:hAnsi="Arial" w:cs="Arial"/>
          <w:sz w:val="22"/>
          <w:szCs w:val="22"/>
        </w:rPr>
        <w:t xml:space="preserve">Elmas GÜLTEKİN         </w:t>
      </w:r>
      <w:r w:rsidRPr="00EE3426">
        <w:rPr>
          <w:rFonts w:ascii="Arial" w:hAnsi="Arial" w:cs="Arial"/>
          <w:sz w:val="22"/>
          <w:szCs w:val="22"/>
        </w:rPr>
        <w:t xml:space="preserve"> :  Sekreter </w:t>
      </w:r>
    </w:p>
    <w:p w:rsidR="001550D5" w:rsidRPr="00EE3426" w:rsidRDefault="001550D5" w:rsidP="00202109">
      <w:pPr>
        <w:rPr>
          <w:rFonts w:ascii="Arial" w:hAnsi="Arial" w:cs="Arial"/>
          <w:sz w:val="22"/>
          <w:szCs w:val="22"/>
        </w:rPr>
      </w:pPr>
      <w:r>
        <w:rPr>
          <w:rFonts w:ascii="Arial" w:hAnsi="Arial" w:cs="Arial"/>
          <w:sz w:val="22"/>
          <w:szCs w:val="22"/>
        </w:rPr>
        <w:t xml:space="preserve">         Behiye ÖDEVLİ</w:t>
      </w:r>
      <w:r w:rsidRPr="00EE3426">
        <w:rPr>
          <w:rFonts w:ascii="Arial" w:hAnsi="Arial" w:cs="Arial"/>
          <w:sz w:val="22"/>
          <w:szCs w:val="22"/>
        </w:rPr>
        <w:t xml:space="preserve">              :  Üye</w:t>
      </w:r>
    </w:p>
    <w:p w:rsidR="001550D5" w:rsidRPr="00EE3426" w:rsidRDefault="001550D5" w:rsidP="00202109">
      <w:pPr>
        <w:rPr>
          <w:rFonts w:ascii="Arial" w:hAnsi="Arial" w:cs="Arial"/>
          <w:sz w:val="22"/>
          <w:szCs w:val="22"/>
        </w:rPr>
      </w:pPr>
      <w:r w:rsidRPr="00EE3426">
        <w:rPr>
          <w:rFonts w:ascii="Arial" w:hAnsi="Arial" w:cs="Arial"/>
          <w:sz w:val="22"/>
          <w:szCs w:val="22"/>
        </w:rPr>
        <w:t>Sosyal etkinlikler için görev almak isteyen gönüllü velîlerin olup olmadığı soruldu. Velîler karışık olarak etkinliğin yeri geldiğinde önceden haber verilirse seve seve görev alabileceklerin belirttiler. Yapılacak etkinlik öncesinde velîlere duyuru yapılarak gönüllü velîlerin belirlenmesi kararlaştırıldı.</w:t>
      </w:r>
    </w:p>
    <w:p w:rsidR="001550D5" w:rsidRDefault="001550D5" w:rsidP="00202109">
      <w:pPr>
        <w:rPr>
          <w:rFonts w:ascii="Arial" w:hAnsi="Arial" w:cs="Arial"/>
          <w:sz w:val="22"/>
          <w:szCs w:val="22"/>
        </w:rPr>
      </w:pPr>
      <w:r w:rsidRPr="00EE3426">
        <w:rPr>
          <w:rFonts w:ascii="Arial" w:hAnsi="Arial" w:cs="Arial"/>
          <w:sz w:val="22"/>
          <w:szCs w:val="22"/>
        </w:rPr>
        <w:t xml:space="preserve">          Toplantının dilek ve temenniler bölümünde velîlerden herhangi bir istek gelmeyince başarılı bir eğitim – öğretim yılı olması dilekleriyle toplantıya son verildi</w:t>
      </w:r>
      <w:r>
        <w:rPr>
          <w:rFonts w:ascii="Arial" w:hAnsi="Arial" w:cs="Arial"/>
          <w:sz w:val="22"/>
          <w:szCs w:val="22"/>
        </w:rPr>
        <w:t>.</w:t>
      </w: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Default="001550D5" w:rsidP="00202109">
      <w:pPr>
        <w:rPr>
          <w:rFonts w:ascii="Arial" w:hAnsi="Arial" w:cs="Arial"/>
          <w:sz w:val="22"/>
          <w:szCs w:val="22"/>
        </w:rPr>
      </w:pPr>
    </w:p>
    <w:p w:rsidR="001550D5" w:rsidRPr="00455842" w:rsidRDefault="001550D5" w:rsidP="00202109">
      <w:pPr>
        <w:rPr>
          <w:rFonts w:ascii="Arial" w:hAnsi="Arial" w:cs="Arial"/>
        </w:rPr>
      </w:pPr>
    </w:p>
    <w:p w:rsidR="001550D5" w:rsidRPr="00455842" w:rsidRDefault="001550D5" w:rsidP="00202109">
      <w:pPr>
        <w:rPr>
          <w:rFonts w:ascii="Arial" w:hAnsi="Arial" w:cs="Arial"/>
        </w:rPr>
      </w:pPr>
      <w:r>
        <w:rPr>
          <w:rFonts w:ascii="Arial" w:hAnsi="Arial" w:cs="Arial"/>
        </w:rPr>
        <w:t xml:space="preserve">                         Elmas GÜLTEKİNİlke SÖNMEZ</w:t>
      </w:r>
    </w:p>
    <w:p w:rsidR="001550D5" w:rsidRPr="00455842" w:rsidRDefault="001550D5" w:rsidP="00202109">
      <w:pPr>
        <w:rPr>
          <w:rFonts w:ascii="Arial" w:hAnsi="Arial" w:cs="Arial"/>
        </w:rPr>
      </w:pPr>
      <w:r w:rsidRPr="00455842">
        <w:rPr>
          <w:rFonts w:ascii="Arial" w:hAnsi="Arial" w:cs="Arial"/>
        </w:rPr>
        <w:t xml:space="preserve">                        Toplantı Yazmanı                                             Sınıf – Aile  Birliği  Başkanı</w:t>
      </w:r>
    </w:p>
    <w:p w:rsidR="001550D5" w:rsidRPr="00455842" w:rsidRDefault="001550D5" w:rsidP="00202109">
      <w:pPr>
        <w:rPr>
          <w:rFonts w:ascii="Arial" w:hAnsi="Arial" w:cs="Arial"/>
        </w:rPr>
      </w:pPr>
    </w:p>
    <w:p w:rsidR="001550D5" w:rsidRPr="00455842"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Pr="00455842" w:rsidRDefault="001550D5" w:rsidP="00202109">
      <w:pPr>
        <w:rPr>
          <w:rFonts w:ascii="Arial" w:hAnsi="Arial" w:cs="Arial"/>
        </w:rPr>
      </w:pPr>
    </w:p>
    <w:p w:rsidR="001550D5" w:rsidRPr="00455842" w:rsidRDefault="001550D5" w:rsidP="00202109">
      <w:pPr>
        <w:rPr>
          <w:rFonts w:ascii="Arial" w:hAnsi="Arial" w:cs="Arial"/>
        </w:rPr>
      </w:pPr>
    </w:p>
    <w:p w:rsidR="001550D5" w:rsidRPr="00455842" w:rsidRDefault="001550D5" w:rsidP="00202109">
      <w:pPr>
        <w:rPr>
          <w:rFonts w:ascii="Arial" w:hAnsi="Arial" w:cs="Arial"/>
        </w:rPr>
      </w:pPr>
      <w:r>
        <w:rPr>
          <w:rFonts w:ascii="Arial" w:hAnsi="Arial" w:cs="Arial"/>
        </w:rPr>
        <w:t>İnci ERDEĞER</w:t>
      </w:r>
    </w:p>
    <w:p w:rsidR="001550D5" w:rsidRDefault="001550D5" w:rsidP="00202109">
      <w:pPr>
        <w:rPr>
          <w:rFonts w:ascii="Arial" w:hAnsi="Arial" w:cs="Arial"/>
        </w:rPr>
      </w:pPr>
      <w:r>
        <w:rPr>
          <w:rFonts w:ascii="Arial" w:hAnsi="Arial" w:cs="Arial"/>
        </w:rPr>
        <w:t>1</w:t>
      </w:r>
      <w:r w:rsidRPr="00455842">
        <w:rPr>
          <w:rFonts w:ascii="Arial" w:hAnsi="Arial" w:cs="Arial"/>
        </w:rPr>
        <w:t xml:space="preserve"> – </w:t>
      </w:r>
      <w:r>
        <w:rPr>
          <w:rFonts w:ascii="Arial" w:hAnsi="Arial" w:cs="Arial"/>
        </w:rPr>
        <w:t>B</w:t>
      </w:r>
      <w:r w:rsidRPr="00455842">
        <w:rPr>
          <w:rFonts w:ascii="Arial" w:hAnsi="Arial" w:cs="Arial"/>
        </w:rPr>
        <w:t xml:space="preserve"> Sınıfı  Öğretmeni</w:t>
      </w: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p w:rsidR="001550D5" w:rsidRDefault="001550D5" w:rsidP="00202109">
      <w:pPr>
        <w:rPr>
          <w:rFonts w:ascii="Arial" w:hAnsi="Arial" w:cs="Arial"/>
        </w:rPr>
      </w:pPr>
    </w:p>
    <w:sectPr w:rsidR="001550D5" w:rsidSect="00385246">
      <w:pgSz w:w="11906" w:h="16838"/>
      <w:pgMar w:top="454" w:right="397" w:bottom="340" w:left="39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2109"/>
    <w:rsid w:val="00007C68"/>
    <w:rsid w:val="000136E3"/>
    <w:rsid w:val="00110C43"/>
    <w:rsid w:val="00121B27"/>
    <w:rsid w:val="001550D5"/>
    <w:rsid w:val="00196E1D"/>
    <w:rsid w:val="001C6174"/>
    <w:rsid w:val="001E18E3"/>
    <w:rsid w:val="00202109"/>
    <w:rsid w:val="00255A38"/>
    <w:rsid w:val="002C5F46"/>
    <w:rsid w:val="00385246"/>
    <w:rsid w:val="00396FBC"/>
    <w:rsid w:val="003A62E1"/>
    <w:rsid w:val="003F0D19"/>
    <w:rsid w:val="00443540"/>
    <w:rsid w:val="00455842"/>
    <w:rsid w:val="004D0726"/>
    <w:rsid w:val="005E30D6"/>
    <w:rsid w:val="00603AE5"/>
    <w:rsid w:val="00702EF1"/>
    <w:rsid w:val="00831410"/>
    <w:rsid w:val="00890DF3"/>
    <w:rsid w:val="00960609"/>
    <w:rsid w:val="00993DEE"/>
    <w:rsid w:val="00AA077D"/>
    <w:rsid w:val="00B46F8B"/>
    <w:rsid w:val="00B671C7"/>
    <w:rsid w:val="00B80EC9"/>
    <w:rsid w:val="00BD6FB1"/>
    <w:rsid w:val="00C00844"/>
    <w:rsid w:val="00C0139F"/>
    <w:rsid w:val="00C20679"/>
    <w:rsid w:val="00C46022"/>
    <w:rsid w:val="00C52E10"/>
    <w:rsid w:val="00C63430"/>
    <w:rsid w:val="00CB30A3"/>
    <w:rsid w:val="00CE44C1"/>
    <w:rsid w:val="00D124E8"/>
    <w:rsid w:val="00D33B36"/>
    <w:rsid w:val="00D91C7D"/>
    <w:rsid w:val="00E2402D"/>
    <w:rsid w:val="00E8167E"/>
    <w:rsid w:val="00EB327A"/>
    <w:rsid w:val="00EE3426"/>
    <w:rsid w:val="00F46BB8"/>
    <w:rsid w:val="00F820B0"/>
    <w:rsid w:val="00FA285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B80EC9"/>
    <w:rPr>
      <w:rFonts w:ascii="Arial" w:hAnsi="Arial" w:cs="Arial"/>
      <w:sz w:val="24"/>
      <w:szCs w:val="24"/>
      <w:lang w:eastAsia="en-US"/>
    </w:rPr>
  </w:style>
  <w:style w:type="paragraph" w:customStyle="1" w:styleId="Baslik2">
    <w:name w:val="Baslik 2"/>
    <w:basedOn w:val="Normal"/>
    <w:uiPriority w:val="99"/>
    <w:rsid w:val="00BD6FB1"/>
    <w:pPr>
      <w:tabs>
        <w:tab w:val="left" w:pos="284"/>
        <w:tab w:val="left" w:pos="567"/>
        <w:tab w:val="left" w:pos="851"/>
        <w:tab w:val="left" w:pos="1134"/>
      </w:tabs>
      <w:spacing w:before="80" w:line="288" w:lineRule="auto"/>
      <w:jc w:val="center"/>
    </w:pPr>
    <w:rPr>
      <w:rFonts w:ascii="Arial" w:hAnsi="Arial" w:cs="Arial"/>
      <w:b/>
      <w:bCs/>
      <w:color w:val="FF0000"/>
      <w:lang w:val="en-US"/>
    </w:rPr>
  </w:style>
  <w:style w:type="paragraph" w:styleId="Subtitle">
    <w:name w:val="Subtitle"/>
    <w:basedOn w:val="Normal"/>
    <w:next w:val="Normal"/>
    <w:link w:val="SubtitleChar"/>
    <w:uiPriority w:val="99"/>
    <w:qFormat/>
    <w:rsid w:val="00BD6FB1"/>
    <w:pPr>
      <w:spacing w:after="60"/>
      <w:jc w:val="center"/>
      <w:outlineLvl w:val="1"/>
    </w:pPr>
    <w:rPr>
      <w:rFonts w:ascii="Cambria" w:hAnsi="Cambria" w:cs="Cambria"/>
    </w:rPr>
  </w:style>
  <w:style w:type="character" w:customStyle="1" w:styleId="SubtitleChar">
    <w:name w:val="Subtitle Char"/>
    <w:basedOn w:val="DefaultParagraphFont"/>
    <w:link w:val="Subtitle"/>
    <w:uiPriority w:val="99"/>
    <w:locked/>
    <w:rsid w:val="00BD6FB1"/>
    <w:rPr>
      <w:rFonts w:ascii="Cambria" w:hAnsi="Cambria" w:cs="Cambria"/>
      <w:sz w:val="24"/>
      <w:szCs w:val="24"/>
      <w:lang w:eastAsia="tr-TR"/>
    </w:rPr>
  </w:style>
  <w:style w:type="character" w:styleId="Hyperlink">
    <w:name w:val="Hyperlink"/>
    <w:basedOn w:val="DefaultParagraphFont"/>
    <w:uiPriority w:val="99"/>
    <w:rsid w:val="00C00844"/>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4</Pages>
  <Words>2062</Words>
  <Characters>11754</Characters>
  <Application>Microsoft Office Outlook</Application>
  <DocSecurity>0</DocSecurity>
  <Lines>0</Lines>
  <Paragraphs>0</Paragraphs>
  <ScaleCrop>false</ScaleCrop>
  <Manager>www.sorubak.com</Manager>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MUSTAFA</dc:creator>
  <cp:keywords>www.sorubak.com</cp:keywords>
  <dc:description>www.sorubak.com</dc:description>
  <cp:lastModifiedBy>edanur</cp:lastModifiedBy>
  <cp:revision>6</cp:revision>
  <dcterms:created xsi:type="dcterms:W3CDTF">2012-09-12T13:54:00Z</dcterms:created>
  <dcterms:modified xsi:type="dcterms:W3CDTF">2013-08-18T23:10:00Z</dcterms:modified>
  <cp:category>www.sorubak.com</cp:category>
</cp:coreProperties>
</file>