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62" w:rsidRDefault="00D66262" w:rsidP="00572CF2">
      <w:pPr>
        <w:spacing w:line="240" w:lineRule="auto"/>
        <w:ind w:left="-709" w:firstLine="709"/>
        <w:jc w:val="center"/>
      </w:pPr>
    </w:p>
    <w:p w:rsidR="00D66262" w:rsidRPr="000457BB" w:rsidRDefault="00D66262" w:rsidP="00572CF2">
      <w:pPr>
        <w:spacing w:line="240" w:lineRule="auto"/>
        <w:ind w:left="-709" w:firstLine="709"/>
        <w:jc w:val="center"/>
        <w:rPr>
          <w:rFonts w:ascii="Comic Sans MS" w:hAnsi="Comic Sans MS" w:cs="Comic Sans MS"/>
          <w:b/>
          <w:bCs/>
        </w:rPr>
      </w:pPr>
      <w:r w:rsidRPr="000457BB">
        <w:rPr>
          <w:rFonts w:ascii="Comic Sans MS" w:hAnsi="Comic Sans MS" w:cs="Comic Sans MS"/>
          <w:b/>
          <w:bCs/>
        </w:rPr>
        <w:t>Çizgi Çalışması - 2</w:t>
      </w:r>
    </w:p>
    <w:p w:rsidR="00D66262" w:rsidRPr="00293F34" w:rsidRDefault="00D66262" w:rsidP="000457BB">
      <w:pPr>
        <w:ind w:left="-709"/>
        <w:jc w:val="right"/>
      </w:pPr>
      <w:r>
        <w:rPr>
          <w:noProof/>
          <w:lang w:eastAsia="tr-TR"/>
        </w:rPr>
        <w:pict>
          <v:shape id="_x0000_s1026" style="position:absolute;left:0;text-align:left;margin-left:2.85pt;margin-top:1.05pt;width:385.5pt;height:58.5pt;z-index:251654656" coordsize="9124,1162" path="m,789v24,58,99,343,142,347c185,1140,200,982,258,815,316,648,410,266,489,133,568,,656,18,733,18,810,18,885,,952,133v67,133,135,515,180,682c1177,982,1191,1138,1222,1136v31,-2,49,-175,97,-334c1367,643,1437,316,1512,185,1587,54,1683,18,1769,18v86,,184,43,257,167c2099,309,2155,605,2206,763v51,158,88,381,129,373c2376,1128,2410,866,2451,712v41,-154,62,-386,128,-502c2645,94,2753,20,2849,18v96,-2,230,56,309,180c3237,322,3282,609,3325,763v43,154,58,364,90,360c3447,1119,3473,894,3518,738v45,-156,99,-435,167,-553c3753,67,3843,28,3929,30v86,2,199,54,270,168c4270,312,4307,556,4354,712v47,156,85,428,128,424c4525,1132,4566,847,4611,686v45,-161,70,-403,141,-514c4823,61,4947,18,5035,18v88,,176,34,244,154c5347,292,5397,579,5446,738v49,159,88,387,129,385c5616,1121,5644,879,5691,725v47,-154,94,-411,167,-527c5931,82,6040,30,6128,30v88,,191,50,257,168c6451,316,6481,577,6526,738v45,161,88,424,129,424c6696,1162,6733,899,6771,738v38,-161,49,-418,115,-540c6952,76,7079,9,7169,5v90,-4,180,32,257,167c7503,307,7581,654,7632,815v51,161,63,345,103,321c7775,1112,7827,834,7876,673v49,-161,89,-392,155,-501c8097,63,8192,18,8275,18v83,,178,28,257,154c8611,298,8693,620,8751,776v58,156,90,342,128,334c8917,1102,8948,849,8982,725v34,-124,79,-283,103,-360c9109,288,9116,283,9124,262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7" type="#_x0000_t75" style="position:absolute;left:0;text-align:left;margin-left:0;margin-top:0;width:86.8pt;height:54pt;z-index:251655680;visibility:visible;mso-position-horizontal:left;mso-position-vertical:top">
            <v:imagedata r:id="rId4" o:title=""/>
            <w10:wrap type="square"/>
          </v:shape>
        </w:pict>
      </w:r>
      <w:r>
        <w:tab/>
      </w:r>
      <w:hyperlink r:id="rId5" w:history="1">
        <w:r w:rsidRPr="0075142C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5" type="#_x0000_t75" alt="http://t1.gstatic.com/images?q=tbn:ANd9GcQwGIFPePfQp7rqSq09kiQC-Sx6aMj3uYbpY0HG6FUBxVlgQFU2sA" href="http://www.google.com.tr/imgres?q=deniz+boyama&amp;um=1&amp;hl=tr&amp;biw=1366&amp;bih=587&amp;tbm=isch&amp;tbnid=uhgpk-rBldztlM:&amp;imgrefurl=http://deniz-yasemen.blogspot.com/2008/03/hayvanlarla-ilgili-boyama-sanat.html&amp;docid=kg0oV7l_aWhrTM&amp;w=400&amp;h=337&amp;ei=rld2TuCRK8jcsgbv_ZHNCw&amp;zo" style="width:81pt;height:68.25pt;visibility:visible" o:button="t">
              <v:fill o:detectmouseclick="t"/>
              <v:imagedata r:id="rId6" o:title=""/>
            </v:shape>
          </w:pict>
        </w:r>
      </w:hyperlink>
      <w:r>
        <w:br w:type="textWrapping" w:clear="all"/>
      </w:r>
    </w:p>
    <w:p w:rsidR="00D66262" w:rsidRDefault="00D66262" w:rsidP="000457BB">
      <w:pPr>
        <w:tabs>
          <w:tab w:val="left" w:pos="9060"/>
        </w:tabs>
      </w:pPr>
      <w:r>
        <w:rPr>
          <w:noProof/>
          <w:lang w:eastAsia="tr-TR"/>
        </w:rPr>
        <w:pict>
          <v:shape id="_x0000_s1028" style="position:absolute;margin-left:78.15pt;margin-top:10.8pt;width:373pt;height:58.5pt;z-index:251653632" coordsize="9124,1162" path="m,789v24,58,99,343,142,347c185,1140,200,982,258,815,316,648,410,266,489,133,568,,656,18,733,18,810,18,885,,952,133v67,133,135,515,180,682c1177,982,1191,1138,1222,1136v31,-2,49,-175,97,-334c1367,643,1437,316,1512,185,1587,54,1683,18,1769,18v86,,184,43,257,167c2099,309,2155,605,2206,763v51,158,88,381,129,373c2376,1128,2410,866,2451,712v41,-154,62,-386,128,-502c2645,94,2753,20,2849,18v96,-2,230,56,309,180c3237,322,3282,609,3325,763v43,154,58,364,90,360c3447,1119,3473,894,3518,738v45,-156,99,-435,167,-553c3753,67,3843,28,3929,30v86,2,199,54,270,168c4270,312,4307,556,4354,712v47,156,85,428,128,424c4525,1132,4566,847,4611,686v45,-161,70,-403,141,-514c4823,61,4947,18,5035,18v88,,176,34,244,154c5347,292,5397,579,5446,738v49,159,88,387,129,385c5616,1121,5644,879,5691,725v47,-154,94,-411,167,-527c5931,82,6040,30,6128,30v88,,191,50,257,168c6451,316,6481,577,6526,738v45,161,88,424,129,424c6696,1162,6733,899,6771,738v38,-161,49,-418,115,-540c6952,76,7079,9,7169,5v90,-4,180,32,257,167c7503,307,7581,654,7632,815v51,161,63,345,103,321c7775,1112,7827,834,7876,673v49,-161,89,-392,155,-501c8097,63,8192,18,8275,18v83,,178,28,257,154c8611,298,8693,620,8751,776v58,156,90,342,128,334c8917,1102,8948,849,8982,725v34,-124,79,-283,103,-360c9109,288,9116,283,9124,262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Resim 5" o:spid="_x0000_i1026" type="#_x0000_t75" style="width:72.75pt;height:54.75pt;visibility:visible">
            <v:imagedata r:id="rId7" o:title=""/>
          </v:shape>
        </w:pict>
      </w:r>
      <w:r>
        <w:tab/>
      </w:r>
      <w:hyperlink r:id="rId8" w:history="1">
        <w:r>
          <w:rPr>
            <w:noProof/>
            <w:lang w:eastAsia="tr-TR"/>
          </w:rPr>
          <w:pict>
            <v:shape id="_x0000_i1027" type="#_x0000_t75" alt="http://t0.gstatic.com/images?q=tbn:ANd9GcS7Q_oMC3JtzvkeHuy5U-U_8x3tNFy2SuKVKBYWVr38iBrJ8-3vwg" href="http://www.google.com.tr/imgres?q=ku%C5%9F+boya&amp;um=1&amp;hl=tr&amp;biw=1366&amp;bih=587&amp;tbm=isch&amp;tbnid=RId0M4WCVenh3M:&amp;imgrefurl=http://www.okuloncesietkinlik.gen.tr/boyama-calismalari-yavru-kus.html&amp;docid=juR3vZQYqGHEIM&amp;w=241&amp;h=181&amp;ei=bVV2Tpz5DI_1sgaDsuDvAg&amp;zo" style="width:67.5pt;height:78pt;visibility:visible" o:button="t">
              <v:fill o:detectmouseclick="t"/>
              <v:imagedata r:id="rId9" o:title=""/>
            </v:shape>
          </w:pict>
        </w:r>
      </w:hyperlink>
    </w:p>
    <w:p w:rsidR="00D66262" w:rsidRDefault="00D66262" w:rsidP="000457BB">
      <w:pPr>
        <w:ind w:left="-709" w:firstLine="709"/>
        <w:jc w:val="center"/>
      </w:pPr>
    </w:p>
    <w:p w:rsidR="00D66262" w:rsidRPr="00293F34" w:rsidRDefault="00D66262" w:rsidP="000457BB">
      <w:pPr>
        <w:ind w:left="-709"/>
        <w:jc w:val="right"/>
      </w:pPr>
      <w:r>
        <w:rPr>
          <w:noProof/>
          <w:lang w:eastAsia="tr-TR"/>
        </w:rPr>
        <w:pict>
          <v:shape id="_x0000_s1029" style="position:absolute;left:0;text-align:left;margin-left:2.85pt;margin-top:1.05pt;width:385.5pt;height:58.5pt;z-index:251657728" coordsize="9124,1162" path="m,789v24,58,99,343,142,347c185,1140,200,982,258,815,316,648,410,266,489,133,568,,656,18,733,18,810,18,885,,952,133v67,133,135,515,180,682c1177,982,1191,1138,1222,1136v31,-2,49,-175,97,-334c1367,643,1437,316,1512,185,1587,54,1683,18,1769,18v86,,184,43,257,167c2099,309,2155,605,2206,763v51,158,88,381,129,373c2376,1128,2410,866,2451,712v41,-154,62,-386,128,-502c2645,94,2753,20,2849,18v96,-2,230,56,309,180c3237,322,3282,609,3325,763v43,154,58,364,90,360c3447,1119,3473,894,3518,738v45,-156,99,-435,167,-553c3753,67,3843,28,3929,30v86,2,199,54,270,168c4270,312,4307,556,4354,712v47,156,85,428,128,424c4525,1132,4566,847,4611,686v45,-161,70,-403,141,-514c4823,61,4947,18,5035,18v88,,176,34,244,154c5347,292,5397,579,5446,738v49,159,88,387,129,385c5616,1121,5644,879,5691,725v47,-154,94,-411,167,-527c5931,82,6040,30,6128,30v88,,191,50,257,168c6451,316,6481,577,6526,738v45,161,88,424,129,424c6696,1162,6733,899,6771,738v38,-161,49,-418,115,-540c6952,76,7079,9,7169,5v90,-4,180,32,257,167c7503,307,7581,654,7632,815v51,161,63,345,103,321c7775,1112,7827,834,7876,673v49,-161,89,-392,155,-501c8097,63,8192,18,8275,18v83,,178,28,257,154c8611,298,8693,620,8751,776v58,156,90,342,128,334c8917,1102,8948,849,8982,725v34,-124,79,-283,103,-360c9109,288,9116,283,9124,262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0" type="#_x0000_t75" style="position:absolute;left:0;text-align:left;margin-left:0;margin-top:0;width:86.8pt;height:54pt;z-index:251658752;visibility:visible;mso-position-horizontal:left;mso-position-vertical:top">
            <v:imagedata r:id="rId4" o:title=""/>
            <w10:wrap type="square"/>
          </v:shape>
        </w:pict>
      </w:r>
      <w:r>
        <w:tab/>
      </w:r>
      <w:hyperlink r:id="rId10" w:history="1">
        <w:r w:rsidRPr="0075142C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28" type="#_x0000_t75" alt="http://t1.gstatic.com/images?q=tbn:ANd9GcQwGIFPePfQp7rqSq09kiQC-Sx6aMj3uYbpY0HG6FUBxVlgQFU2sA" href="http://www.google.com.tr/imgres?q=deniz+boyama&amp;um=1&amp;hl=tr&amp;biw=1366&amp;bih=587&amp;tbm=isch&amp;tbnid=uhgpk-rBldztlM:&amp;imgrefurl=http://deniz-yasemen.blogspot.com/2008/03/hayvanlarla-ilgili-boyama-sanat.html&amp;docid=kg0oV7l_aWhrTM&amp;w=400&amp;h=337&amp;ei=rld2TuCRK8jcsgbv_ZHNCw&amp;zo" style="width:81pt;height:68.25pt;visibility:visible" o:button="t">
              <v:fill o:detectmouseclick="t"/>
              <v:imagedata r:id="rId6" o:title=""/>
            </v:shape>
          </w:pict>
        </w:r>
      </w:hyperlink>
      <w:r>
        <w:br w:type="textWrapping" w:clear="all"/>
      </w:r>
    </w:p>
    <w:p w:rsidR="00D66262" w:rsidRDefault="00D66262" w:rsidP="000457BB">
      <w:pPr>
        <w:tabs>
          <w:tab w:val="left" w:pos="9060"/>
        </w:tabs>
      </w:pPr>
      <w:r>
        <w:rPr>
          <w:noProof/>
          <w:lang w:eastAsia="tr-TR"/>
        </w:rPr>
        <w:pict>
          <v:shape id="_x0000_s1031" style="position:absolute;margin-left:78.15pt;margin-top:10.8pt;width:373pt;height:58.5pt;z-index:251656704" coordsize="9124,1162" path="m,789v24,58,99,343,142,347c185,1140,200,982,258,815,316,648,410,266,489,133,568,,656,18,733,18,810,18,885,,952,133v67,133,135,515,180,682c1177,982,1191,1138,1222,1136v31,-2,49,-175,97,-334c1367,643,1437,316,1512,185,1587,54,1683,18,1769,18v86,,184,43,257,167c2099,309,2155,605,2206,763v51,158,88,381,129,373c2376,1128,2410,866,2451,712v41,-154,62,-386,128,-502c2645,94,2753,20,2849,18v96,-2,230,56,309,180c3237,322,3282,609,3325,763v43,154,58,364,90,360c3447,1119,3473,894,3518,738v45,-156,99,-435,167,-553c3753,67,3843,28,3929,30v86,2,199,54,270,168c4270,312,4307,556,4354,712v47,156,85,428,128,424c4525,1132,4566,847,4611,686v45,-161,70,-403,141,-514c4823,61,4947,18,5035,18v88,,176,34,244,154c5347,292,5397,579,5446,738v49,159,88,387,129,385c5616,1121,5644,879,5691,725v47,-154,94,-411,167,-527c5931,82,6040,30,6128,30v88,,191,50,257,168c6451,316,6481,577,6526,738v45,161,88,424,129,424c6696,1162,6733,899,6771,738v38,-161,49,-418,115,-540c6952,76,7079,9,7169,5v90,-4,180,32,257,167c7503,307,7581,654,7632,815v51,161,63,345,103,321c7775,1112,7827,834,7876,673v49,-161,89,-392,155,-501c8097,63,8192,18,8275,18v83,,178,28,257,154c8611,298,8693,620,8751,776v58,156,90,342,128,334c8917,1102,8948,849,8982,725v34,-124,79,-283,103,-360c9109,288,9116,283,9124,262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i1029" type="#_x0000_t75" style="width:72.75pt;height:54.75pt;visibility:visible">
            <v:imagedata r:id="rId7" o:title=""/>
          </v:shape>
        </w:pict>
      </w:r>
      <w:r>
        <w:tab/>
      </w:r>
      <w:hyperlink r:id="rId11" w:history="1">
        <w:r>
          <w:rPr>
            <w:noProof/>
            <w:lang w:eastAsia="tr-TR"/>
          </w:rPr>
          <w:pict>
            <v:shape id="_x0000_i1030" type="#_x0000_t75" alt="http://t0.gstatic.com/images?q=tbn:ANd9GcS7Q_oMC3JtzvkeHuy5U-U_8x3tNFy2SuKVKBYWVr38iBrJ8-3vwg" href="http://www.google.com.tr/imgres?q=ku%C5%9F+boya&amp;um=1&amp;hl=tr&amp;biw=1366&amp;bih=587&amp;tbm=isch&amp;tbnid=RId0M4WCVenh3M:&amp;imgrefurl=http://www.okuloncesietkinlik.gen.tr/boyama-calismalari-yavru-kus.html&amp;docid=juR3vZQYqGHEIM&amp;w=241&amp;h=181&amp;ei=bVV2Tpz5DI_1sgaDsuDvAg&amp;zo" style="width:67.5pt;height:78pt;visibility:visible" o:button="t">
              <v:fill o:detectmouseclick="t"/>
              <v:imagedata r:id="rId9" o:title=""/>
            </v:shape>
          </w:pict>
        </w:r>
      </w:hyperlink>
    </w:p>
    <w:p w:rsidR="00D66262" w:rsidRDefault="00D66262" w:rsidP="000457BB">
      <w:pPr>
        <w:ind w:left="-709" w:firstLine="709"/>
        <w:jc w:val="center"/>
      </w:pPr>
    </w:p>
    <w:p w:rsidR="00D66262" w:rsidRPr="00293F34" w:rsidRDefault="00D66262" w:rsidP="000457BB">
      <w:pPr>
        <w:ind w:left="-709"/>
        <w:jc w:val="right"/>
      </w:pPr>
      <w:r>
        <w:rPr>
          <w:noProof/>
          <w:lang w:eastAsia="tr-TR"/>
        </w:rPr>
        <w:pict>
          <v:shape id="_x0000_s1032" style="position:absolute;left:0;text-align:left;margin-left:2.85pt;margin-top:1.05pt;width:385.5pt;height:58.5pt;z-index:251660800" coordsize="9124,1162" path="m,789v24,58,99,343,142,347c185,1140,200,982,258,815,316,648,410,266,489,133,568,,656,18,733,18,810,18,885,,952,133v67,133,135,515,180,682c1177,982,1191,1138,1222,1136v31,-2,49,-175,97,-334c1367,643,1437,316,1512,185,1587,54,1683,18,1769,18v86,,184,43,257,167c2099,309,2155,605,2206,763v51,158,88,381,129,373c2376,1128,2410,866,2451,712v41,-154,62,-386,128,-502c2645,94,2753,20,2849,18v96,-2,230,56,309,180c3237,322,3282,609,3325,763v43,154,58,364,90,360c3447,1119,3473,894,3518,738v45,-156,99,-435,167,-553c3753,67,3843,28,3929,30v86,2,199,54,270,168c4270,312,4307,556,4354,712v47,156,85,428,128,424c4525,1132,4566,847,4611,686v45,-161,70,-403,141,-514c4823,61,4947,18,5035,18v88,,176,34,244,154c5347,292,5397,579,5446,738v49,159,88,387,129,385c5616,1121,5644,879,5691,725v47,-154,94,-411,167,-527c5931,82,6040,30,6128,30v88,,191,50,257,168c6451,316,6481,577,6526,738v45,161,88,424,129,424c6696,1162,6733,899,6771,738v38,-161,49,-418,115,-540c6952,76,7079,9,7169,5v90,-4,180,32,257,167c7503,307,7581,654,7632,815v51,161,63,345,103,321c7775,1112,7827,834,7876,673v49,-161,89,-392,155,-501c8097,63,8192,18,8275,18v83,,178,28,257,154c8611,298,8693,620,8751,776v58,156,90,342,128,334c8917,1102,8948,849,8982,725v34,-124,79,-283,103,-360c9109,288,9116,283,9124,262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3" type="#_x0000_t75" style="position:absolute;left:0;text-align:left;margin-left:0;margin-top:0;width:86.8pt;height:54pt;z-index:251661824;visibility:visible;mso-position-horizontal:left;mso-position-vertical:top">
            <v:imagedata r:id="rId4" o:title=""/>
            <w10:wrap type="square"/>
          </v:shape>
        </w:pict>
      </w:r>
      <w:r>
        <w:tab/>
      </w:r>
      <w:hyperlink r:id="rId12" w:history="1">
        <w:r w:rsidRPr="0075142C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1" type="#_x0000_t75" alt="http://t1.gstatic.com/images?q=tbn:ANd9GcQwGIFPePfQp7rqSq09kiQC-Sx6aMj3uYbpY0HG6FUBxVlgQFU2sA" href="http://www.google.com.tr/imgres?q=deniz+boyama&amp;um=1&amp;hl=tr&amp;biw=1366&amp;bih=587&amp;tbm=isch&amp;tbnid=uhgpk-rBldztlM:&amp;imgrefurl=http://deniz-yasemen.blogspot.com/2008/03/hayvanlarla-ilgili-boyama-sanat.html&amp;docid=kg0oV7l_aWhrTM&amp;w=400&amp;h=337&amp;ei=rld2TuCRK8jcsgbv_ZHNCw&amp;zo" style="width:81pt;height:68.25pt;visibility:visible" o:button="t">
              <v:fill o:detectmouseclick="t"/>
              <v:imagedata r:id="rId6" o:title=""/>
            </v:shape>
          </w:pict>
        </w:r>
      </w:hyperlink>
      <w:r>
        <w:br w:type="textWrapping" w:clear="all"/>
      </w:r>
    </w:p>
    <w:p w:rsidR="00D66262" w:rsidRPr="00293F34" w:rsidRDefault="00D66262" w:rsidP="000457BB">
      <w:pPr>
        <w:tabs>
          <w:tab w:val="left" w:pos="9060"/>
        </w:tabs>
      </w:pPr>
      <w:r>
        <w:rPr>
          <w:noProof/>
          <w:lang w:eastAsia="tr-TR"/>
        </w:rPr>
        <w:pict>
          <v:shape id="_x0000_s1034" style="position:absolute;margin-left:78.15pt;margin-top:10.8pt;width:373pt;height:58.5pt;z-index:251659776" coordsize="9124,1162" path="m,789v24,58,99,343,142,347c185,1140,200,982,258,815,316,648,410,266,489,133,568,,656,18,733,18,810,18,885,,952,133v67,133,135,515,180,682c1177,982,1191,1138,1222,1136v31,-2,49,-175,97,-334c1367,643,1437,316,1512,185,1587,54,1683,18,1769,18v86,,184,43,257,167c2099,309,2155,605,2206,763v51,158,88,381,129,373c2376,1128,2410,866,2451,712v41,-154,62,-386,128,-502c2645,94,2753,20,2849,18v96,-2,230,56,309,180c3237,322,3282,609,3325,763v43,154,58,364,90,360c3447,1119,3473,894,3518,738v45,-156,99,-435,167,-553c3753,67,3843,28,3929,30v86,2,199,54,270,168c4270,312,4307,556,4354,712v47,156,85,428,128,424c4525,1132,4566,847,4611,686v45,-161,70,-403,141,-514c4823,61,4947,18,5035,18v88,,176,34,244,154c5347,292,5397,579,5446,738v49,159,88,387,129,385c5616,1121,5644,879,5691,725v47,-154,94,-411,167,-527c5931,82,6040,30,6128,30v88,,191,50,257,168c6451,316,6481,577,6526,738v45,161,88,424,129,424c6696,1162,6733,899,6771,738v38,-161,49,-418,115,-540c6952,76,7079,9,7169,5v90,-4,180,32,257,167c7503,307,7581,654,7632,815v51,161,63,345,103,321c7775,1112,7827,834,7876,673v49,-161,89,-392,155,-501c8097,63,8192,18,8275,18v83,,178,28,257,154c8611,298,8693,620,8751,776v58,156,90,342,128,334c8917,1102,8948,849,8982,725v34,-124,79,-283,103,-360c9109,288,9116,283,9124,262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i1032" type="#_x0000_t75" style="width:72.75pt;height:54.75pt;visibility:visible">
            <v:imagedata r:id="rId7" o:title=""/>
          </v:shape>
        </w:pict>
      </w:r>
      <w:r>
        <w:tab/>
      </w:r>
      <w:hyperlink r:id="rId13" w:history="1">
        <w:r>
          <w:rPr>
            <w:noProof/>
            <w:lang w:eastAsia="tr-TR"/>
          </w:rPr>
          <w:pict>
            <v:shape id="_x0000_i1033" type="#_x0000_t75" alt="http://t0.gstatic.com/images?q=tbn:ANd9GcS7Q_oMC3JtzvkeHuy5U-U_8x3tNFy2SuKVKBYWVr38iBrJ8-3vwg" href="http://www.google.com.tr/imgres?q=ku%C5%9F+boya&amp;um=1&amp;hl=tr&amp;biw=1366&amp;bih=587&amp;tbm=isch&amp;tbnid=RId0M4WCVenh3M:&amp;imgrefurl=http://www.okuloncesietkinlik.gen.tr/boyama-calismalari-yavru-kus.html&amp;docid=juR3vZQYqGHEIM&amp;w=241&amp;h=181&amp;ei=bVV2Tpz5DI_1sgaDsuDvAg&amp;zo" style="width:67.5pt;height:78pt;visibility:visible" o:button="t">
              <v:fill o:detectmouseclick="t"/>
              <v:imagedata r:id="rId9" o:title=""/>
            </v:shape>
          </w:pict>
        </w:r>
      </w:hyperlink>
    </w:p>
    <w:p w:rsidR="00D66262" w:rsidRDefault="00D66262" w:rsidP="00572CF2">
      <w:pPr>
        <w:tabs>
          <w:tab w:val="left" w:pos="6210"/>
        </w:tabs>
        <w:spacing w:line="240" w:lineRule="auto"/>
        <w:jc w:val="center"/>
        <w:rPr>
          <w:rFonts w:ascii="Comic Sans MS" w:hAnsi="Comic Sans MS" w:cs="Comic Sans MS"/>
          <w:b/>
          <w:bCs/>
        </w:rPr>
      </w:pPr>
      <w:r w:rsidRPr="000457BB">
        <w:rPr>
          <w:rFonts w:ascii="Comic Sans MS" w:hAnsi="Comic Sans MS" w:cs="Comic Sans MS"/>
          <w:b/>
          <w:bCs/>
        </w:rPr>
        <w:t>Kuşu ve balığı yuvalarına ulaştıralım. Ancak yolculuğa  başlangıç noktamıza dikkat edelim !...</w:t>
      </w:r>
    </w:p>
    <w:p w:rsidR="00D66262" w:rsidRDefault="00D66262" w:rsidP="00D9122B">
      <w:pPr>
        <w:tabs>
          <w:tab w:val="left" w:pos="1440"/>
        </w:tabs>
        <w:rPr>
          <w:rFonts w:ascii="Arial" w:hAnsi="Arial" w:cs="Arial"/>
        </w:rPr>
      </w:pPr>
      <w:r>
        <w:rPr>
          <w:rFonts w:ascii="Comic Sans MS" w:hAnsi="Comic Sans MS" w:cs="Comic Sans MS"/>
          <w:b/>
          <w:bCs/>
        </w:rPr>
        <w:t>Resimleri Boyayabilirsiniz.</w:t>
      </w:r>
      <w:r w:rsidRPr="00D9122B">
        <w:rPr>
          <w:rFonts w:ascii="Arial" w:hAnsi="Arial" w:cs="Arial"/>
        </w:rPr>
        <w:t xml:space="preserve"> </w:t>
      </w:r>
      <w:hyperlink r:id="rId14" w:history="1">
        <w:r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D66262" w:rsidRDefault="00D66262" w:rsidP="00572CF2">
      <w:pPr>
        <w:tabs>
          <w:tab w:val="left" w:pos="6210"/>
        </w:tabs>
        <w:spacing w:line="240" w:lineRule="auto"/>
        <w:jc w:val="center"/>
        <w:rPr>
          <w:rFonts w:ascii="Comic Sans MS" w:hAnsi="Comic Sans MS" w:cs="Comic Sans MS"/>
          <w:b/>
          <w:bCs/>
        </w:rPr>
      </w:pPr>
    </w:p>
    <w:p w:rsidR="00D66262" w:rsidRPr="000457BB" w:rsidRDefault="00D66262" w:rsidP="00572CF2">
      <w:pPr>
        <w:tabs>
          <w:tab w:val="left" w:pos="6210"/>
        </w:tabs>
        <w:spacing w:line="240" w:lineRule="auto"/>
        <w:jc w:val="right"/>
        <w:rPr>
          <w:rFonts w:ascii="Comic Sans MS" w:hAnsi="Comic Sans MS" w:cs="Comic Sans MS"/>
          <w:b/>
          <w:bCs/>
        </w:rPr>
      </w:pPr>
      <w:r w:rsidRPr="000457BB">
        <w:rPr>
          <w:rFonts w:ascii="Comic Sans MS" w:hAnsi="Comic Sans MS" w:cs="Comic Sans MS"/>
          <w:b/>
          <w:bCs/>
        </w:rPr>
        <w:t>Sınıf Öğretmeni Serkan ÇORBACI</w:t>
      </w:r>
    </w:p>
    <w:sectPr w:rsidR="00D66262" w:rsidRPr="000457BB" w:rsidSect="00572CF2">
      <w:pgSz w:w="11906" w:h="16838"/>
      <w:pgMar w:top="709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F34"/>
    <w:rsid w:val="000457BB"/>
    <w:rsid w:val="00293F34"/>
    <w:rsid w:val="002A25B0"/>
    <w:rsid w:val="003D00C5"/>
    <w:rsid w:val="00572CF2"/>
    <w:rsid w:val="00671AFB"/>
    <w:rsid w:val="0075142C"/>
    <w:rsid w:val="00797F67"/>
    <w:rsid w:val="009846B9"/>
    <w:rsid w:val="00C65E04"/>
    <w:rsid w:val="00CF0D92"/>
    <w:rsid w:val="00D66262"/>
    <w:rsid w:val="00D9122B"/>
    <w:rsid w:val="00E07BB8"/>
    <w:rsid w:val="00E4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AF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93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3F3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912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ku%C5%9F+boya&amp;um=1&amp;hl=tr&amp;biw=1366&amp;bih=587&amp;tbm=isch&amp;tbnid=RId0M4WCVenh3M:&amp;imgrefurl=http://www.okuloncesietkinlik.gen.tr/boyama-calismalari-yavru-kus.html&amp;docid=juR3vZQYqGHEIM&amp;w=241&amp;h=181&amp;ei=bVV2Tpz5DI_1sgaDsuDvAg&amp;zoom=1" TargetMode="External"/><Relationship Id="rId13" Type="http://schemas.openxmlformats.org/officeDocument/2006/relationships/hyperlink" Target="http://www.google.com.tr/imgres?q=ku%C5%9F+boya&amp;um=1&amp;hl=tr&amp;biw=1366&amp;bih=587&amp;tbm=isch&amp;tbnid=RId0M4WCVenh3M:&amp;imgrefurl=http://www.okuloncesietkinlik.gen.tr/boyama-calismalari-yavru-kus.html&amp;docid=juR3vZQYqGHEIM&amp;w=241&amp;h=181&amp;ei=bVV2Tpz5DI_1sgaDsuDvAg&amp;zoom=1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imgres?q=deniz+boyama&amp;um=1&amp;hl=tr&amp;biw=1366&amp;bih=587&amp;tbm=isch&amp;tbnid=uhgpk-rBldztlM:&amp;imgrefurl=http://deniz-yasemen.blogspot.com/2008/03/hayvanlarla-ilgili-boyama-sanat.html&amp;docid=kg0oV7l_aWhrTM&amp;w=400&amp;h=337&amp;ei=rld2TuCRK8jcsgbv_ZHNCw&amp;zoom=1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imgres?q=ku%C5%9F+boya&amp;um=1&amp;hl=tr&amp;biw=1366&amp;bih=587&amp;tbm=isch&amp;tbnid=RId0M4WCVenh3M:&amp;imgrefurl=http://www.okuloncesietkinlik.gen.tr/boyama-calismalari-yavru-kus.html&amp;docid=juR3vZQYqGHEIM&amp;w=241&amp;h=181&amp;ei=bVV2Tpz5DI_1sgaDsuDvAg&amp;zoom=1" TargetMode="External"/><Relationship Id="rId5" Type="http://schemas.openxmlformats.org/officeDocument/2006/relationships/hyperlink" Target="http://www.google.com.tr/imgres?q=deniz+boyama&amp;um=1&amp;hl=tr&amp;biw=1366&amp;bih=587&amp;tbm=isch&amp;tbnid=uhgpk-rBldztlM:&amp;imgrefurl=http://deniz-yasemen.blogspot.com/2008/03/hayvanlarla-ilgili-boyama-sanat.html&amp;docid=kg0oV7l_aWhrTM&amp;w=400&amp;h=337&amp;ei=rld2TuCRK8jcsgbv_ZHNCw&amp;zoom=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imgres?q=deniz+boyama&amp;um=1&amp;hl=tr&amp;biw=1366&amp;bih=587&amp;tbm=isch&amp;tbnid=uhgpk-rBldztlM:&amp;imgrefurl=http://deniz-yasemen.blogspot.com/2008/03/hayvanlarla-ilgili-boyama-sanat.html&amp;docid=kg0oV7l_aWhrTM&amp;w=400&amp;h=337&amp;ei=rld2TuCRK8jcsgbv_ZHNCw&amp;zoom=1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284</Words>
  <Characters>1619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5</cp:revision>
  <dcterms:created xsi:type="dcterms:W3CDTF">2011-09-18T20:29:00Z</dcterms:created>
  <dcterms:modified xsi:type="dcterms:W3CDTF">2013-08-18T23:11:00Z</dcterms:modified>
</cp:coreProperties>
</file>