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1B" w:rsidRDefault="00F1211B" w:rsidP="00501B14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F1211B" w:rsidRDefault="00F1211B" w:rsidP="00501B14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Çizgi çalışması - 1</w:t>
      </w:r>
    </w:p>
    <w:p w:rsidR="00F1211B" w:rsidRPr="00AE64BC" w:rsidRDefault="00F1211B" w:rsidP="00501B14">
      <w:pPr>
        <w:ind w:left="-142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6" style="position:absolute;left:0;text-align:left;margin-left:71.7pt;margin-top:14.1pt;width:406.2pt;height:52.6pt;z-index:251654656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5" o:spid="_x0000_i1025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60" o:spid="_x0000_i1026" type="#_x0000_t75" style="width:60.75pt;height:81pt;visibility:visible">
            <v:imagedata r:id="rId5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</w:t>
      </w:r>
    </w:p>
    <w:p w:rsidR="00F1211B" w:rsidRPr="003D5852" w:rsidRDefault="00F1211B" w:rsidP="00D12EA3">
      <w:pPr>
        <w:tabs>
          <w:tab w:val="left" w:pos="9030"/>
        </w:tabs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7" style="position:absolute;margin-left:66.45pt;margin-top:259.35pt;width:406.2pt;height:52.6pt;z-index:251656704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28" style="position:absolute;margin-left:66.45pt;margin-top:89.1pt;width:406.2pt;height:52.6pt;z-index:251658752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29" style="position:absolute;margin-left:61.2pt;margin-top:436.35pt;width:406.2pt;height:52.6pt;z-index:251659776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0" style="position:absolute;margin-left:61.2pt;margin-top:352.35pt;width:406.2pt;height:52.6pt;z-index:251660800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1" style="position:absolute;margin-left:61.2pt;margin-top:175.35pt;width:406.2pt;height:52.6pt;z-index:251657728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>
        <w:rPr>
          <w:noProof/>
          <w:lang w:eastAsia="tr-TR"/>
        </w:rPr>
        <w:pict>
          <v:shape id="_x0000_s1032" style="position:absolute;margin-left:66.45pt;margin-top:3.6pt;width:406.2pt;height:52.6pt;z-index:251655680" coordsize="9064,1131" path="m,972v30,23,126,152,192,141c258,1102,314,1063,398,908,482,753,603,332,699,184,795,36,884,11,972,17v88,6,156,47,254,205c1324,380,1460,817,1560,968v100,151,180,157,265,158c1910,1127,1951,1131,2070,972,2189,813,2416,326,2537,171,2658,16,2709,38,2797,42v88,4,165,2,267,155c3166,350,3309,804,3407,959v98,155,163,167,244,167c3732,1126,3776,1116,3895,959,4014,802,4241,340,4363,184,4485,28,4542,17,4628,21v86,4,148,33,249,189c4978,366,5136,808,5232,959v96,151,142,163,219,154c5528,1104,5596,1061,5695,908v99,-153,244,-565,352,-711c6155,51,6250,22,6346,30v96,8,178,65,280,218c6728,401,6857,800,6955,946v98,146,172,185,257,180c7297,1121,7373,1068,7462,917v89,-151,194,-543,282,-695c7832,70,7905,8,7989,4v84,-4,155,36,257,193c8348,354,8501,793,8601,946v100,153,167,167,244,167c8922,1113,9018,981,9064,946e" filled="f">
            <v:stroke dashstyle="1 1"/>
            <v:path arrowok="t"/>
          </v:shape>
        </w:pic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0" o:spid="_x0000_i1027" type="#_x0000_t75" style="width:60.75pt;height:81pt;visibility:visible">
            <v:imagedata r:id="rId5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69" o:spid="_x0000_i1028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1" o:spid="_x0000_i1029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2" o:spid="_x0000_i1030" type="#_x0000_t75" style="width:60.75pt;height:81pt;visibility:visible">
            <v:imagedata r:id="rId5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4" o:spid="_x0000_i1031" type="#_x0000_t75" style="width:60.75pt;height:81pt;visibility:visible">
            <v:imagedata r:id="rId5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3" o:spid="_x0000_i1032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7" o:spid="_x0000_i1033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6" o:spid="_x0000_i1034" type="#_x0000_t75" style="width:60.75pt;height:81pt;visibility:visible">
            <v:imagedata r:id="rId5" o:title=""/>
          </v:shape>
        </w:pic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8" o:spid="_x0000_i1035" type="#_x0000_t75" style="width:60.75pt;height:81pt;visibility:visible">
            <v:imagedata r:id="rId5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                                                      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5" o:spid="_x0000_i1036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             </w:t>
      </w:r>
      <w:r w:rsidRPr="006C4012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79" o:spid="_x0000_i1037" type="#_x0000_t75" style="width:59.25pt;height:78.75pt;visibility:visible">
            <v:imagedata r:id="rId4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ab/>
      </w:r>
      <w:r w:rsidRPr="00BC3763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6C4012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pict>
          <v:shape id="Resim 80" o:spid="_x0000_i1038" type="#_x0000_t75" style="width:60.75pt;height:81pt;visibility:visible">
            <v:imagedata r:id="rId5" o:title=""/>
          </v:shape>
        </w:pict>
      </w:r>
    </w:p>
    <w:p w:rsidR="00F1211B" w:rsidRDefault="00F1211B" w:rsidP="00501B14">
      <w:pPr>
        <w:tabs>
          <w:tab w:val="left" w:pos="9030"/>
        </w:tabs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Çalışkan arılarımızı çiçeklerine uçuralım. Çiçeklerimizi ve arılarımızı boyayalım.</w:t>
      </w:r>
    </w:p>
    <w:p w:rsidR="00F1211B" w:rsidRPr="00594FD6" w:rsidRDefault="00F1211B" w:rsidP="00501B14">
      <w:pPr>
        <w:tabs>
          <w:tab w:val="left" w:pos="9030"/>
        </w:tabs>
        <w:jc w:val="righ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Sınıf öğretmeni Serkan ÇORBACI</w:t>
      </w:r>
    </w:p>
    <w:p w:rsidR="00F1211B" w:rsidRDefault="00F1211B" w:rsidP="00F6203F">
      <w:pPr>
        <w:tabs>
          <w:tab w:val="left" w:pos="1440"/>
        </w:tabs>
        <w:rPr>
          <w:rFonts w:ascii="Arial" w:hAnsi="Arial" w:cs="Arial"/>
        </w:rPr>
      </w:pPr>
      <w:hyperlink r:id="rId6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F1211B" w:rsidRDefault="00F1211B"/>
    <w:sectPr w:rsidR="00F1211B" w:rsidSect="00594FD6">
      <w:pgSz w:w="11906" w:h="16838"/>
      <w:pgMar w:top="426" w:right="567" w:bottom="567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B14"/>
    <w:rsid w:val="000B1852"/>
    <w:rsid w:val="000F2147"/>
    <w:rsid w:val="0018052B"/>
    <w:rsid w:val="002A2540"/>
    <w:rsid w:val="002B1FE8"/>
    <w:rsid w:val="003D5852"/>
    <w:rsid w:val="004D5005"/>
    <w:rsid w:val="00501B14"/>
    <w:rsid w:val="00594FD6"/>
    <w:rsid w:val="006C4012"/>
    <w:rsid w:val="006D10C4"/>
    <w:rsid w:val="00937997"/>
    <w:rsid w:val="00AE64BC"/>
    <w:rsid w:val="00BC3763"/>
    <w:rsid w:val="00D12EA3"/>
    <w:rsid w:val="00F1211B"/>
    <w:rsid w:val="00F6203F"/>
    <w:rsid w:val="00F81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B1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1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1B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620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9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162</Words>
  <Characters>929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5</cp:revision>
  <dcterms:created xsi:type="dcterms:W3CDTF">2011-09-18T20:21:00Z</dcterms:created>
  <dcterms:modified xsi:type="dcterms:W3CDTF">2013-08-18T23:11:00Z</dcterms:modified>
</cp:coreProperties>
</file>