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A8" w:rsidRPr="00B04BCC" w:rsidRDefault="00A219A8">
      <w:pPr>
        <w:rPr>
          <w:rFonts w:ascii="Nurhan Uz" w:hAnsi="Nurhan Uz" w:cs="Nurhan Uz"/>
          <w:sz w:val="400"/>
          <w:szCs w:val="400"/>
        </w:rPr>
      </w:pPr>
      <w:r w:rsidRPr="00B04BCC">
        <w:rPr>
          <w:rFonts w:ascii="Nurhan Uz" w:hAnsi="Nurhan Uz" w:cs="Nurhan Uz"/>
          <w:sz w:val="400"/>
          <w:szCs w:val="400"/>
        </w:rPr>
        <w:t xml:space="preserve"> e E</w:t>
      </w:r>
    </w:p>
    <w:p w:rsidR="00A219A8" w:rsidRPr="00B04BCC" w:rsidRDefault="00A219A8">
      <w:pPr>
        <w:rPr>
          <w:rFonts w:ascii="Nurhan Uz" w:hAnsi="Nurhan Uz" w:cs="Nurhan Uz"/>
          <w:sz w:val="400"/>
          <w:szCs w:val="400"/>
        </w:rPr>
      </w:pPr>
      <w:r w:rsidRPr="00B04BCC">
        <w:rPr>
          <w:rFonts w:ascii="Nurhan Uz" w:hAnsi="Nurhan Uz" w:cs="Nurhan Uz"/>
          <w:sz w:val="400"/>
          <w:szCs w:val="400"/>
        </w:rPr>
        <w:t>l L</w:t>
      </w:r>
    </w:p>
    <w:p w:rsidR="00A219A8" w:rsidRPr="00B04BCC" w:rsidRDefault="00A219A8">
      <w:pPr>
        <w:rPr>
          <w:rFonts w:ascii="Nurhan Uz" w:hAnsi="Nurhan Uz" w:cs="Nurhan Uz"/>
          <w:sz w:val="400"/>
          <w:szCs w:val="400"/>
        </w:rPr>
      </w:pPr>
      <w:r w:rsidRPr="00B04BCC">
        <w:rPr>
          <w:rFonts w:ascii="Nurhan Uz" w:hAnsi="Nurhan Uz" w:cs="Nurhan Uz"/>
          <w:sz w:val="400"/>
          <w:szCs w:val="400"/>
        </w:rPr>
        <w:t>el  ele</w:t>
      </w:r>
    </w:p>
    <w:p w:rsidR="00A219A8" w:rsidRPr="00B04BCC" w:rsidRDefault="00A219A8">
      <w:pPr>
        <w:rPr>
          <w:rFonts w:ascii="Nurhan Uz" w:hAnsi="Nurhan Uz" w:cs="Nurhan Uz"/>
          <w:sz w:val="400"/>
          <w:szCs w:val="400"/>
        </w:rPr>
      </w:pPr>
      <w:r w:rsidRPr="00B04BCC">
        <w:rPr>
          <w:rFonts w:ascii="Nurhan Uz" w:hAnsi="Nurhan Uz" w:cs="Nurhan Uz"/>
          <w:sz w:val="400"/>
          <w:szCs w:val="400"/>
        </w:rPr>
        <w:t>le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el ele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 xml:space="preserve"> elle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 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al ala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la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Ela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lale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Lale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t  T at ata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ta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Ata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et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ete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te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let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lat</w:t>
      </w:r>
      <w:r>
        <w:rPr>
          <w:rFonts w:ascii="Nurhan Uz" w:hAnsi="Nurhan Uz" w:cs="Nurhan Uz"/>
          <w:sz w:val="380"/>
          <w:szCs w:val="380"/>
        </w:rPr>
        <w:t xml:space="preserve"> </w:t>
      </w:r>
      <w:hyperlink r:id="rId4" w:history="1">
        <w:r>
          <w:rPr>
            <w:rStyle w:val="Hyperlink"/>
          </w:rPr>
          <w:t>www.sorubak.com</w:t>
        </w:r>
      </w:hyperlink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tel</w:t>
      </w:r>
    </w:p>
    <w:p w:rsidR="00A219A8" w:rsidRPr="00B04BCC" w:rsidRDefault="00A219A8">
      <w:pPr>
        <w:rPr>
          <w:rFonts w:ascii="Nurhan Uz" w:hAnsi="Nurhan Uz" w:cs="Nurhan Uz"/>
          <w:sz w:val="340"/>
          <w:szCs w:val="340"/>
        </w:rPr>
      </w:pPr>
      <w:r w:rsidRPr="00B04BCC">
        <w:rPr>
          <w:rFonts w:ascii="Nurhan Uz" w:hAnsi="Nurhan Uz" w:cs="Nurhan Uz"/>
          <w:sz w:val="340"/>
          <w:szCs w:val="340"/>
        </w:rPr>
        <w:t xml:space="preserve">Talat 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atlet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atlat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atla</w:t>
      </w:r>
    </w:p>
    <w:p w:rsidR="00A219A8" w:rsidRPr="00B04BCC" w:rsidRDefault="00A219A8">
      <w:pPr>
        <w:rPr>
          <w:rFonts w:ascii="Nurhan Uz" w:hAnsi="Nurhan Uz" w:cs="Nurhan Uz"/>
          <w:sz w:val="380"/>
          <w:szCs w:val="380"/>
        </w:rPr>
      </w:pPr>
      <w:r w:rsidRPr="00B04BCC">
        <w:rPr>
          <w:rFonts w:ascii="Nurhan Uz" w:hAnsi="Nurhan Uz" w:cs="Nurhan Uz"/>
          <w:sz w:val="380"/>
          <w:szCs w:val="380"/>
        </w:rPr>
        <w:t>alet</w:t>
      </w:r>
    </w:p>
    <w:sectPr w:rsidR="00A219A8" w:rsidRPr="00B04BCC" w:rsidSect="000B3B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005"/>
    <w:rsid w:val="00032851"/>
    <w:rsid w:val="00071E55"/>
    <w:rsid w:val="000B3B95"/>
    <w:rsid w:val="00167900"/>
    <w:rsid w:val="002D5FB7"/>
    <w:rsid w:val="0031577D"/>
    <w:rsid w:val="00334889"/>
    <w:rsid w:val="003941ED"/>
    <w:rsid w:val="003C759A"/>
    <w:rsid w:val="003D1AE5"/>
    <w:rsid w:val="003D4053"/>
    <w:rsid w:val="00484CCE"/>
    <w:rsid w:val="004E6CB5"/>
    <w:rsid w:val="00625E42"/>
    <w:rsid w:val="0064786C"/>
    <w:rsid w:val="00650005"/>
    <w:rsid w:val="00661B74"/>
    <w:rsid w:val="006943EE"/>
    <w:rsid w:val="006C72F2"/>
    <w:rsid w:val="006E3D7E"/>
    <w:rsid w:val="00720155"/>
    <w:rsid w:val="00813517"/>
    <w:rsid w:val="008429F3"/>
    <w:rsid w:val="008D1F48"/>
    <w:rsid w:val="00943BB8"/>
    <w:rsid w:val="00A219A8"/>
    <w:rsid w:val="00B04BCC"/>
    <w:rsid w:val="00B25107"/>
    <w:rsid w:val="00C12631"/>
    <w:rsid w:val="00C1710C"/>
    <w:rsid w:val="00D13A20"/>
    <w:rsid w:val="00E06C1A"/>
    <w:rsid w:val="00E568E8"/>
    <w:rsid w:val="00E96260"/>
    <w:rsid w:val="00F022D0"/>
    <w:rsid w:val="00F406BD"/>
    <w:rsid w:val="00F5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10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rsid w:val="00650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005"/>
    <w:rPr>
      <w:rFonts w:ascii="Courier New" w:eastAsia="SimSu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0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000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04B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15</Pages>
  <Words>27</Words>
  <Characters>160</Characters>
  <Application>Microsoft Office Outlook</Application>
  <DocSecurity>0</DocSecurity>
  <Lines>0</Lines>
  <Paragraphs>0</Paragraphs>
  <ScaleCrop>false</ScaleCrop>
  <Manager>www.sorubak.com</Manager>
  <Company>Şirket Adı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Tuncay</dc:creator>
  <cp:keywords>www.sorubak.com</cp:keywords>
  <dc:description>www.sorubak.com</dc:description>
  <cp:lastModifiedBy>edanur</cp:lastModifiedBy>
  <cp:revision>22</cp:revision>
  <cp:lastPrinted>2009-11-16T06:15:00Z</cp:lastPrinted>
  <dcterms:created xsi:type="dcterms:W3CDTF">2009-10-14T06:10:00Z</dcterms:created>
  <dcterms:modified xsi:type="dcterms:W3CDTF">2013-09-30T19:38:00Z</dcterms:modified>
  <cp:category>www.sorubak.com</cp:category>
</cp:coreProperties>
</file>