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72" w:rsidRDefault="00CA2772"/>
    <w:p w:rsidR="00CA2772" w:rsidRDefault="00CA2772"/>
    <w:p w:rsidR="00CA2772" w:rsidRDefault="00CA2772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s1026" type="#_x0000_t75" alt="grafisme0013ret.jpg" style="position:absolute;margin-left:-43.85pt;margin-top:-13.85pt;width:275.25pt;height:203.25pt;z-index:-251678208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>
        <w:rPr>
          <w:noProof/>
          <w:lang w:eastAsia="tr-TR"/>
        </w:rPr>
        <w:pict>
          <v:group id="_x0000_s1027" style="position:absolute;margin-left:216.3pt;margin-top:76.55pt;width:229.9pt;height:36.8pt;z-index:251642368" coordorigin="1417,1417" coordsize="8145,1098">
            <v:line id="_x0000_s1028" style="position:absolute;flip:y" from="1417,1417" to="2322,2503">
              <v:stroke dashstyle="1 1" endcap="round"/>
            </v:line>
            <v:line id="_x0000_s1029" style="position:absolute" from="2322,1417" to="3046,2503">
              <v:stroke dashstyle="1 1" endcap="round"/>
            </v:line>
            <v:line id="_x0000_s1030" style="position:absolute;flip:y" from="3046,1421" to="3951,2507">
              <v:stroke dashstyle="1 1" endcap="round"/>
            </v:line>
            <v:line id="_x0000_s1031" style="position:absolute" from="3951,1421" to="4675,2507">
              <v:stroke dashstyle="1 1" endcap="round"/>
            </v:line>
            <v:line id="_x0000_s1032" style="position:absolute;flip:y" from="4675,1421" to="5580,2507">
              <v:stroke dashstyle="1 1" endcap="round"/>
            </v:line>
            <v:line id="_x0000_s1033" style="position:absolute" from="5580,1421" to="6304,2507">
              <v:stroke dashstyle="1 1" endcap="round"/>
            </v:line>
            <v:line id="_x0000_s1034" style="position:absolute;flip:y" from="6304,1425" to="7209,2511">
              <v:stroke dashstyle="1 1" endcap="round"/>
            </v:line>
            <v:line id="_x0000_s1035" style="position:absolute" from="7209,1421" to="7933,2507">
              <v:stroke dashstyle="1 1" endcap="round"/>
            </v:line>
            <v:line id="_x0000_s1036" style="position:absolute;flip:y" from="7933,1429" to="8838,2515">
              <v:stroke dashstyle="1 1" endcap="round"/>
            </v:line>
            <v:line id="_x0000_s1037" style="position:absolute" from="8838,1421" to="9562,2507">
              <v:stroke dashstyle="1 1" endcap="round"/>
            </v:line>
          </v:group>
        </w:pict>
      </w:r>
      <w:r>
        <w:rPr>
          <w:noProof/>
          <w:lang w:eastAsia="tr-TR"/>
        </w:rPr>
        <w:pict>
          <v:group id="_x0000_s1038" style="position:absolute;margin-left:-13.6pt;margin-top:76.95pt;width:229.9pt;height:36.8pt;z-index:251641344" coordorigin="1417,1417" coordsize="8145,1098">
            <v:line id="_x0000_s1039" style="position:absolute;flip:y" from="1417,1417" to="2322,2503">
              <v:stroke dashstyle="1 1" endcap="round"/>
            </v:line>
            <v:line id="_x0000_s1040" style="position:absolute" from="2322,1417" to="3046,2503">
              <v:stroke dashstyle="1 1" endcap="round"/>
            </v:line>
            <v:line id="_x0000_s1041" style="position:absolute;flip:y" from="3046,1421" to="3951,2507">
              <v:stroke dashstyle="1 1" endcap="round"/>
            </v:line>
            <v:line id="_x0000_s1042" style="position:absolute" from="3951,1421" to="4675,2507">
              <v:stroke dashstyle="1 1" endcap="round"/>
            </v:line>
            <v:line id="_x0000_s1043" style="position:absolute;flip:y" from="4675,1421" to="5580,2507">
              <v:stroke dashstyle="1 1" endcap="round"/>
            </v:line>
            <v:line id="_x0000_s1044" style="position:absolute" from="5580,1421" to="6304,2507">
              <v:stroke dashstyle="1 1" endcap="round"/>
            </v:line>
            <v:line id="_x0000_s1045" style="position:absolute;flip:y" from="6304,1425" to="7209,2511">
              <v:stroke dashstyle="1 1" endcap="round"/>
            </v:line>
            <v:line id="_x0000_s1046" style="position:absolute" from="7209,1421" to="7933,2507">
              <v:stroke dashstyle="1 1" endcap="round"/>
            </v:line>
            <v:line id="_x0000_s1047" style="position:absolute;flip:y" from="7933,1429" to="8838,2515">
              <v:stroke dashstyle="1 1" endcap="round"/>
            </v:line>
            <v:line id="_x0000_s1048" style="position:absolute" from="8838,1421" to="9562,2507">
              <v:stroke dashstyle="1 1" endcap="round"/>
            </v:line>
          </v:group>
        </w:pict>
      </w:r>
      <w:r>
        <w:rPr>
          <w:noProof/>
          <w:lang w:eastAsia="tr-TR"/>
        </w:rPr>
        <w:pict>
          <v:group id="_x0000_s1049" style="position:absolute;margin-left:-15pt;margin-top:4.65pt;width:452.5pt;height:54.9pt;z-index:251640320" coordorigin="1417,1417" coordsize="8145,1098">
            <v:line id="_x0000_s1050" style="position:absolute;flip:y" from="1417,1417" to="2322,2503">
              <v:stroke dashstyle="1 1" endcap="round"/>
            </v:line>
            <v:line id="_x0000_s1051" style="position:absolute" from="2322,1417" to="3046,2503">
              <v:stroke dashstyle="1 1" endcap="round"/>
            </v:line>
            <v:line id="_x0000_s1052" style="position:absolute;flip:y" from="3046,1421" to="3951,2507">
              <v:stroke dashstyle="1 1" endcap="round"/>
            </v:line>
            <v:line id="_x0000_s1053" style="position:absolute" from="3951,1421" to="4675,2507">
              <v:stroke dashstyle="1 1" endcap="round"/>
            </v:line>
            <v:line id="_x0000_s1054" style="position:absolute;flip:y" from="4675,1421" to="5580,2507">
              <v:stroke dashstyle="1 1" endcap="round"/>
            </v:line>
            <v:line id="_x0000_s1055" style="position:absolute" from="5580,1421" to="6304,2507">
              <v:stroke dashstyle="1 1" endcap="round"/>
            </v:line>
            <v:line id="_x0000_s1056" style="position:absolute;flip:y" from="6304,1425" to="7209,2511">
              <v:stroke dashstyle="1 1" endcap="round"/>
            </v:line>
            <v:line id="_x0000_s1057" style="position:absolute" from="7209,1421" to="7933,2507">
              <v:stroke dashstyle="1 1" endcap="round"/>
            </v:line>
            <v:line id="_x0000_s1058" style="position:absolute;flip:y" from="7933,1429" to="8838,2515">
              <v:stroke dashstyle="1 1" endcap="round"/>
            </v:line>
            <v:line id="_x0000_s1059" style="position:absolute" from="8838,1421" to="9562,2507">
              <v:stroke dashstyle="1 1" endcap="round"/>
            </v:line>
          </v:group>
        </w:pict>
      </w:r>
      <w:r>
        <w:rPr>
          <w:noProof/>
          <w:lang w:eastAsia="tr-TR"/>
        </w:rPr>
        <w:pict>
          <v:shape id="_x0000_s1060" type="#_x0000_t75" alt="grafisme0018ret.jpg" style="position:absolute;margin-left:225.4pt;margin-top:-13.85pt;width:302.35pt;height:175.5pt;z-index:-251677184;visibility:visible;mso-position-horizontal-relative:margin;mso-position-vertical-relative:margin">
            <v:imagedata r:id="rId7" o:title="" cropright="6385f"/>
            <w10:wrap type="square" anchorx="margin" anchory="margin"/>
          </v:shape>
        </w:pict>
      </w:r>
    </w:p>
    <w:p w:rsidR="00CA2772" w:rsidRPr="00C34DC5" w:rsidRDefault="00CA2772" w:rsidP="00C34DC5"/>
    <w:p w:rsidR="00CA2772" w:rsidRPr="00C34DC5" w:rsidRDefault="00CA2772" w:rsidP="00C34DC5"/>
    <w:p w:rsidR="00CA2772" w:rsidRPr="00C34DC5" w:rsidRDefault="00CA2772" w:rsidP="00C34DC5"/>
    <w:p w:rsidR="00CA2772" w:rsidRPr="00C34DC5" w:rsidRDefault="00CA2772" w:rsidP="00C34DC5"/>
    <w:p w:rsidR="00CA2772" w:rsidRDefault="00CA2772" w:rsidP="00C34DC5">
      <w:r>
        <w:rPr>
          <w:noProof/>
          <w:lang w:eastAsia="tr-TR"/>
        </w:rPr>
        <w:pict>
          <v:shape id="_x0000_s1061" type="#_x0000_t75" style="position:absolute;margin-left:355.15pt;margin-top:19.15pt;width:122.25pt;height:51pt;z-index:-251670016;visibility:visible">
            <v:imagedata r:id="rId8" o:title="" croptop="52810f" cropbottom="1909f" cropleft="6443f" cropright="44123f" gain="64225f"/>
          </v:shape>
        </w:pict>
      </w:r>
      <w:r>
        <w:rPr>
          <w:noProof/>
          <w:lang w:eastAsia="tr-TR"/>
        </w:rPr>
        <w:pict>
          <v:shape id="_x0000_s1062" type="#_x0000_t75" style="position:absolute;margin-left:236.65pt;margin-top:19.15pt;width:122.25pt;height:51pt;z-index:-251671040;visibility:visible">
            <v:imagedata r:id="rId8" o:title="" croptop="52810f" cropbottom="1909f" cropleft="6443f" cropright="44123f" gain="64225f"/>
          </v:shape>
        </w:pict>
      </w:r>
      <w:r>
        <w:rPr>
          <w:noProof/>
          <w:lang w:eastAsia="tr-TR"/>
        </w:rPr>
        <w:pict>
          <v:shape id="Resim 1" o:spid="_x0000_s1063" type="#_x0000_t75" style="position:absolute;margin-left:118.9pt;margin-top:19.15pt;width:122.25pt;height:51pt;z-index:-251673088;visibility:visible">
            <v:imagedata r:id="rId8" o:title="" croptop="52810f" cropbottom="1909f" cropleft="6443f" cropright="44123f" gain="64225f"/>
          </v:shape>
        </w:pict>
      </w:r>
    </w:p>
    <w:p w:rsidR="00CA2772" w:rsidRDefault="00CA2772" w:rsidP="00C34DC5">
      <w:pPr>
        <w:tabs>
          <w:tab w:val="left" w:pos="2610"/>
        </w:tabs>
      </w:pPr>
      <w:r>
        <w:tab/>
      </w:r>
      <w:r>
        <w:rPr>
          <w:noProof/>
          <w:lang w:eastAsia="tr-TR"/>
        </w:rPr>
        <w:pict>
          <v:shape id="_x0000_s1064" type="#_x0000_t75" style="position:absolute;margin-left:.4pt;margin-top:-6.3pt;width:122.25pt;height:51pt;z-index:-251672064;visibility:visible;mso-position-horizontal-relative:text;mso-position-vertical-relative:text">
            <v:imagedata r:id="rId8" o:title="" croptop="52810f" cropbottom="1909f" cropleft="6443f" cropright="44123f" gain="64225f"/>
          </v:shape>
        </w:pict>
      </w:r>
    </w:p>
    <w:p w:rsidR="00CA2772" w:rsidRDefault="00CA2772" w:rsidP="00C34DC5"/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Pr="00985DDE" w:rsidRDefault="00CA2772" w:rsidP="00C34DC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85DDE">
        <w:rPr>
          <w:rFonts w:ascii="Times New Roman" w:hAnsi="Times New Roman" w:cs="Times New Roman"/>
          <w:sz w:val="28"/>
          <w:szCs w:val="28"/>
        </w:rPr>
        <w:t>Bir sayını elini kaldırmadan gagadan başlayarak aşağıya doğru yazsın.</w:t>
      </w:r>
    </w:p>
    <w:p w:rsidR="00CA2772" w:rsidRDefault="00CA2772" w:rsidP="00985DDE">
      <w:pPr>
        <w:pStyle w:val="NoSpacing"/>
        <w:rPr>
          <w:rFonts w:ascii="Nurhan Uz" w:hAnsi="Nurhan Uz" w:cs="Nurhan Uz"/>
          <w:sz w:val="96"/>
          <w:szCs w:val="96"/>
        </w:rPr>
      </w:pPr>
      <w:r w:rsidRPr="0002522A">
        <w:rPr>
          <w:rFonts w:ascii="Hand Garden" w:hAnsi="Hand Garden" w:cs="Hand Garden"/>
          <w:sz w:val="96"/>
          <w:szCs w:val="96"/>
        </w:rPr>
        <w:t>1</w:t>
      </w:r>
      <w:r w:rsidRPr="00985DDE">
        <w:rPr>
          <w:rFonts w:ascii="Nurhan Uz" w:hAnsi="Nurhan Uz" w:cs="Nurhan Uz"/>
          <w:sz w:val="96"/>
          <w:szCs w:val="96"/>
        </w:rPr>
        <w:t xml:space="preserve"> 1 1 1 1 1 1 1</w:t>
      </w:r>
      <w:r>
        <w:rPr>
          <w:rFonts w:ascii="Nurhan Uz" w:hAnsi="Nurhan Uz" w:cs="Nurhan Uz"/>
          <w:sz w:val="96"/>
          <w:szCs w:val="96"/>
        </w:rPr>
        <w:t xml:space="preserve"> </w:t>
      </w:r>
      <w:r w:rsidRPr="00985DDE">
        <w:rPr>
          <w:rFonts w:ascii="Nurhan Uz" w:hAnsi="Nurhan Uz" w:cs="Nurhan Uz"/>
          <w:sz w:val="96"/>
          <w:szCs w:val="96"/>
        </w:rPr>
        <w:t>1 1 1 1 1 1 1 1</w:t>
      </w:r>
      <w:r>
        <w:rPr>
          <w:rFonts w:ascii="Nurhan Uz" w:hAnsi="Nurhan Uz" w:cs="Nurhan Uz"/>
          <w:sz w:val="96"/>
          <w:szCs w:val="96"/>
        </w:rPr>
        <w:t xml:space="preserve"> </w:t>
      </w:r>
      <w:r w:rsidRPr="00985DDE">
        <w:rPr>
          <w:rFonts w:ascii="Nurhan Uz" w:hAnsi="Nurhan Uz" w:cs="Nurhan Uz"/>
          <w:sz w:val="96"/>
          <w:szCs w:val="96"/>
        </w:rPr>
        <w:t xml:space="preserve">1 1 1 1 1 1 </w:t>
      </w:r>
    </w:p>
    <w:p w:rsidR="00CA2772" w:rsidRDefault="00CA2772" w:rsidP="0065581B">
      <w:pPr>
        <w:pStyle w:val="NoSpacing"/>
        <w:rPr>
          <w:rFonts w:ascii="Times New Roman" w:hAnsi="Times New Roman" w:cs="Times New Roman"/>
          <w:sz w:val="72"/>
          <w:szCs w:val="72"/>
        </w:rPr>
      </w:pPr>
      <w:r w:rsidRPr="00985DDE">
        <w:rPr>
          <w:rFonts w:ascii="Nurhan Uz" w:hAnsi="Nurhan Uz" w:cs="Nurhan Uz"/>
          <w:sz w:val="72"/>
          <w:szCs w:val="72"/>
        </w:rPr>
        <w:t>1</w:t>
      </w:r>
      <w:r>
        <w:rPr>
          <w:rFonts w:ascii="Nurhan Uz" w:hAnsi="Nurhan Uz" w:cs="Nurhan Uz"/>
          <w:sz w:val="72"/>
          <w:szCs w:val="72"/>
        </w:rPr>
        <w:t xml:space="preserve"> 1 1 1 1 1 1 1 1 1 1 1 1 1 1</w:t>
      </w:r>
    </w:p>
    <w:p w:rsidR="00CA2772" w:rsidRPr="0002522A" w:rsidRDefault="00CA2772" w:rsidP="0065581B">
      <w:pPr>
        <w:pStyle w:val="NoSpacing"/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tr-TR"/>
        </w:rPr>
        <w:pict>
          <v:shape id="_x0000_s1065" type="#_x0000_t75" alt="güzel yazı" style="position:absolute;margin-left:-17.7pt;margin-top:9.75pt;width:540pt;height:46.5pt;z-index:-251656704;visibility:visible">
            <v:imagedata r:id="rId9" o:title=""/>
          </v:shape>
        </w:pict>
      </w:r>
      <w:r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</w:p>
    <w:p w:rsidR="00CA2772" w:rsidRDefault="00CA2772" w:rsidP="0065581B">
      <w:pPr>
        <w:pStyle w:val="NoSpacing"/>
        <w:rPr>
          <w:rFonts w:ascii="Times New Roman" w:hAnsi="Times New Roman" w:cs="Times New Roman"/>
        </w:rPr>
      </w:pPr>
    </w:p>
    <w:p w:rsidR="00CA2772" w:rsidRDefault="00CA2772" w:rsidP="0065581B">
      <w:pPr>
        <w:pStyle w:val="NoSpacing"/>
        <w:rPr>
          <w:rFonts w:ascii="Times New Roman" w:hAnsi="Times New Roman" w:cs="Times New Roman"/>
        </w:rPr>
      </w:pPr>
    </w:p>
    <w:p w:rsidR="00CA2772" w:rsidRDefault="00CA2772" w:rsidP="0065581B">
      <w:pPr>
        <w:pStyle w:val="NoSpacing"/>
        <w:rPr>
          <w:rFonts w:ascii="Times New Roman" w:hAnsi="Times New Roman" w:cs="Times New Roman"/>
        </w:rPr>
      </w:pPr>
    </w:p>
    <w:p w:rsidR="00CA2772" w:rsidRDefault="00CA2772" w:rsidP="0065581B">
      <w:pPr>
        <w:pStyle w:val="NoSpacing"/>
        <w:rPr>
          <w:rFonts w:ascii="Times New Roman" w:hAnsi="Times New Roman" w:cs="Times New Roman"/>
        </w:rPr>
      </w:pPr>
    </w:p>
    <w:p w:rsidR="00CA2772" w:rsidRDefault="00CA2772" w:rsidP="0065581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ŞEKLİ DİĞER YARISI İLE EŞLEŞTİR.                            VERİLEN RESME GÖRE ALTAKİLERİN </w: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EŞLEŞTİRME İÇİN FARKLI RENKTE                             EKSİK KISIMLARINI TAMAMLA</w: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KALEM KULLAN                </w: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66" type="#_x0000_t75" style="position:absolute;margin-left:317.55pt;margin-top:42pt;width:110.25pt;height:98.9pt;z-index:251658752;visibility:visible;mso-position-horizontal-relative:margin;mso-position-vertical-relative:margin" o:allowincell="f" stroked="t" strokecolor="windowText" strokeweight="1.5pt">
            <v:imagedata r:id="rId10" o:title="" croptop="15535f" cropbottom="41458f" cropleft="7496f" cropright="42256f"/>
            <w10:wrap anchorx="margin" anchory="margin"/>
          </v:shape>
        </w:pict>
      </w:r>
      <w:r>
        <w:rPr>
          <w:noProof/>
          <w:lang w:eastAsia="tr-TR"/>
        </w:rPr>
        <w:pict>
          <v:shape id="_x0000_s1067" type="#_x0000_t75" style="position:absolute;margin-left:137.65pt;margin-top:42.4pt;width:29.25pt;height:75.75pt;z-index:251657728;visibility:visible;mso-position-horizontal-relative:margin;mso-position-vertical-relative:margin" o:allowincell="f">
            <v:imagedata r:id="rId11" o:title="" croptop="43180f" cropbottom="15278f" cropleft="10074f" cropright="52241f" grayscale="t"/>
            <w10:wrap anchorx="margin" anchory="margin"/>
          </v:shape>
        </w:pict>
      </w:r>
      <w:r>
        <w:rPr>
          <w:noProof/>
          <w:lang w:eastAsia="tr-TR"/>
        </w:rPr>
        <w:pict>
          <v:shape id="_x0000_s1068" type="#_x0000_t75" alt="http://t1.gstatic.com/images?q=tbn:ANd9GcTV8HcyZLyppGlKzqfF-WX5UKvATXehK3c6WsrVJGjqKHXgQph8hw" style="position:absolute;margin-left:-17.6pt;margin-top:4.35pt;width:27pt;height:78pt;z-index:251654656;visibility:visible">
            <v:imagedata r:id="rId12" o:title="" cropbottom="14778f" cropright="43044f" grayscale="t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65581B">
      <w:pPr>
        <w:pStyle w:val="NoSpacing"/>
        <w:tabs>
          <w:tab w:val="left" w:pos="70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69" type="#_x0000_t75" style="position:absolute;margin-left:124.15pt;margin-top:103.15pt;width:38.25pt;height:84.75pt;z-index:251656704;visibility:visible;mso-position-horizontal-relative:margin;mso-position-vertical-relative:margin" o:allowincell="f">
            <v:imagedata r:id="rId11" o:title="" croptop="51320f" cropbottom="7550f" cropleft="7019f" cropright="54306f" grayscale="t"/>
            <w10:wrap anchorx="margin" anchory="margin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3" o:spid="_x0000_s1070" type="#_x0000_t75" style="position:absolute;margin-left:-31.1pt;margin-top:112.9pt;width:40.5pt;height:75pt;z-index:-251667968;visibility:visible;mso-position-horizontal-relative:margin;mso-position-vertical-relative:margin" o:allowincell="f">
            <v:imagedata r:id="rId11" o:title="" croptop="20926f" cropbottom="38991f" cropleft="6771f" cropright="54230f" grayscale="t"/>
            <w10:wrap anchorx="margin" anchory="margin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1" type="#_x0000_t75" style="position:absolute;margin-left:250.05pt;margin-top:143.25pt;width:246pt;height:108pt;z-index:251647488;visibility:visible;mso-position-horizontal-relative:margin;mso-position-vertical-relative:margin" o:allowincell="f" stroked="t" strokecolor="windowText" strokeweight="1.5pt">
            <v:imagedata r:id="rId10" o:title="" croptop="15458f" cropbottom="41500f" cropleft="24699f" cropright="7696f"/>
            <w10:wrap anchorx="margin" anchory="margin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2" type="#_x0000_t75" alt="http://t1.gstatic.com/images?q=tbn:ANd9GcTV8HcyZLyppGlKzqfF-WX5UKvATXehK3c6WsrVJGjqKHXgQph8hw" style="position:absolute;margin-left:132.4pt;margin-top:10.8pt;width:47.25pt;height:78.75pt;z-index:251653632;visibility:visible">
            <v:imagedata r:id="rId12" o:title="" cropbottom="14778f" cropleft="19992f" cropright="6183f" grayscale="t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3" type="#_x0000_t75" style="position:absolute;margin-left:-28.85pt;margin-top:187.9pt;width:38.25pt;height:87pt;z-index:-251665920;visibility:visible;mso-position-horizontal-relative:margin;mso-position-vertical-relative:margin" o:allowincell="f">
            <v:imagedata r:id="rId11" o:title="" croptop="27665f" cropbottom="31028f" cropleft="7019f" cropright="54306f" grayscale="t"/>
            <w10:wrap anchorx="margin" anchory="margin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4" type="#_x0000_t75" style="position:absolute;margin-left:133.9pt;margin-top:256.9pt;width:33pt;height:95.25pt;z-index:-251666944;visibility:visible;mso-position-horizontal-relative:margin;mso-position-vertical-relative:margin" o:allowincell="f">
            <v:imagedata r:id="rId11" o:title="" croptop="19997f" cropbottom="38991f" cropleft="11435f" cropright="51250f" grayscale="t"/>
            <w10:wrap anchorx="margin" anchory="margin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5" type="#_x0000_t75" style="position:absolute;margin-left:-10.1pt;margin-top:263.65pt;width:33.75pt;height:84.75pt;z-index:251651584;visibility:visible;mso-position-horizontal-relative:margin;mso-position-vertical-relative:margin" o:allowincell="f">
            <v:imagedata r:id="rId11" o:title="" croptop="51320f" cropbottom="7550f" cropleft="11065f" cropright="50755f" grayscale="t"/>
            <w10:wrap anchorx="margin" anchory="margin"/>
          </v:shape>
        </w:pi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6" type="#_x0000_t75" style="position:absolute;margin-left:340.05pt;margin-top:7.4pt;width:105.75pt;height:46.5pt;z-index:251662848;visibility:visible">
            <v:imagedata r:id="rId13" o:title="" croptop="23832f" cropleft="12846f" cropright="41478f"/>
          </v:shape>
        </w:pict>
      </w:r>
      <w:r>
        <w:rPr>
          <w:noProof/>
          <w:lang w:eastAsia="tr-TR"/>
        </w:rPr>
        <w:pict>
          <v:shape id="Resim 2" o:spid="_x0000_s1077" type="#_x0000_t75" style="position:absolute;margin-left:234.3pt;margin-top:7.4pt;width:105.75pt;height:46.5pt;z-index:251660800;visibility:visible">
            <v:imagedata r:id="rId13" o:title="" croptop="23832f" cropleft="12846f" cropright="41478f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41.05pt;margin-top:9.85pt;width:0;height:15pt;flip:y;z-index:251661824" o:connectortype="straight">
            <v:stroke endarrow="block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9" type="#_x0000_t75" style="position:absolute;margin-left:336.3pt;margin-top:2.7pt;width:105.75pt;height:46.5pt;z-index:251664896;visibility:visible">
            <v:imagedata r:id="rId13" o:title="" croptop="23832f" cropleft="12846f" cropright="41478f"/>
          </v:shape>
        </w:pict>
      </w:r>
      <w:r>
        <w:rPr>
          <w:noProof/>
          <w:lang w:eastAsia="tr-TR"/>
        </w:rPr>
        <w:pict>
          <v:shape id="_x0000_s1080" type="#_x0000_t75" style="position:absolute;margin-left:230.55pt;margin-top:2.7pt;width:105.75pt;height:46.5pt;z-index:251663872;visibility:visible">
            <v:imagedata r:id="rId13" o:title="" croptop="23832f" cropleft="12846f" cropright="41478f"/>
          </v:shape>
        </w:pict>
      </w:r>
      <w:r>
        <w:rPr>
          <w:noProof/>
          <w:lang w:eastAsia="tr-TR"/>
        </w:rPr>
        <w:pict>
          <v:shape id="_x0000_s1081" type="#_x0000_t75" style="position:absolute;margin-left:128.65pt;margin-top:344.65pt;width:33.75pt;height:83.25pt;z-index:-251660800;visibility:visible;mso-position-horizontal-relative:margin;mso-position-vertical-relative:margin" o:allowincell="f">
            <v:imagedata r:id="rId11" o:title="" croptop="27665f" cropbottom="31028f" cropleft="10817f" cropright="51003f" grayscale="t"/>
            <w10:wrap anchorx="margin" anchory="margin"/>
          </v:shape>
        </w:pict>
      </w:r>
      <w:r>
        <w:rPr>
          <w:noProof/>
          <w:lang w:eastAsia="tr-TR"/>
        </w:rPr>
        <w:pict>
          <v:shape id="_x0000_s1082" type="#_x0000_t75" style="position:absolute;margin-left:-10.1pt;margin-top:332.65pt;width:30.75pt;height:90pt;z-index:251652608;visibility:visible;mso-position-horizontal-relative:margin;mso-position-vertical-relative:margin" o:allowincell="f">
            <v:imagedata r:id="rId11" o:title="" croptop="43180f" cropbottom="15278f" cropleft="6854f" cropright="55297f" grayscale="t"/>
            <w10:wrap anchorx="margin" anchory="margin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83" type="#_x0000_t32" style="position:absolute;margin-left:236.55pt;margin-top:9.55pt;width:0;height:15pt;flip:y;z-index:251665920" o:connectortype="straight">
            <v:stroke endarrow="block"/>
          </v:shape>
        </w:pict>
      </w: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Default="00CA2772" w:rsidP="00C34DC5">
      <w:pPr>
        <w:pStyle w:val="NoSpacing"/>
        <w:rPr>
          <w:rFonts w:ascii="Times New Roman" w:hAnsi="Times New Roman" w:cs="Times New Roman"/>
        </w:rPr>
      </w:pPr>
    </w:p>
    <w:p w:rsidR="00CA2772" w:rsidRPr="006A3D3C" w:rsidRDefault="00CA2772" w:rsidP="00C34DC5">
      <w:pPr>
        <w:pStyle w:val="NoSpacing"/>
        <w:rPr>
          <w:rFonts w:ascii="Nurhan Uz" w:hAnsi="Nurhan Uz" w:cs="Nurhan Uz"/>
        </w:rPr>
      </w:pPr>
    </w:p>
    <w:p w:rsidR="00CA2772" w:rsidRPr="00F87081" w:rsidRDefault="00CA2772" w:rsidP="00C34DC5">
      <w:pPr>
        <w:pStyle w:val="NoSpacing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Noktalı rakamları üzerinden geçerek e</w:t>
      </w:r>
      <w:r w:rsidRPr="00EF5BC4">
        <w:rPr>
          <w:rFonts w:ascii="Comic Sans MS" w:hAnsi="Comic Sans MS" w:cs="Comic Sans MS"/>
          <w:i/>
          <w:iCs/>
        </w:rPr>
        <w:t xml:space="preserve">l kaldırılmadan </w:t>
      </w:r>
      <w:r>
        <w:rPr>
          <w:rFonts w:ascii="Comic Sans MS" w:hAnsi="Comic Sans MS" w:cs="Comic Sans MS"/>
          <w:i/>
          <w:iCs/>
        </w:rPr>
        <w:t>bir defada yazdıralım.</w:t>
      </w:r>
    </w:p>
    <w:p w:rsidR="00CA2772" w:rsidRPr="007B7CAE" w:rsidRDefault="00CA2772" w:rsidP="007B7CAE">
      <w:pPr>
        <w:pStyle w:val="NoSpacing"/>
        <w:rPr>
          <w:rFonts w:ascii="Nurhan Uz" w:hAnsi="Nurhan Uz" w:cs="Nurhan Uz"/>
          <w:sz w:val="72"/>
          <w:szCs w:val="72"/>
        </w:rPr>
      </w:pPr>
      <w:r>
        <w:rPr>
          <w:rFonts w:ascii="Hand Garden" w:hAnsi="Hand Garden" w:cs="Hand Garden"/>
          <w:sz w:val="72"/>
          <w:szCs w:val="72"/>
        </w:rPr>
        <w:t>2</w:t>
      </w:r>
      <w:r>
        <w:rPr>
          <w:noProof/>
          <w:lang w:eastAsia="tr-TR"/>
        </w:rPr>
        <w:pict>
          <v:group id="_x0000_s1084" style="position:absolute;margin-left:-27.4pt;margin-top:14.8pt;width:540pt;height:36pt;z-index:251666944;mso-position-horizontal-relative:text;mso-position-vertical-relative:text" coordorigin="567,14787" coordsize="10800,720">
            <v:group id="_x0000_s1085" style="position:absolute;left:567;top:14787;width:10800;height:720" coordorigin="567,14787" coordsize="10800,720">
              <v:rect id="_x0000_s108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8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8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89" style="position:absolute;left:567;top:14787;width:10800;height:720" coordorigin="567,14787" coordsize="10800,720">
              <v:shape id="_x0000_s109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 w:cs="Hand Garden"/>
          <w:sz w:val="72"/>
          <w:szCs w:val="72"/>
        </w:rPr>
        <w:t xml:space="preserve"> </w:t>
      </w:r>
      <w:r w:rsidRPr="006A3D3C">
        <w:rPr>
          <w:rFonts w:ascii="Nurhan Uz" w:hAnsi="Nurhan Uz" w:cs="Nurhan Uz"/>
          <w:sz w:val="72"/>
          <w:szCs w:val="72"/>
        </w:rPr>
        <w:t>2</w:t>
      </w:r>
      <w:r>
        <w:rPr>
          <w:rFonts w:ascii="Nurhan Uz" w:hAnsi="Nurhan Uz" w:cs="Nurhan Uz"/>
          <w:sz w:val="72"/>
          <w:szCs w:val="72"/>
        </w:rPr>
        <w:t xml:space="preserve"> 2 2 2 2 2 2 2 2 2 2  </w:t>
      </w:r>
    </w:p>
    <w:p w:rsidR="00CA2772" w:rsidRDefault="00CA2772" w:rsidP="007B7CAE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130" style="position:absolute;margin-left:-5.9pt;margin-top:50.2pt;width:192.05pt;height:139.65pt;z-index:251668992" coordsize="3955,3583" path="m1735,1640c1568,1385,1402,1130,1415,860,1428,590,1653,40,1815,20,1977,,2320,485,2385,740v65,255,-253,793,-180,810c2278,1567,2587,960,2825,840v238,-120,723,-128,810,-10c3722,948,3535,1378,3345,1550v-190,172,-863,242,-850,310c2508,1928,3190,1862,3425,1960v235,98,530,375,480,490c3855,2565,3365,2675,3125,2650v-240,-25,-593,-392,-660,-350c2398,2342,2712,2692,2725,2900v13,208,-62,617,-180,650c2427,3583,2107,3272,2015,3100v-92,-172,63,-570,-20,-580c1912,2510,1730,2967,1515,3040v-215,73,-713,35,-810,-80c608,2845,800,2477,935,2350v135,-127,677,-75,580,-150c1418,2125,588,2075,355,1900,122,1725,,1277,115,1150v115,-127,677,-105,930,-10c1298,1235,1537,1623,1635,1720e" filled="f">
            <v:stroke dashstyle="dash"/>
            <v:path arrowok="t"/>
          </v:shape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31" type="#_x0000_t12" style="position:absolute;margin-left:253.35pt;margin-top:71.35pt;width:76.75pt;height:71.1pt;z-index:251672064">
            <v:stroke dashstyle="dash"/>
          </v:shape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32" type="#_x0000_t184" style="position:absolute;margin-left:345.3pt;margin-top:71.35pt;width:73.25pt;height:85pt;z-index:251673088">
            <v:stroke dashstyle="dash"/>
          </v:shape>
        </w:pict>
      </w:r>
      <w:r>
        <w:rPr>
          <w:noProof/>
          <w:lang w:eastAsia="tr-TR"/>
        </w:rPr>
        <w:pict>
          <v:shape id="_x0000_s1133" type="#_x0000_t184" style="position:absolute;margin-left:188.65pt;margin-top:67.1pt;width:73.25pt;height:85pt;z-index:251671040">
            <v:stroke dashstyle="dash"/>
          </v:shape>
        </w:pict>
      </w:r>
      <w:r>
        <w:rPr>
          <w:noProof/>
          <w:lang w:eastAsia="tr-TR"/>
        </w:rPr>
        <w:pict>
          <v:group id="_x0000_s1134" style="position:absolute;margin-left:-28.85pt;margin-top:14.2pt;width:540pt;height:36pt;z-index:251667968" coordorigin="567,14787" coordsize="10800,720">
            <v:group id="_x0000_s1135" style="position:absolute;left:567;top:14787;width:10800;height:720" coordorigin="567,14787" coordsize="10800,720">
              <v:rect id="_x0000_s113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3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3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39" style="position:absolute;left:567;top:14787;width:10800;height:720" coordorigin="567,14787" coordsize="10800,720">
              <v:shape id="_x0000_s114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sz w:val="72"/>
          <w:szCs w:val="72"/>
        </w:rPr>
        <w:t>2 2 2 2 2 2 2 2 2 2 2 2</w:t>
      </w:r>
    </w:p>
    <w:p w:rsidR="00CA2772" w:rsidRDefault="00CA2772" w:rsidP="00377487">
      <w:pPr>
        <w:tabs>
          <w:tab w:val="left" w:pos="4185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80" type="#_x0000_t96" style="position:absolute;margin-left:67.7pt;margin-top:25.2pt;width:48pt;height:48pt;z-index:251675136">
            <v:stroke dashstyle="dash"/>
          </v:shape>
        </w:pict>
      </w:r>
      <w:r>
        <w:rPr>
          <w:noProof/>
          <w:lang w:eastAsia="tr-TR"/>
        </w:rPr>
        <w:pict>
          <v:shape id="_x0000_s1181" type="#_x0000_t12" style="position:absolute;margin-left:418.55pt;margin-top:1.95pt;width:76.7pt;height:71.25pt;z-index:251674112">
            <v:stroke dashstyle="dash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</w:p>
    <w:p w:rsidR="00CA2772" w:rsidRDefault="00CA2772" w:rsidP="00377487">
      <w:pPr>
        <w:tabs>
          <w:tab w:val="left" w:pos="3525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  </w:t>
      </w:r>
    </w:p>
    <w:p w:rsidR="00CA2772" w:rsidRPr="00377487" w:rsidRDefault="00CA2772" w:rsidP="0037748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182" style="position:absolute;margin-left:-5.9pt;margin-top:23.25pt;width:98pt;height:98.4pt;z-index:251670016" coordsize="1280,4870" path="m1140,l980,1490,670,2840,270,3940,,4790r290,80l800,3260,1150,1630,1270,310r10,-70e" filled="f">
            <v:stroke dashstyle="dash"/>
            <v:path arrowok="t"/>
          </v:shape>
        </w:pict>
      </w:r>
    </w:p>
    <w:p w:rsidR="00CA2772" w:rsidRDefault="00CA2772" w:rsidP="0037748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11" o:spid="_x0000_s1183" type="#_x0000_t75" alt="http://t3.gstatic.com/images?q=tbn:ANd9GcRD9tUhf7NQmtJn4TNZ_OBSz0RK4WMmn40c3ZQd4MsswIZZqLU_" style="position:absolute;margin-left:259.8pt;margin-top:7.25pt;width:110.25pt;height:95.25pt;z-index:-251639296;visibility:visible">
            <v:imagedata r:id="rId14" o:title=""/>
          </v:shape>
        </w:pict>
      </w:r>
    </w:p>
    <w:p w:rsidR="00CA2772" w:rsidRDefault="00CA2772" w:rsidP="00BD73A2">
      <w:pPr>
        <w:tabs>
          <w:tab w:val="left" w:pos="3255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184" style="position:absolute;margin-left:46.5pt;margin-top:3.55pt;width:147.8pt;height:42pt;rotation:205422fd;z-index:251676160" coordsize="1992,1167" path="m,1047c190,750,380,454,700,297,1020,140,1848,,1920,107v72,107,-478,653,-790,830c818,1114,434,1140,50,1167e" filled="f">
            <v:stroke dashstyle="dash"/>
            <v:path arrowok="t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  </w:t>
      </w:r>
      <w:r w:rsidRPr="00BD73A2">
        <w:rPr>
          <w:rFonts w:ascii="Comic Sans MS" w:hAnsi="Comic Sans MS" w:cs="Comic Sans MS"/>
          <w:sz w:val="24"/>
          <w:szCs w:val="24"/>
        </w:rPr>
        <w:t>Bittirdiysen</w:t>
      </w:r>
      <w:r>
        <w:rPr>
          <w:rFonts w:ascii="Comic Sans MS" w:hAnsi="Comic Sans MS" w:cs="Comic Sans MS"/>
          <w:sz w:val="24"/>
          <w:szCs w:val="24"/>
        </w:rPr>
        <w:t xml:space="preserve"> Sana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</w:t>
      </w:r>
      <w:r w:rsidRPr="00BD73A2">
        <w:rPr>
          <w:rFonts w:ascii="Comic Sans MS" w:hAnsi="Comic Sans MS" w:cs="Comic Sans MS"/>
          <w:sz w:val="24"/>
          <w:szCs w:val="24"/>
        </w:rPr>
        <w:t>K</w:t>
      </w:r>
      <w:r>
        <w:rPr>
          <w:rFonts w:ascii="Comic Sans MS" w:hAnsi="Comic Sans MS" w:cs="Comic Sans MS"/>
          <w:sz w:val="24"/>
          <w:szCs w:val="24"/>
        </w:rPr>
        <w:t>ocaman bir Aferin !</w:t>
      </w:r>
    </w:p>
    <w:p w:rsidR="00CA2772" w:rsidRPr="00BD73A2" w:rsidRDefault="00CA2772" w:rsidP="00BD73A2">
      <w:pPr>
        <w:tabs>
          <w:tab w:val="left" w:pos="3255"/>
        </w:tabs>
        <w:rPr>
          <w:rFonts w:ascii="Comic Sans MS" w:hAnsi="Comic Sans MS" w:cs="Comic Sans MS"/>
          <w:sz w:val="24"/>
          <w:szCs w:val="24"/>
        </w:rPr>
      </w:pPr>
      <w:hyperlink r:id="rId15" w:history="1">
        <w:r>
          <w:rPr>
            <w:rStyle w:val="Hyperlink"/>
          </w:rPr>
          <w:t>www.sorubak.com</w:t>
        </w:r>
      </w:hyperlink>
    </w:p>
    <w:sectPr w:rsidR="00CA2772" w:rsidRPr="00BD73A2" w:rsidSect="00985DDE">
      <w:headerReference w:type="default" r:id="rId16"/>
      <w:headerReference w:type="first" r:id="rId17"/>
      <w:pgSz w:w="11906" w:h="16838"/>
      <w:pgMar w:top="993" w:right="849" w:bottom="851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772" w:rsidRDefault="00CA2772" w:rsidP="00C34DC5">
      <w:pPr>
        <w:spacing w:after="0" w:line="240" w:lineRule="auto"/>
      </w:pPr>
      <w:r>
        <w:separator/>
      </w:r>
    </w:p>
  </w:endnote>
  <w:endnote w:type="continuationSeparator" w:id="1">
    <w:p w:rsidR="00CA2772" w:rsidRDefault="00CA2772" w:rsidP="00C3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772" w:rsidRDefault="00CA2772" w:rsidP="00C34DC5">
      <w:pPr>
        <w:spacing w:after="0" w:line="240" w:lineRule="auto"/>
      </w:pPr>
      <w:r>
        <w:separator/>
      </w:r>
    </w:p>
  </w:footnote>
  <w:footnote w:type="continuationSeparator" w:id="1">
    <w:p w:rsidR="00CA2772" w:rsidRDefault="00CA2772" w:rsidP="00C34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72" w:rsidRDefault="00CA2772">
    <w:pPr>
      <w:pStyle w:val="Header"/>
    </w:pPr>
  </w:p>
  <w:p w:rsidR="00CA2772" w:rsidRDefault="00CA27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72" w:rsidRPr="0074580C" w:rsidRDefault="00CA2772" w:rsidP="004F220E">
    <w:pPr>
      <w:pStyle w:val="NoSpacing"/>
      <w:rPr>
        <w:rFonts w:ascii="Times New Roman" w:hAnsi="Times New Roman" w:cs="Times New Roman"/>
        <w:sz w:val="20"/>
        <w:szCs w:val="20"/>
        <w:lang w:eastAsia="tr-TR"/>
      </w:rPr>
    </w:pPr>
    <w:r w:rsidRPr="0074580C">
      <w:rPr>
        <w:rFonts w:ascii="Times New Roman" w:hAnsi="Times New Roman" w:cs="Times New Roman"/>
        <w:sz w:val="20"/>
        <w:szCs w:val="20"/>
        <w:lang w:eastAsia="tr-TR"/>
      </w:rPr>
      <w:t>KESİK ÇİZGİLERİN</w:t>
    </w:r>
    <w:r>
      <w:rPr>
        <w:rFonts w:ascii="Times New Roman" w:hAnsi="Times New Roman" w:cs="Times New Roman"/>
        <w:sz w:val="20"/>
        <w:szCs w:val="20"/>
        <w:lang w:eastAsia="tr-TR"/>
      </w:rPr>
      <w:t xml:space="preserve"> </w:t>
    </w:r>
    <w:r w:rsidRPr="0074580C">
      <w:rPr>
        <w:rFonts w:ascii="Times New Roman" w:hAnsi="Times New Roman" w:cs="Times New Roman"/>
        <w:sz w:val="20"/>
        <w:szCs w:val="20"/>
        <w:lang w:eastAsia="tr-TR"/>
      </w:rPr>
      <w:t xml:space="preserve"> ÜZERİNDEN GİDİP </w:t>
    </w:r>
    <w:r w:rsidRPr="0057556C">
      <w:rPr>
        <w:rFonts w:ascii="Times New Roman" w:hAnsi="Times New Roman" w:cs="Times New Roman"/>
        <w:b/>
        <w:bCs/>
        <w:i/>
        <w:iCs/>
        <w:sz w:val="20"/>
        <w:szCs w:val="20"/>
        <w:u w:val="single"/>
        <w:lang w:eastAsia="tr-TR"/>
      </w:rPr>
      <w:t>KALEMİ KALDIRMADAN</w:t>
    </w:r>
    <w:r w:rsidRPr="0074580C">
      <w:rPr>
        <w:rFonts w:ascii="Times New Roman" w:hAnsi="Times New Roman" w:cs="Times New Roman"/>
        <w:sz w:val="20"/>
        <w:szCs w:val="20"/>
        <w:lang w:eastAsia="tr-TR"/>
      </w:rPr>
      <w:t xml:space="preserve"> BİRLEŞTİRECEK. </w:t>
    </w:r>
  </w:p>
  <w:p w:rsidR="00CA2772" w:rsidRDefault="00CA27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DFB"/>
    <w:rsid w:val="0002522A"/>
    <w:rsid w:val="000C1DFB"/>
    <w:rsid w:val="000F3095"/>
    <w:rsid w:val="00166ABB"/>
    <w:rsid w:val="002E5A0E"/>
    <w:rsid w:val="00377487"/>
    <w:rsid w:val="004F220E"/>
    <w:rsid w:val="0057556C"/>
    <w:rsid w:val="0065581B"/>
    <w:rsid w:val="006A3D3C"/>
    <w:rsid w:val="006F74D9"/>
    <w:rsid w:val="0074580C"/>
    <w:rsid w:val="007574EA"/>
    <w:rsid w:val="007B6EF5"/>
    <w:rsid w:val="007B7CAE"/>
    <w:rsid w:val="00985DDE"/>
    <w:rsid w:val="00A8210A"/>
    <w:rsid w:val="00AF5BC3"/>
    <w:rsid w:val="00B2332F"/>
    <w:rsid w:val="00BD73A2"/>
    <w:rsid w:val="00BE7184"/>
    <w:rsid w:val="00C34DC5"/>
    <w:rsid w:val="00CA2772"/>
    <w:rsid w:val="00CA630A"/>
    <w:rsid w:val="00D04879"/>
    <w:rsid w:val="00DE26B1"/>
    <w:rsid w:val="00E73A0D"/>
    <w:rsid w:val="00EF5BC4"/>
    <w:rsid w:val="00F8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09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34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4DC5"/>
  </w:style>
  <w:style w:type="paragraph" w:styleId="Footer">
    <w:name w:val="footer"/>
    <w:basedOn w:val="Normal"/>
    <w:link w:val="FooterChar"/>
    <w:uiPriority w:val="99"/>
    <w:semiHidden/>
    <w:rsid w:val="00C34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34DC5"/>
  </w:style>
  <w:style w:type="paragraph" w:styleId="NoSpacing">
    <w:name w:val="No Spacing"/>
    <w:uiPriority w:val="99"/>
    <w:qFormat/>
    <w:rsid w:val="00C34DC5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D7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73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E5A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3</Pages>
  <Words>109</Words>
  <Characters>627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13</cp:revision>
  <dcterms:created xsi:type="dcterms:W3CDTF">2012-09-30T19:49:00Z</dcterms:created>
  <dcterms:modified xsi:type="dcterms:W3CDTF">2013-09-30T19:39:00Z</dcterms:modified>
  <cp:category>www.sorubak.com</cp:category>
</cp:coreProperties>
</file>