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68" w:rsidRDefault="00707B68">
      <w:r>
        <w:rPr>
          <w:noProof/>
          <w:lang w:eastAsia="tr-TR"/>
        </w:rPr>
        <w:pict>
          <v:oval id="_x0000_s1026" style="position:absolute;margin-left:651.55pt;margin-top:11.25pt;width:53.4pt;height:49.8pt;z-index:251658240">
            <v:stroke dashstyle="dash"/>
          </v:oval>
        </w:pict>
      </w:r>
      <w:r>
        <w:rPr>
          <w:noProof/>
          <w:lang w:eastAsia="tr-TR"/>
        </w:rPr>
        <w:pict>
          <v:shape id="_x0000_s1027" style="position:absolute;margin-left:406.75pt;margin-top:1.05pt;width:195pt;height:60pt;z-index:251663360" coordsize="3900,1200" path="m84,600hdc19,495,33,507,,408,37,298,204,290,300,276v90,-60,221,-56,324,-84c743,160,863,120,984,96,1210,51,1439,23,1668,v172,4,344,5,516,12c2277,16,2367,48,2460,60v127,42,264,57,396,72c3015,172,3175,184,3336,216v37,7,72,24,108,36c3468,260,3516,276,3516,276v16,12,31,26,48,36c3575,318,3590,316,3600,324v78,62,-30,18,60,48c3702,403,3737,439,3780,468v33,50,71,89,96,144c3886,635,3900,684,3900,684v-39,58,-22,107,-96,132c3736,918,3848,760,3708,900v-12,12,-21,28,-36,36c3612,969,3502,994,3432,1008v-160,-5,-325,18,-480,-24c2938,980,2929,966,2916,960,2817,918,2686,867,2580,852v-136,-45,-44,-19,-360,c2113,859,2007,899,1908,936v-68,25,-167,31,-228,72c1630,1041,1658,1029,1596,1044v-73,49,-158,77,-240,108c1317,1167,1276,1175,1236,1188v-12,4,-36,12,-36,12c1158,1193,1072,1186,1020,1164v-54,-23,-87,-58,-144,-72c823,1057,774,1027,720,996,679,973,654,933,612,912,501,856,387,799,264,768,229,733,187,710,156,672v-9,-11,-13,-27,-24,-36c122,628,107,630,96,624,62,607,27,591,,564hal84,600hdxe">
            <v:stroke dashstyle="dash"/>
            <v:path arrowok="t"/>
          </v:shape>
        </w:pict>
      </w:r>
      <w:r>
        <w:rPr>
          <w:noProof/>
          <w:lang w:eastAsia="tr-TR"/>
        </w:rPr>
        <w:pict>
          <v:shape id="_x0000_s1028" style="position:absolute;margin-left:223.7pt;margin-top:11.25pt;width:118.85pt;height:45pt;z-index:251656192" coordsize="2377,900" path="m37,204hdc90,186,140,169,193,156,309,78,468,70,601,48,687,34,763,15,853,12,1065,5,1277,4,1489,v140,4,280,2,420,12c1987,18,2039,82,2089,132v10,10,13,27,24,36c2134,185,2163,189,2185,204v23,69,-7,11,48,48c2259,269,2279,295,2305,312v26,39,57,63,72,108c2364,512,2365,505,2329,576v-6,11,-3,27,-12,36c2308,621,2293,620,2281,624v-47,47,-98,55,-156,84c2112,714,2102,726,2089,732v-79,35,-170,57,-252,84c1823,821,1814,834,1801,840v-61,27,-129,39,-192,60c1449,896,1289,898,1129,888,1031,882,873,811,781,780,724,761,660,735,601,720,526,701,448,692,373,672,305,653,247,622,181,600v-8,-12,-13,-27,-24,-36c147,556,132,559,121,552,101,539,72,502,61,480,49,456,36,433,25,408,15,385,1,336,1,336,5,304,,269,13,240v24,-55,56,28,24,-36xe">
            <v:stroke dashstyle="dash"/>
            <v:path arrowok="t"/>
          </v:shape>
        </w:pict>
      </w:r>
      <w:r>
        <w:rPr>
          <w:noProof/>
          <w:lang w:eastAsia="tr-TR"/>
        </w:rPr>
        <w:pict>
          <v:shape id="_x0000_s1029" style="position:absolute;margin-left:-15.4pt;margin-top:22.3pt;width:135.95pt;height:38.75pt;z-index:251657216" coordsize="2719,775" path="m91,242hdc134,220,181,215,223,194v83,-41,-16,-11,84,-36c477,45,791,79,955,74v28,-4,56,-7,84,-12c1055,59,1071,52,1087,50v64,-10,192,-24,192,-24c1513,30,2075,,2371,74v60,15,109,45,168,60c2575,158,2611,182,2647,206v12,8,36,24,36,24c2695,248,2719,277,2719,302v,75,-12,203,-96,240c2485,603,2325,614,2179,638v-67,11,-27,10,-84,24c2017,682,1935,688,1855,698v-87,29,7,1,-168,24c1611,732,1535,747,1459,758v-55,-1,-584,17,-828,-24c567,723,513,690,451,674,406,644,349,642,307,614,274,592,232,588,199,566,160,540,118,520,79,494,61,441,25,403,7,350,11,326,,294,19,278v16,-13,40,12,60,12c94,290,146,272,163,266v16,-47,3,-27,36,-60e" filled="f">
            <v:stroke dashstyle="dash"/>
            <v:path arrowok="t"/>
          </v:shape>
        </w:pict>
      </w:r>
      <w:hyperlink r:id="rId4" w:history="1">
        <w:r w:rsidRPr="00090B97">
          <w:rPr>
            <w:rStyle w:val="Hyperlink"/>
          </w:rPr>
          <w:t>www.sorubak.com</w:t>
        </w:r>
      </w:hyperlink>
      <w:r>
        <w:t xml:space="preserve"> </w:t>
      </w:r>
    </w:p>
    <w:p w:rsidR="00707B68" w:rsidRDefault="00707B68"/>
    <w:p w:rsidR="00707B68" w:rsidRDefault="00707B68"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0" type="#_x0000_t19" style="position:absolute;margin-left:700.75pt;margin-top:91.15pt;width:19.8pt;height:16.2pt;rotation:11077865fd;flip:y;z-index:251670528">
            <v:stroke dashstyle="dash"/>
          </v:shape>
        </w:pict>
      </w:r>
      <w:r>
        <w:rPr>
          <w:noProof/>
          <w:lang w:eastAsia="tr-TR"/>
        </w:rPr>
        <w:pict>
          <v:shape id="_x0000_s1031" type="#_x0000_t19" style="position:absolute;margin-left:676.15pt;margin-top:102.55pt;width:19.8pt;height:16.2pt;rotation:11077865fd;flip:y;z-index:251671552">
            <v:stroke dashstyle="dash"/>
          </v:shape>
        </w:pict>
      </w:r>
      <w:r>
        <w:rPr>
          <w:noProof/>
          <w:lang w:eastAsia="tr-TR"/>
        </w:rPr>
        <w:pict>
          <v:shape id="_x0000_s1032" type="#_x0000_t19" style="position:absolute;margin-left:114.55pt;margin-top:39.55pt;width:19.8pt;height:16.2pt;rotation:11077865fd;flip:y;z-index:251669504">
            <v:stroke dashstyle="dash"/>
          </v:shape>
        </w:pict>
      </w:r>
      <w:r>
        <w:rPr>
          <w:noProof/>
          <w:lang w:eastAsia="tr-TR"/>
        </w:rPr>
        <w:pict>
          <v:shape id="_x0000_s1033" type="#_x0000_t19" style="position:absolute;margin-left:94.75pt;margin-top:50.95pt;width:19.8pt;height:16.2pt;rotation:11077865fd;flip:y;z-index:251668480">
            <v:stroke dashstyle="dash"/>
          </v:shape>
        </w:pict>
      </w:r>
      <w:r>
        <w:rPr>
          <w:noProof/>
          <w:lang w:eastAsia="tr-TR"/>
        </w:rPr>
        <w:pict>
          <v:shape id="_x0000_s1034" type="#_x0000_t19" style="position:absolute;margin-left:636.55pt;margin-top:59.35pt;width:19.8pt;height:16.2pt;rotation:11077865fd;flip:y;z-index:251667456">
            <v:stroke dashstyle="dash"/>
          </v:shape>
        </w:pict>
      </w:r>
      <w:r>
        <w:rPr>
          <w:noProof/>
          <w:lang w:eastAsia="tr-TR"/>
        </w:rPr>
        <w:pict>
          <v:shape id="_x0000_s1035" type="#_x0000_t19" style="position:absolute;margin-left:616.75pt;margin-top:70.75pt;width:19.8pt;height:16.2pt;rotation:11077865fd;flip:y;z-index:251666432">
            <v:stroke dashstyle="dash"/>
          </v:shape>
        </w:pict>
      </w:r>
      <w:r>
        <w:rPr>
          <w:noProof/>
          <w:lang w:eastAsia="tr-TR"/>
        </w:rPr>
        <w:pict>
          <v:shape id="_x0000_s1036" type="#_x0000_t19" style="position:absolute;margin-left:536.95pt;margin-top:54.55pt;width:19.8pt;height:16.2pt;rotation:11077865fd;flip:y;z-index:251665408">
            <v:stroke dashstyle="dash"/>
          </v:shape>
        </w:pict>
      </w:r>
      <w:r>
        <w:rPr>
          <w:noProof/>
          <w:lang w:eastAsia="tr-TR"/>
        </w:rPr>
        <w:pict>
          <v:shape id="_x0000_s1037" type="#_x0000_t19" style="position:absolute;margin-left:512.95pt;margin-top:67.15pt;width:19.8pt;height:16.2pt;rotation:11077865fd;flip:y;z-index:251664384">
            <v:stroke dashstyle="dash"/>
          </v:shape>
        </w:pict>
      </w:r>
      <w:r>
        <w:rPr>
          <w:noProof/>
          <w:lang w:eastAsia="tr-TR"/>
        </w:rPr>
        <w:pict>
          <v:rect id="_x0000_s1038" style="position:absolute;margin-left:350.35pt;margin-top:17pt;width:39.6pt;height:22.55pt;z-index:251662336">
            <v:stroke dashstyle="dash"/>
          </v:rect>
        </w:pict>
      </w:r>
      <w:r>
        <w:rPr>
          <w:noProof/>
          <w:lang w:eastAsia="tr-TR"/>
        </w:rPr>
        <w:pict>
          <v:shape id="_x0000_s1039" style="position:absolute;margin-left:-28.85pt;margin-top:427.85pt;width:782.6pt;height:41.9pt;z-index:251661312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0" style="position:absolute;margin-left:-49.45pt;margin-top:364.85pt;width:782.6pt;height:41.9pt;z-index:251660288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1" style="position:absolute;margin-left:-18.65pt;margin-top:299.95pt;width:748.8pt;height:37.8pt;z-index:251659264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2" style="position:absolute;margin-left:-39.85pt;margin-top:233.35pt;width:793.6pt;height:37.2pt;z-index:251643904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noProof/>
          <w:lang w:eastAsia="tr-TR"/>
        </w:rPr>
        <w:pict>
          <v:rect id="_x0000_s1043" style="position:absolute;margin-left:166.15pt;margin-top:178.15pt;width:176.4pt;height:22.8pt;z-index:251648000">
            <v:stroke dashstyle="dash"/>
          </v:rect>
        </w:pict>
      </w:r>
      <w:r>
        <w:rPr>
          <w:noProof/>
          <w:lang w:eastAsia="tr-TR"/>
        </w:rPr>
        <w:pict>
          <v:oval id="_x0000_s1044" style="position:absolute;margin-left:182.35pt;margin-top:226.75pt;width:20.4pt;height:17.4pt;z-index:251650048"/>
        </w:pict>
      </w:r>
      <w:r>
        <w:rPr>
          <w:noProof/>
          <w:lang w:eastAsia="tr-TR"/>
        </w:rPr>
        <w:pict>
          <v:oval id="_x0000_s1045" style="position:absolute;margin-left:285.55pt;margin-top:226.75pt;width:20.4pt;height:17.4pt;z-index:251652096"/>
        </w:pict>
      </w:r>
      <w:r>
        <w:rPr>
          <w:noProof/>
          <w:lang w:eastAsia="tr-TR"/>
        </w:rPr>
        <w:pict>
          <v:oval id="_x0000_s1046" style="position:absolute;margin-left:233.35pt;margin-top:226.75pt;width:20.4pt;height:17.4pt;z-index:251651072"/>
        </w:pict>
      </w:r>
      <w:r>
        <w:rPr>
          <w:noProof/>
          <w:lang w:eastAsia="tr-TR"/>
        </w:rPr>
        <w:pict>
          <v:oval id="_x0000_s1047" style="position:absolute;margin-left:130.15pt;margin-top:226.75pt;width:20.4pt;height:17.4pt;z-index:251649024"/>
        </w:pict>
      </w:r>
      <w:r>
        <w:rPr>
          <w:noProof/>
          <w:lang w:eastAsia="tr-TR"/>
        </w:rPr>
        <w:pict>
          <v:rect id="_x0000_s1048" style="position:absolute;margin-left:342.55pt;margin-top:20.35pt;width:7.8pt;height:2in;z-index:251653120">
            <v:stroke dashstyle="dash"/>
          </v:rect>
        </w:pict>
      </w:r>
      <w:r>
        <w:rPr>
          <w:noProof/>
          <w:lang w:eastAsia="tr-TR"/>
        </w:rPr>
        <w:pict>
          <v:rect id="_x0000_s1049" style="position:absolute;margin-left:202.75pt;margin-top:118.75pt;width:121.2pt;height:45.6pt;z-index:251646976">
            <v:stroke dashstyle="dash"/>
          </v:rect>
        </w:pict>
      </w:r>
      <w:r>
        <w:rPr>
          <w:noProof/>
          <w:lang w:eastAsia="tr-TR"/>
        </w:rPr>
        <w:pict>
          <v:rect id="_x0000_s1050" style="position:absolute;margin-left:130.75pt;margin-top:164.35pt;width:236.4pt;height:53.4pt;z-index:251645952">
            <v:stroke dashstyle="dash"/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57.55pt;margin-top:20.35pt;width:285pt;height:193.8pt;flip:x;z-index:251655168" o:connectortype="straight">
            <v:stroke dashstyle="dash"/>
          </v:shape>
        </w:pict>
      </w:r>
      <w:r>
        <w:rPr>
          <w:noProof/>
          <w:lang w:eastAsia="tr-TR"/>
        </w:rPr>
        <w:pict>
          <v:shape id="_x0000_s1052" type="#_x0000_t32" style="position:absolute;margin-left:350.35pt;margin-top:20.35pt;width:97.2pt;height:197.4pt;z-index:251654144" o:connectortype="straight">
            <v:stroke dashstyle="dash"/>
          </v:shape>
        </w:pict>
      </w:r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53" type="#_x0000_t8" style="position:absolute;margin-left:51.55pt;margin-top:217.75pt;width:427.2pt;height:70.2pt;z-index:251644928">
            <v:stroke dashstyle="dash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07B68" w:rsidSect="00E26684">
      <w:pgSz w:w="16838" w:h="11906" w:orient="landscape"/>
      <w:pgMar w:top="567" w:right="39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6AB"/>
    <w:rsid w:val="00090B97"/>
    <w:rsid w:val="001A61DE"/>
    <w:rsid w:val="002806AB"/>
    <w:rsid w:val="00707B68"/>
    <w:rsid w:val="007220CB"/>
    <w:rsid w:val="00C44CCA"/>
    <w:rsid w:val="00E26684"/>
    <w:rsid w:val="00E70BAB"/>
    <w:rsid w:val="00EC3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BA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80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06A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220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24</Words>
  <Characters>141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mobil</dc:creator>
  <cp:keywords/>
  <dc:description/>
  <cp:lastModifiedBy>edanur</cp:lastModifiedBy>
  <cp:revision>2</cp:revision>
  <dcterms:created xsi:type="dcterms:W3CDTF">2012-09-19T21:20:00Z</dcterms:created>
  <dcterms:modified xsi:type="dcterms:W3CDTF">2013-09-11T21:12:00Z</dcterms:modified>
</cp:coreProperties>
</file>