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B75" w:rsidRPr="005B422F" w:rsidRDefault="00943B75" w:rsidP="00545F64">
      <w:pPr>
        <w:rPr>
          <w:rFonts w:ascii="Hand writing Mutlu" w:hAnsi="Hand writing Mutlu" w:cs="Hand writing Mutlu"/>
          <w:snapToGrid w:val="0"/>
          <w:w w:val="0"/>
          <w:sz w:val="56"/>
          <w:szCs w:val="56"/>
          <w:u w:color="000000"/>
          <w:bdr w:val="none" w:sz="0" w:space="0" w:color="000000"/>
          <w:shd w:val="clear" w:color="auto" w:fill="FFFFFF"/>
        </w:rPr>
      </w:pPr>
      <w:r w:rsidRPr="005B422F">
        <w:rPr>
          <w:rFonts w:ascii="Hand writing Mutlu" w:hAnsi="Hand writing Mutlu" w:cs="Hand writing Mutlu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    </w:t>
      </w:r>
      <w:r w:rsidRPr="005B422F">
        <w:rPr>
          <w:rFonts w:ascii="Hand writing Mutlu" w:hAnsi="Hand writing Mutlu" w:cs="Hand writing Mutlu"/>
          <w:noProof/>
          <w:sz w:val="56"/>
          <w:szCs w:val="56"/>
          <w:shd w:val="clear" w:color="auto" w:fill="FFFFFF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5pt;height:54pt;visibility:visible">
            <v:imagedata r:id="rId6" o:title=""/>
          </v:shape>
        </w:pict>
      </w:r>
      <w:r w:rsidRPr="005B422F">
        <w:rPr>
          <w:rFonts w:ascii="Hand writing Mutlu" w:hAnsi="Hand writing Mutlu" w:cs="Hand writing Mutlu"/>
          <w:noProof/>
          <w:sz w:val="56"/>
          <w:szCs w:val="56"/>
          <w:shd w:val="clear" w:color="auto" w:fill="FFFFFF"/>
          <w:lang w:eastAsia="tr-TR"/>
        </w:rPr>
        <w:pict>
          <v:shape id="Resim 1" o:spid="_x0000_i1026" type="#_x0000_t75" style="width:41.25pt;height:57.75pt;visibility:visible">
            <v:imagedata r:id="rId7" o:title=""/>
          </v:shape>
        </w:pict>
      </w:r>
      <w:r w:rsidRPr="005B422F">
        <w:rPr>
          <w:rFonts w:ascii="Hand writing Mutlu" w:hAnsi="Hand writing Mutlu" w:cs="Hand writing Mutlu"/>
          <w:snapToGrid w:val="0"/>
          <w:w w:val="0"/>
          <w:sz w:val="2"/>
          <w:szCs w:val="2"/>
          <w:u w:color="000000"/>
          <w:bdr w:val="none" w:sz="0" w:space="0" w:color="000000"/>
          <w:shd w:val="clear" w:color="auto" w:fill="FFFFFF"/>
        </w:rPr>
        <w:t xml:space="preserve">   </w:t>
      </w:r>
      <w:r w:rsidRPr="005B422F">
        <w:rPr>
          <w:rFonts w:ascii="Hand writing Mutlu" w:hAnsi="Hand writing Mutlu" w:cs="Hand writing Mutlu"/>
          <w:snapToGrid w:val="0"/>
          <w:w w:val="0"/>
          <w:sz w:val="56"/>
          <w:szCs w:val="56"/>
          <w:u w:color="000000"/>
          <w:bdr w:val="none" w:sz="0" w:space="0" w:color="000000"/>
          <w:shd w:val="clear" w:color="auto" w:fill="FFFFFF"/>
        </w:rPr>
        <w:t>el ele.</w:t>
      </w:r>
    </w:p>
    <w:p w:rsidR="00943B75" w:rsidRPr="005B422F" w:rsidRDefault="00943B75" w:rsidP="00545F64">
      <w:pPr>
        <w:rPr>
          <w:rFonts w:ascii="Hand writing Mutlu" w:hAnsi="Hand writing Mutlu" w:cs="Hand writing Mutlu"/>
          <w:sz w:val="56"/>
          <w:szCs w:val="56"/>
        </w:rPr>
      </w:pPr>
      <w:r w:rsidRPr="005B422F">
        <w:rPr>
          <w:rFonts w:ascii="Hand writing Mutlu" w:hAnsi="Hand writing Mutlu" w:cs="Hand writing Mutlu"/>
          <w:noProof/>
          <w:sz w:val="20"/>
          <w:szCs w:val="20"/>
          <w:lang w:eastAsia="tr-TR"/>
        </w:rPr>
        <w:pict>
          <v:shape id="il_fi" o:spid="_x0000_i1027" type="#_x0000_t75" alt="http://www.aksapark.com/images/cocuklar_elele.png" style="width:133.5pt;height:54.75pt;visibility:visible">
            <v:imagedata r:id="rId8" o:title=""/>
          </v:shape>
        </w:pict>
      </w:r>
      <w:r w:rsidRPr="005B422F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943B75" w:rsidRPr="005B422F" w:rsidRDefault="00943B75" w:rsidP="00545F64">
      <w:pPr>
        <w:rPr>
          <w:rFonts w:ascii="Hand writing Mutlu" w:hAnsi="Hand writing Mutlu" w:cs="Hand writing Mutlu"/>
          <w:sz w:val="56"/>
          <w:szCs w:val="56"/>
        </w:rPr>
      </w:pPr>
      <w:hyperlink r:id="rId9" w:history="1">
        <w:r w:rsidRPr="005B422F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rg_hi" o:spid="_x0000_i1028" type="#_x0000_t75" alt="http://t1.gstatic.com/images?q=tbn:ANd9GcSDoDs_sz0FTM8YSgFHM79SXzwjw4D0ZT1kiTw9bYQLDomkHdlO" href="http://www.google.com.tr/imgres?q=el+ele+boyama&amp;hl=tr&amp;sa=X&amp;biw=1024&amp;bih=620&amp;tbm=isch&amp;prmd=imvns&amp;tbnid=B0-141uDvxdXOM:&amp;imgrefurl=http://www.xn--boyamaoyunlar-gbc.com/aile-boyama_2.html&amp;docid=ZRNRU2b9IWpy1M&amp;imgurl=http://img.xn--boyamaoyunlar-gbc.com/b%25C3%25BCy%25C3%25BCkanne-anne-ve-torunu-_49aba27f0ab7c-p.gif&amp;w=280&amp;h=262&amp;ei=P653UND4C8XPsgb7s4HYAg&amp;zoom=1&amp;iact=hc&amp;vpx=539&amp;vpy=2&amp;dur=682&amp;hovh=209&amp;hovw=224&amp;tx=114&amp;ty=79&amp;sig=112514017206791311321&amp;page=4&amp;tbnh=142&amp;tbnw=152&amp;start=48&amp;ndsp=16&amp;ved=1t:429,r:42,s:20,i:2" style="width:81pt;height:56.25pt;visibility:visible" o:button="t">
              <v:fill o:detectmouseclick="t"/>
              <v:imagedata r:id="rId10" o:title=""/>
            </v:shape>
          </w:pict>
        </w:r>
      </w:hyperlink>
      <w:r w:rsidRPr="005B422F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943B75" w:rsidRPr="005B422F" w:rsidRDefault="00943B75" w:rsidP="00545F64">
      <w:pPr>
        <w:rPr>
          <w:rFonts w:ascii="Hand writing Mutlu" w:hAnsi="Hand writing Mutlu" w:cs="Hand writing Mutlu"/>
          <w:sz w:val="56"/>
          <w:szCs w:val="56"/>
        </w:rPr>
      </w:pPr>
      <w:r w:rsidRPr="005B422F">
        <w:rPr>
          <w:rFonts w:ascii="Hand writing Mutlu" w:hAnsi="Hand writing Mutlu" w:cs="Hand writing Mutlu"/>
          <w:b/>
          <w:bCs/>
          <w:noProof/>
          <w:color w:val="FF0000"/>
          <w:lang w:eastAsia="tr-TR"/>
        </w:rPr>
        <w:pict>
          <v:shape id="Resim 9" o:spid="_x0000_i1029" type="#_x0000_t75" alt="http://printables.kaboose.com/img/dadkids_rdax_65.jpg" style="width:83.25pt;height:65.25pt;visibility:visible">
            <v:imagedata r:id="rId11" o:title=""/>
          </v:shape>
        </w:pict>
      </w:r>
      <w:r w:rsidRPr="005B422F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943B75" w:rsidRPr="005B422F" w:rsidRDefault="00943B75" w:rsidP="00BC3E4A">
      <w:pPr>
        <w:rPr>
          <w:rFonts w:ascii="Hand writing Mutlu" w:hAnsi="Hand writing Mutlu" w:cs="Hand writing Mutlu"/>
          <w:b/>
          <w:bCs/>
          <w:sz w:val="56"/>
          <w:szCs w:val="56"/>
        </w:rPr>
      </w:pPr>
      <w:r w:rsidRPr="005B422F">
        <w:rPr>
          <w:rFonts w:ascii="Hand writing Mutlu" w:hAnsi="Hand writing Mutlu" w:cs="Hand writing Mutlu"/>
          <w:b/>
          <w:bCs/>
          <w:sz w:val="56"/>
          <w:szCs w:val="56"/>
        </w:rPr>
        <w:t>El ele, el ele.</w:t>
      </w:r>
    </w:p>
    <w:p w:rsidR="00943B75" w:rsidRPr="005B422F" w:rsidRDefault="00943B75" w:rsidP="00BC3E4A">
      <w:pPr>
        <w:rPr>
          <w:rFonts w:ascii="Hand writing Mutlu" w:hAnsi="Hand writing Mutlu" w:cs="Hand writing Mutlu"/>
          <w:b/>
          <w:bCs/>
          <w:sz w:val="56"/>
          <w:szCs w:val="56"/>
        </w:rPr>
      </w:pPr>
      <w:r w:rsidRPr="005B422F">
        <w:rPr>
          <w:rFonts w:ascii="Hand writing Mutlu" w:hAnsi="Hand writing Mutlu" w:cs="Hand writing Mutlu"/>
          <w:b/>
          <w:bCs/>
          <w:noProof/>
          <w:sz w:val="56"/>
          <w:szCs w:val="56"/>
          <w:lang w:eastAsia="tr-TR"/>
        </w:rPr>
        <w:pict>
          <v:shape id="2 Resim" o:spid="_x0000_i1030" type="#_x0000_t75" alt="a.png" style="width:72.75pt;height:72.75pt;visibility:visible">
            <v:imagedata r:id="rId12" o:title=""/>
          </v:shape>
        </w:pict>
      </w:r>
      <w:r w:rsidRPr="005B422F">
        <w:rPr>
          <w:rFonts w:ascii="Hand writing Mutlu" w:hAnsi="Hand writing Mutlu" w:cs="Hand writing Mutlu"/>
          <w:b/>
          <w:bCs/>
          <w:sz w:val="56"/>
          <w:szCs w:val="56"/>
        </w:rPr>
        <w:t xml:space="preserve"> el ele.</w:t>
      </w:r>
    </w:p>
    <w:p w:rsidR="00943B75" w:rsidRPr="005B422F" w:rsidRDefault="00943B75" w:rsidP="00BC3E4A">
      <w:pPr>
        <w:rPr>
          <w:rFonts w:ascii="Hand writing Mutlu" w:hAnsi="Hand writing Mutlu" w:cs="Hand writing Mutlu"/>
          <w:b/>
          <w:bCs/>
          <w:sz w:val="56"/>
          <w:szCs w:val="56"/>
        </w:rPr>
      </w:pPr>
      <w:r>
        <w:rPr>
          <w:noProof/>
          <w:lang w:eastAsia="tr-TR"/>
        </w:rPr>
        <w:pict>
          <v:shape id="il_fi" o:spid="_x0000_s1026" type="#_x0000_t75" alt="http://1.bp.blogspot.com/_BYZN1ZDzNBM/SlKUzv5epQI/AAAAAAAABHg/rIzZPCIXV-c/s400/fruit-circle.jpg" style="position:absolute;margin-left:-10.35pt;margin-top:46.85pt;width:165.75pt;height:108.75pt;z-index:251658240;visibility:visible">
            <v:imagedata r:id="rId13" r:href="rId14"/>
          </v:shape>
        </w:pict>
      </w:r>
      <w:r w:rsidRPr="005B422F">
        <w:rPr>
          <w:rFonts w:ascii="Hand writing Mutlu" w:hAnsi="Hand writing Mutlu" w:cs="Hand writing Mutlu"/>
          <w:b/>
          <w:bCs/>
          <w:noProof/>
          <w:sz w:val="56"/>
          <w:szCs w:val="56"/>
          <w:lang w:eastAsia="tr-TR"/>
        </w:rPr>
        <w:pict>
          <v:shape id="8 Resim" o:spid="_x0000_i1031" type="#_x0000_t75" alt="507.jpg" style="width:57.75pt;height:46.5pt;visibility:visible">
            <v:imagedata r:id="rId15" o:title=""/>
          </v:shape>
        </w:pict>
      </w:r>
      <w:r w:rsidRPr="005B422F">
        <w:rPr>
          <w:rFonts w:ascii="Hand writing Mutlu" w:hAnsi="Hand writing Mutlu" w:cs="Hand writing Mutlu"/>
          <w:b/>
          <w:bCs/>
          <w:sz w:val="56"/>
          <w:szCs w:val="56"/>
        </w:rPr>
        <w:t xml:space="preserve"> el ele.</w:t>
      </w:r>
    </w:p>
    <w:p w:rsidR="00943B75" w:rsidRPr="005B422F" w:rsidRDefault="00943B75" w:rsidP="00BC3E4A">
      <w:pPr>
        <w:rPr>
          <w:rFonts w:ascii="Hand writing Mutlu" w:hAnsi="Hand writing Mutlu" w:cs="Hand writing Mutlu"/>
          <w:b/>
          <w:bCs/>
          <w:sz w:val="56"/>
          <w:szCs w:val="56"/>
        </w:rPr>
      </w:pPr>
      <w:r w:rsidRPr="005B422F">
        <w:rPr>
          <w:rFonts w:ascii="Hand writing Mutlu" w:hAnsi="Hand writing Mutlu" w:cs="Hand writing Mutlu"/>
          <w:b/>
          <w:bCs/>
          <w:sz w:val="56"/>
          <w:szCs w:val="56"/>
        </w:rPr>
        <w:t xml:space="preserve">             el ele.</w:t>
      </w:r>
    </w:p>
    <w:p w:rsidR="00943B75" w:rsidRPr="005B422F" w:rsidRDefault="00943B75" w:rsidP="00BC3E4A">
      <w:pPr>
        <w:rPr>
          <w:rFonts w:ascii="Hand writing Mutlu" w:hAnsi="Hand writing Mutlu" w:cs="Hand writing Mutlu"/>
          <w:b/>
          <w:bCs/>
          <w:sz w:val="18"/>
          <w:szCs w:val="18"/>
        </w:rPr>
      </w:pPr>
    </w:p>
    <w:p w:rsidR="00943B75" w:rsidRPr="005B422F" w:rsidRDefault="00943B75" w:rsidP="00BC3E4A">
      <w:pPr>
        <w:rPr>
          <w:rFonts w:ascii="Hand writing Mutlu" w:hAnsi="Hand writing Mutlu" w:cs="Hand writing Mutlu"/>
          <w:b/>
          <w:bCs/>
          <w:sz w:val="56"/>
          <w:szCs w:val="56"/>
        </w:rPr>
      </w:pPr>
      <w:r w:rsidRPr="005B422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32" type="#_x0000_t75" alt="http://t3.gstatic.com/images?q=tbn:ANd9GcQmsvYbVsdkYoJFHHIFcFe_WKbAHRLLRtTUgMf8Wk3p_xQGQjxo" style="width:60.75pt;height:75pt;visibility:visible">
            <v:imagedata r:id="rId16" o:title=""/>
          </v:shape>
        </w:pict>
      </w:r>
      <w:r w:rsidRPr="005B422F">
        <w:rPr>
          <w:rFonts w:ascii="Hand writing Mutlu" w:hAnsi="Hand writing Mutlu" w:cs="Hand writing Mutlu"/>
          <w:b/>
          <w:bCs/>
          <w:sz w:val="56"/>
          <w:szCs w:val="56"/>
        </w:rPr>
        <w:t>el ele.</w:t>
      </w:r>
    </w:p>
    <w:p w:rsidR="00943B75" w:rsidRPr="005B422F" w:rsidRDefault="00943B75" w:rsidP="00545F64">
      <w:pPr>
        <w:rPr>
          <w:rFonts w:ascii="Hand writing Mutlu" w:hAnsi="Hand writing Mutlu" w:cs="Hand writing Mutlu"/>
          <w:sz w:val="56"/>
          <w:szCs w:val="56"/>
        </w:rPr>
      </w:pPr>
      <w:hyperlink r:id="rId17" w:history="1">
        <w:r w:rsidRPr="005B422F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_x0000_i1033" type="#_x0000_t75" alt="http://t3.gstatic.com/images?q=tbn:ANd9GcSt9IWKF67OdBimO8m9yT8VnTPSQy-rgqXlPWd9_CUrOMn80M6fLw" href="http://www.google.com.tr/imgres?q=hayvan+boyama&amp;hl=tr&amp;sa=X&amp;biw=1024&amp;bih=620&amp;tbm=isch&amp;prmd=imvns&amp;tbnid=BddbErP3VmG6UM:&amp;imgrefurl=http://www.maxihayat.net/maxiforum/cocuklar-icin-boyama-resimleri/147113-hayvanlar-boyama-sayfasi-hayvanlar-alemi-boyama-resimleri-hayvanlar-ile-boyama.html&amp;docid=9lbBbVrYvnHSkM&amp;imgurl=http://www.frontiernet.net/~goofis1/Images/Animal/Doggie.jpg&amp;w=906&amp;h=700&amp;ei=W7F3UOqyEMXIsgbptIGQCA&amp;zoom=1&amp;iact=hc&amp;vpx=597&amp;vpy=291&amp;dur=758&amp;hovh=197&amp;hovw=255&amp;tx=131&amp;ty=134&amp;sig=112514017206791311321&amp;page=2&amp;tbnh=135&amp;tbnw=133&amp;start=18&amp;ndsp=22&amp;ved=1t:429,r:2,s:20,i:1" style="width:63pt;height:66.75pt;visibility:visible" o:button="t">
              <v:fill o:detectmouseclick="t"/>
              <v:imagedata r:id="rId18" o:title=""/>
            </v:shape>
          </w:pict>
        </w:r>
      </w:hyperlink>
      <w:r w:rsidRPr="005B422F">
        <w:rPr>
          <w:rFonts w:ascii="Hand writing Mutlu" w:hAnsi="Hand writing Mutlu" w:cs="Hand writing Mutlu"/>
          <w:sz w:val="56"/>
          <w:szCs w:val="56"/>
        </w:rPr>
        <w:t xml:space="preserve">le </w:t>
      </w:r>
      <w:r w:rsidRPr="005B422F">
        <w:rPr>
          <w:rFonts w:ascii="Hand writing Mutlu" w:hAnsi="Hand writing Mutlu" w:cs="Hand writing Mutlu"/>
          <w:noProof/>
          <w:sz w:val="20"/>
          <w:szCs w:val="20"/>
          <w:lang w:eastAsia="tr-TR"/>
        </w:rPr>
        <w:pict>
          <v:shape id="_x0000_i1034" type="#_x0000_t75" alt="http://2.bp.blogspot.com/_J8oY93z8aZ0/SfVh-ItuusI/AAAAAAAAAac/awyf9dbfNyc/s200/27b64d46e9.gif" style="width:52.5pt;height:66pt;visibility:visible">
            <v:imagedata r:id="rId19" o:title=""/>
          </v:shape>
        </w:pict>
      </w:r>
      <w:r w:rsidRPr="005B422F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943B75" w:rsidRPr="005B422F" w:rsidRDefault="00943B75" w:rsidP="00545F64">
      <w:pPr>
        <w:rPr>
          <w:rFonts w:ascii="Hand writing Mutlu" w:hAnsi="Hand writing Mutlu" w:cs="Hand writing Mutlu"/>
          <w:sz w:val="56"/>
          <w:szCs w:val="56"/>
        </w:rPr>
      </w:pPr>
      <w:hyperlink r:id="rId20" w:history="1">
        <w:r w:rsidRPr="005B422F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_x0000_i1035" type="#_x0000_t75" alt="http://t3.gstatic.com/images?q=tbn:ANd9GcTANXZXUkkpHW-6Y6jMqbKDit-J_Y0Eer7nID__oGPKmPHSGDKs" href="http://www.google.com.tr/imgres?q=hayvan+boyama&amp;hl=tr&amp;sa=X&amp;biw=1024&amp;bih=620&amp;tbm=isch&amp;prmd=imvns&amp;tbnid=QhTDIRX0nqcLZM:&amp;imgrefurl=http://www.maxihayat.net/maxiforum/cocuklar-icin-boyama-resimleri/77075-boyama-kitabi-bee-bee-ari-hayvan-boyama-resimleri-bee-yi-yazdir-boya-indir-3.html&amp;docid=s7RBtWf_rK84UM&amp;imgurl=http://resim.maxihayat.net/Animal-Boyama-Kitabi.jpg&amp;w=567&amp;h=794&amp;ei=W7F3UOqyEMXIsgbptIGQCA&amp;zoom=1&amp;iact=hc&amp;vpx=273&amp;vpy=131&amp;dur=6093&amp;hovh=266&amp;hovw=190&amp;tx=100&amp;ty=166&amp;sig=112514017206791311321&amp;page=3&amp;tbnh=134&amp;tbnw=96&amp;start=40&amp;ndsp=21&amp;ved=1t:429,r:21,s:20,i:2" style="width:54pt;height:79.5pt;visibility:visible" o:button="t">
              <v:fill o:detectmouseclick="t"/>
              <v:imagedata r:id="rId21" o:title=""/>
            </v:shape>
          </w:pict>
        </w:r>
      </w:hyperlink>
      <w:r w:rsidRPr="005B422F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943B75" w:rsidRPr="005B422F" w:rsidRDefault="00943B75" w:rsidP="00545F64">
      <w:pPr>
        <w:rPr>
          <w:rFonts w:ascii="Hand writing Mutlu" w:hAnsi="Hand writing Mutlu" w:cs="Hand writing Mutlu"/>
          <w:sz w:val="56"/>
          <w:szCs w:val="56"/>
        </w:rPr>
      </w:pPr>
      <w:hyperlink r:id="rId22" w:history="1">
        <w:r w:rsidRPr="005B422F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_x0000_i1036" type="#_x0000_t75" alt="http://t0.gstatic.com/images?q=tbn:ANd9GcQCuGM74dnVw9NqRF9SZURporS-1GLuKqhfHIBqTn1AwJX7v2eQ" href="http://www.google.com.tr/imgres?q=hayvan+boyama&amp;hl=tr&amp;sa=X&amp;biw=1024&amp;bih=620&amp;tbm=isch&amp;prmd=imvns&amp;tbnid=chpo3fq3OrTbxM:&amp;imgrefurl=http://www.okuloncesiforum.com/baski-ve-boyama/24008-karisik-hayvanlar-boyama-sayfalari-3.html&amp;docid=ikktojiOVG3KCM&amp;imgurl=http://www.okuloncesiforum.net/resim/upload/neresi/th/GOOSE.gif&amp;w=528&amp;h=898&amp;ei=W7F3UOqyEMXIsgbptIGQCA&amp;zoom=1&amp;iact=hc&amp;vpx=293&amp;vpy=2&amp;dur=660&amp;hovh=293&amp;hovw=172&amp;tx=101&amp;ty=135&amp;sig=112514017206791311321&amp;page=4&amp;tbnh=140&amp;tbnw=80&amp;start=61&amp;ndsp=23&amp;ved=1t:429,r:42,s:20,i:2" style="width:37.5pt;height:63.75pt;visibility:visible" o:button="t">
              <v:fill o:detectmouseclick="t"/>
              <v:imagedata r:id="rId23" o:title=""/>
            </v:shape>
          </w:pict>
        </w:r>
      </w:hyperlink>
      <w:r w:rsidRPr="005B422F">
        <w:rPr>
          <w:rFonts w:ascii="Hand writing Mutlu" w:hAnsi="Hand writing Mutlu" w:cs="Hand writing Mutlu"/>
          <w:sz w:val="56"/>
          <w:szCs w:val="56"/>
        </w:rPr>
        <w:t xml:space="preserve"> le </w:t>
      </w:r>
      <w:hyperlink r:id="rId24" w:history="1">
        <w:r w:rsidRPr="005B422F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_x0000_i1037" type="#_x0000_t75" alt="http://t1.gstatic.com/images?q=tbn:ANd9GcSlsC_fgnojDxrnpNtm19_WJ1CbkZ-LWmGNmkeE_sZakMoMKoP2" href="http://www.google.com.tr/imgres?q=hayvan+boyama&amp;hl=tr&amp;sa=X&amp;biw=1024&amp;bih=620&amp;tbm=isch&amp;prmd=imvns&amp;tbnid=r__5j4fbxk0W5M:&amp;imgrefurl=http://www.keywordpicture.com/abuse/hayvan%20boyama///&amp;docid=tIWrTWgh2MmuIM&amp;imgurl=http://img4.imageshack.us/img4/1107/98675065.png&amp;w=359&amp;h=479&amp;ei=W7F3UOqyEMXIsgbptIGQCA&amp;zoom=1&amp;iact=hc&amp;vpx=609&amp;vpy=2&amp;dur=1540&amp;hovh=259&amp;hovw=194&amp;tx=103&amp;ty=127&amp;sig=112514017206791311321&amp;page=4&amp;tbnh=140&amp;tbnw=105&amp;start=61&amp;ndsp=23&amp;ved=1t:429,r:44,s:20,i:2" style="width:52.5pt;height:69.75pt;visibility:visible" o:button="t">
              <v:fill o:detectmouseclick="t"/>
              <v:imagedata r:id="rId25" o:title=""/>
            </v:shape>
          </w:pict>
        </w:r>
      </w:hyperlink>
      <w:r w:rsidRPr="005B422F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943B75" w:rsidRPr="005B422F" w:rsidRDefault="00943B75" w:rsidP="00545F64">
      <w:pPr>
        <w:rPr>
          <w:rFonts w:ascii="Hand writing Mutlu" w:hAnsi="Hand writing Mutlu" w:cs="Hand writing Mutlu"/>
          <w:sz w:val="56"/>
          <w:szCs w:val="56"/>
        </w:rPr>
      </w:pPr>
      <w:r w:rsidRPr="005B422F">
        <w:rPr>
          <w:rFonts w:ascii="Hand writing Mutlu" w:hAnsi="Hand writing Mutlu" w:cs="Hand writing Mutlu"/>
          <w:sz w:val="56"/>
          <w:szCs w:val="56"/>
        </w:rPr>
        <w:t>El ele, el ele.</w:t>
      </w:r>
    </w:p>
    <w:p w:rsidR="00943B75" w:rsidRPr="005B422F" w:rsidRDefault="00943B75" w:rsidP="00545F64">
      <w:pPr>
        <w:rPr>
          <w:rFonts w:ascii="Hand writing Mutlu" w:hAnsi="Hand writing Mutlu" w:cs="Hand writing Mutlu"/>
          <w:sz w:val="56"/>
          <w:szCs w:val="56"/>
        </w:rPr>
      </w:pPr>
      <w:r w:rsidRPr="005B422F">
        <w:rPr>
          <w:rFonts w:ascii="Hand writing Mutlu" w:hAnsi="Hand writing Mutlu" w:cs="Hand writing Mutlu"/>
          <w:noProof/>
          <w:sz w:val="20"/>
          <w:szCs w:val="20"/>
          <w:lang w:eastAsia="tr-TR"/>
        </w:rPr>
        <w:pict>
          <v:shape id="_x0000_i1038" type="#_x0000_t75" alt="http://666kb.com/i/bh3a5uzapqlomx1qh.gif" style="width:65.25pt;height:84pt;visibility:visible">
            <v:imagedata r:id="rId26" o:title=""/>
          </v:shape>
        </w:pict>
      </w:r>
      <w:r w:rsidRPr="005B422F">
        <w:rPr>
          <w:rFonts w:ascii="Hand writing Mutlu" w:hAnsi="Hand writing Mutlu" w:cs="Hand writing Mutlu"/>
          <w:sz w:val="56"/>
          <w:szCs w:val="56"/>
        </w:rPr>
        <w:t xml:space="preserve"> el ele.</w:t>
      </w:r>
    </w:p>
    <w:p w:rsidR="00943B75" w:rsidRPr="005B422F" w:rsidRDefault="00943B75" w:rsidP="00545F64">
      <w:pPr>
        <w:rPr>
          <w:rFonts w:ascii="Hand writing Mutlu" w:hAnsi="Hand writing Mutlu" w:cs="Hand writing Mutlu"/>
          <w:sz w:val="56"/>
          <w:szCs w:val="56"/>
        </w:rPr>
      </w:pPr>
      <w:hyperlink r:id="rId27" w:history="1">
        <w:r w:rsidRPr="005B422F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_x0000_i1039" type="#_x0000_t75" alt="http://t1.gstatic.com/images?q=tbn:ANd9GcRwaUwUwwEkne5EJJh_7EGOpAq4-IIUbEr1V7uEcxUycB-2HIfq_g" href="http://www.google.com.tr/imgres?q=anne+boyama&amp;hl=tr&amp;biw=1024&amp;bih=620&amp;tbm=isch&amp;tbnid=R-Fd4qMHlV0tWM:&amp;imgrefurl=http://www.odevindiryap.com/resim/cocuk-boyama-resimleri/anne-boyama-resimleri/&amp;docid=siv6NEnr1Z3VaM&amp;imgurl=http://www.coloring.ws/mom/3.gif&amp;w=718&amp;h=957&amp;ei=IbN3UNWHGo3Vsga7s4HQCg&amp;zoom=1&amp;iact=hc&amp;vpx=270&amp;vpy=158&amp;dur=2917&amp;hovh=259&amp;hovw=194&amp;tx=95&amp;ty=141&amp;sig=112514017206791311321&amp;page=2&amp;tbnh=161&amp;tbnw=121&amp;start=20&amp;ndsp=24&amp;ved=1t:429,r:1,s:20,i:1" style="width:55.5pt;height:73.5pt;visibility:visible" o:button="t">
              <v:fill o:detectmouseclick="t"/>
              <v:imagedata r:id="rId28" o:title=""/>
            </v:shape>
          </w:pict>
        </w:r>
      </w:hyperlink>
      <w:r w:rsidRPr="005B422F">
        <w:rPr>
          <w:rFonts w:ascii="Hand writing Mutlu" w:hAnsi="Hand writing Mutlu" w:cs="Hand writing Mutlu"/>
          <w:sz w:val="56"/>
          <w:szCs w:val="56"/>
        </w:rPr>
        <w:t xml:space="preserve">, </w:t>
      </w:r>
      <w:hyperlink r:id="rId29" w:history="1">
        <w:r w:rsidRPr="005B422F">
          <w:rPr>
            <w:rFonts w:ascii="Hand writing Mutlu" w:hAnsi="Hand writing Mutlu" w:cs="Hand writing Mutlu"/>
            <w:noProof/>
            <w:color w:val="0000FF"/>
            <w:sz w:val="27"/>
            <w:szCs w:val="27"/>
            <w:lang w:eastAsia="tr-TR"/>
          </w:rPr>
          <w:pict>
            <v:shape id="_x0000_i1040" type="#_x0000_t75" alt="http://t2.gstatic.com/images?q=tbn:ANd9GcTrpbqMNF6K_Dtplg8PeLAZLNtFUprp-fMkWDd56V9XcIy2Rd3Smg" href="http://www.google.com.tr/imgres?q=un+elek&amp;hl=tr&amp;biw=1024&amp;bih=620&amp;tbm=isch&amp;tbnid=Z4Eev7jjN4b3WM:&amp;imgrefurl=http://dersaadet.blogcu.com/kisa-hazirlik-tarhana/528377&amp;docid=a2mL1JhbcxoK_M&amp;imgurl=http://static.flickr.com/81/241593350_6addee256f_o.jpg&amp;w=312&amp;h=445&amp;ei=k7N3UMnrCsj4sgbiwICwDA&amp;zoom=1&amp;iact=hc&amp;vpx=793&amp;vpy=27&amp;dur=2255&amp;hovh=268&amp;hovw=188&amp;tx=95&amp;ty=162&amp;sig=112514017206791311321&amp;page=1&amp;tbnh=147&amp;tbnw=104&amp;start=0&amp;ndsp=17&amp;ved=1t:429,r:5,s:0,i:" style="width:57.75pt;height:80.25pt;visibility:visible" o:button="t">
              <v:fill o:detectmouseclick="t"/>
              <v:imagedata r:id="rId30" o:title=""/>
            </v:shape>
          </w:pict>
        </w:r>
      </w:hyperlink>
      <w:r w:rsidRPr="005B422F">
        <w:rPr>
          <w:rFonts w:ascii="Hand writing Mutlu" w:hAnsi="Hand writing Mutlu" w:cs="Hand writing Mutlu"/>
          <w:sz w:val="56"/>
          <w:szCs w:val="56"/>
        </w:rPr>
        <w:t xml:space="preserve"> ele. </w:t>
      </w:r>
      <w:hyperlink r:id="rId31" w:history="1">
        <w:r w:rsidRPr="005B422F">
          <w:rPr>
            <w:rStyle w:val="Hyperlink"/>
            <w:rFonts w:ascii="Hand writing Mutlu" w:hAnsi="Hand writing Mutlu" w:cs="Hand writing Mutlu"/>
            <w:sz w:val="28"/>
            <w:szCs w:val="28"/>
          </w:rPr>
          <w:t>www.sorubak.com</w:t>
        </w:r>
      </w:hyperlink>
    </w:p>
    <w:sectPr w:rsidR="00943B75" w:rsidRPr="005B422F" w:rsidSect="00056478">
      <w:headerReference w:type="default" r:id="rId32"/>
      <w:pgSz w:w="11906" w:h="16838"/>
      <w:pgMar w:top="2269" w:right="424" w:bottom="709" w:left="567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B75" w:rsidRDefault="00943B75" w:rsidP="00056478">
      <w:pPr>
        <w:spacing w:after="0" w:line="240" w:lineRule="auto"/>
      </w:pPr>
      <w:r>
        <w:separator/>
      </w:r>
    </w:p>
  </w:endnote>
  <w:endnote w:type="continuationSeparator" w:id="1">
    <w:p w:rsidR="00943B75" w:rsidRDefault="00943B75" w:rsidP="00056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B75" w:rsidRDefault="00943B75" w:rsidP="00056478">
      <w:pPr>
        <w:spacing w:after="0" w:line="240" w:lineRule="auto"/>
      </w:pPr>
      <w:r>
        <w:separator/>
      </w:r>
    </w:p>
  </w:footnote>
  <w:footnote w:type="continuationSeparator" w:id="1">
    <w:p w:rsidR="00943B75" w:rsidRDefault="00943B75" w:rsidP="00056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B75" w:rsidRDefault="00943B75">
    <w:pPr>
      <w:pStyle w:val="Header"/>
      <w:rPr>
        <w:rFonts w:ascii="Comic Sans MS" w:hAnsi="Comic Sans MS" w:cs="Comic Sans MS"/>
      </w:rPr>
    </w:pPr>
  </w:p>
  <w:p w:rsidR="00943B75" w:rsidRPr="00056478" w:rsidRDefault="00943B75">
    <w:pPr>
      <w:pStyle w:val="Header"/>
      <w:rPr>
        <w:rFonts w:ascii="Comic Sans MS" w:hAnsi="Comic Sans MS" w:cs="Comic Sans MS"/>
        <w:sz w:val="24"/>
        <w:szCs w:val="24"/>
      </w:rPr>
    </w:pPr>
    <w:r w:rsidRPr="00056478">
      <w:rPr>
        <w:rFonts w:ascii="Comic Sans MS" w:hAnsi="Comic Sans MS" w:cs="Comic Sans MS"/>
        <w:sz w:val="24"/>
        <w:szCs w:val="24"/>
      </w:rPr>
      <w:t xml:space="preserve">Sayın veli, sayfayı okutunuz. Benzer örnekler vermesini sağlayınız. Resimleri boyatınız. </w:t>
    </w:r>
    <w:r>
      <w:rPr>
        <w:rFonts w:ascii="Comic Sans MS" w:hAnsi="Comic Sans MS" w:cs="Comic Sans MS"/>
        <w:sz w:val="24"/>
        <w:szCs w:val="24"/>
      </w:rPr>
      <w:t>Bu hafta öğrenilenleri tekrar ettiriniz.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F64"/>
    <w:rsid w:val="000249CF"/>
    <w:rsid w:val="00052800"/>
    <w:rsid w:val="00056478"/>
    <w:rsid w:val="00061E2C"/>
    <w:rsid w:val="000B0F0E"/>
    <w:rsid w:val="000C0DB8"/>
    <w:rsid w:val="000D256C"/>
    <w:rsid w:val="000D5CA6"/>
    <w:rsid w:val="000F09F3"/>
    <w:rsid w:val="00103795"/>
    <w:rsid w:val="001061EB"/>
    <w:rsid w:val="00190DD9"/>
    <w:rsid w:val="00192719"/>
    <w:rsid w:val="001A17EA"/>
    <w:rsid w:val="001E46C4"/>
    <w:rsid w:val="001F6429"/>
    <w:rsid w:val="00216981"/>
    <w:rsid w:val="00223FBE"/>
    <w:rsid w:val="0026567C"/>
    <w:rsid w:val="002C0D05"/>
    <w:rsid w:val="002D047F"/>
    <w:rsid w:val="002D66EC"/>
    <w:rsid w:val="00332C48"/>
    <w:rsid w:val="0034758D"/>
    <w:rsid w:val="003633CC"/>
    <w:rsid w:val="00371FF7"/>
    <w:rsid w:val="004B0871"/>
    <w:rsid w:val="00501583"/>
    <w:rsid w:val="00504E54"/>
    <w:rsid w:val="005431C7"/>
    <w:rsid w:val="00545F64"/>
    <w:rsid w:val="00552A66"/>
    <w:rsid w:val="00591AEE"/>
    <w:rsid w:val="00592E0B"/>
    <w:rsid w:val="00594FFD"/>
    <w:rsid w:val="005B422F"/>
    <w:rsid w:val="005D2547"/>
    <w:rsid w:val="005E32E2"/>
    <w:rsid w:val="005F3843"/>
    <w:rsid w:val="005F6C11"/>
    <w:rsid w:val="00671500"/>
    <w:rsid w:val="006F376B"/>
    <w:rsid w:val="00730C2A"/>
    <w:rsid w:val="00746D5B"/>
    <w:rsid w:val="007728D3"/>
    <w:rsid w:val="00794223"/>
    <w:rsid w:val="007C08AE"/>
    <w:rsid w:val="00853A11"/>
    <w:rsid w:val="008564FB"/>
    <w:rsid w:val="008C63CB"/>
    <w:rsid w:val="008D5F07"/>
    <w:rsid w:val="00943B75"/>
    <w:rsid w:val="009565AC"/>
    <w:rsid w:val="00993834"/>
    <w:rsid w:val="009B7325"/>
    <w:rsid w:val="00A173ED"/>
    <w:rsid w:val="00A26FDB"/>
    <w:rsid w:val="00A40FFF"/>
    <w:rsid w:val="00A50DF1"/>
    <w:rsid w:val="00A7400E"/>
    <w:rsid w:val="00A95B68"/>
    <w:rsid w:val="00AB5C05"/>
    <w:rsid w:val="00B0299A"/>
    <w:rsid w:val="00B12B7B"/>
    <w:rsid w:val="00B62983"/>
    <w:rsid w:val="00B96042"/>
    <w:rsid w:val="00BC3E4A"/>
    <w:rsid w:val="00BD0C15"/>
    <w:rsid w:val="00BD12A3"/>
    <w:rsid w:val="00BD43A8"/>
    <w:rsid w:val="00C27606"/>
    <w:rsid w:val="00C40CDA"/>
    <w:rsid w:val="00C85F33"/>
    <w:rsid w:val="00CE6251"/>
    <w:rsid w:val="00CF10FB"/>
    <w:rsid w:val="00CF6DDF"/>
    <w:rsid w:val="00D41BE1"/>
    <w:rsid w:val="00D53E0A"/>
    <w:rsid w:val="00D94E62"/>
    <w:rsid w:val="00DD5121"/>
    <w:rsid w:val="00DE058B"/>
    <w:rsid w:val="00E03A85"/>
    <w:rsid w:val="00E2460C"/>
    <w:rsid w:val="00E35E0E"/>
    <w:rsid w:val="00E4099A"/>
    <w:rsid w:val="00E463E5"/>
    <w:rsid w:val="00E64D0C"/>
    <w:rsid w:val="00E66132"/>
    <w:rsid w:val="00E90015"/>
    <w:rsid w:val="00ED68FC"/>
    <w:rsid w:val="00EE49E8"/>
    <w:rsid w:val="00F271D1"/>
    <w:rsid w:val="00F60395"/>
    <w:rsid w:val="00FB1BA2"/>
    <w:rsid w:val="00FB2D71"/>
    <w:rsid w:val="00FC2587"/>
    <w:rsid w:val="00FC333B"/>
    <w:rsid w:val="00FC6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32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45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5F6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05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56478"/>
  </w:style>
  <w:style w:type="paragraph" w:styleId="Footer">
    <w:name w:val="footer"/>
    <w:basedOn w:val="Normal"/>
    <w:link w:val="FooterChar"/>
    <w:uiPriority w:val="99"/>
    <w:semiHidden/>
    <w:rsid w:val="0005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6478"/>
  </w:style>
  <w:style w:type="character" w:styleId="Hyperlink">
    <w:name w:val="Hyperlink"/>
    <w:basedOn w:val="DefaultParagraphFont"/>
    <w:uiPriority w:val="99"/>
    <w:rsid w:val="005B42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hyperlink" Target="http://www.google.com.tr/imgres?q=hayvan+boyama&amp;hl=tr&amp;sa=X&amp;biw=1024&amp;bih=620&amp;tbm=isch&amp;prmd=imvns&amp;tbnid=BddbErP3VmG6UM:&amp;imgrefurl=http://www.maxihayat.net/maxiforum/cocuklar-icin-boyama-resimleri/147113-hayvanlar-boyama-sayfasi-hayvanlar-alemi-boyama-resimleri-hayvanlar-ile-boyama.html&amp;docid=9lbBbVrYvnHSkM&amp;imgurl=http://www.frontiernet.net/~goofis1/Images/Animal/Doggie.jpg&amp;w=906&amp;h=700&amp;ei=W7F3UOqyEMXIsgbptIGQCA&amp;zoom=1&amp;iact=hc&amp;vpx=597&amp;vpy=291&amp;dur=758&amp;hovh=197&amp;hovw=255&amp;tx=131&amp;ty=134&amp;sig=112514017206791311321&amp;page=2&amp;tbnh=135&amp;tbnw=133&amp;start=18&amp;ndsp=22&amp;ved=1t:429,r:2,s:20,i:150" TargetMode="External"/><Relationship Id="rId25" Type="http://schemas.openxmlformats.org/officeDocument/2006/relationships/image" Target="media/image14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hyperlink" Target="http://www.google.com.tr/imgres?q=hayvan+boyama&amp;hl=tr&amp;sa=X&amp;biw=1024&amp;bih=620&amp;tbm=isch&amp;prmd=imvns&amp;tbnid=QhTDIRX0nqcLZM:&amp;imgrefurl=http://www.maxihayat.net/maxiforum/cocuklar-icin-boyama-resimleri/77075-boyama-kitabi-bee-bee-ari-hayvan-boyama-resimleri-bee-yi-yazdir-boya-indir-3.html&amp;docid=s7RBtWf_rK84UM&amp;imgurl=http://resim.maxihayat.net/Animal-Boyama-Kitabi.jpg&amp;w=567&amp;h=794&amp;ei=W7F3UOqyEMXIsgbptIGQCA&amp;zoom=1&amp;iact=hc&amp;vpx=273&amp;vpy=131&amp;dur=6093&amp;hovh=266&amp;hovw=190&amp;tx=100&amp;ty=166&amp;sig=112514017206791311321&amp;page=3&amp;tbnh=134&amp;tbnw=96&amp;start=40&amp;ndsp=21&amp;ved=1t:429,r:21,s:20,i:207" TargetMode="External"/><Relationship Id="rId29" Type="http://schemas.openxmlformats.org/officeDocument/2006/relationships/hyperlink" Target="http://www.google.com.tr/imgres?q=un+elek&amp;hl=tr&amp;biw=1024&amp;bih=620&amp;tbm=isch&amp;tbnid=Z4Eev7jjN4b3WM:&amp;imgrefurl=http://dersaadet.blogcu.com/kisa-hazirlik-tarhana/528377&amp;docid=a2mL1JhbcxoK_M&amp;imgurl=http://static.flickr.com/81/241593350_6addee256f_o.jpg&amp;w=312&amp;h=445&amp;ei=k7N3UMnrCsj4sgbiwICwDA&amp;zoom=1&amp;iact=hc&amp;vpx=793&amp;vpy=27&amp;dur=2255&amp;hovh=268&amp;hovw=188&amp;tx=95&amp;ty=162&amp;sig=112514017206791311321&amp;page=1&amp;tbnh=147&amp;tbnw=104&amp;start=0&amp;ndsp=17&amp;ved=1t:429,r:5,s:0,i:78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hyperlink" Target="http://www.google.com.tr/imgres?q=hayvan+boyama&amp;hl=tr&amp;sa=X&amp;biw=1024&amp;bih=620&amp;tbm=isch&amp;prmd=imvns&amp;tbnid=r__5j4fbxk0W5M:&amp;imgrefurl=http://www.keywordpicture.com/abuse/hayvan%20boyama///&amp;docid=tIWrTWgh2MmuIM&amp;imgurl=http://img4.imageshack.us/img4/1107/98675065.png&amp;w=359&amp;h=479&amp;ei=W7F3UOqyEMXIsgbptIGQCA&amp;zoom=1&amp;iact=hc&amp;vpx=609&amp;vpy=2&amp;dur=1540&amp;hovh=259&amp;hovw=194&amp;tx=103&amp;ty=127&amp;sig=112514017206791311321&amp;page=4&amp;tbnh=140&amp;tbnw=105&amp;start=61&amp;ndsp=23&amp;ved=1t:429,r:44,s:20,i:276" TargetMode="External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image" Target="media/image13.jpeg"/><Relationship Id="rId28" Type="http://schemas.openxmlformats.org/officeDocument/2006/relationships/image" Target="media/image16.jpeg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31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google.com.tr/imgres?q=el+ele+boyama&amp;hl=tr&amp;sa=X&amp;biw=1024&amp;bih=620&amp;tbm=isch&amp;prmd=imvns&amp;tbnid=B0-141uDvxdXOM:&amp;imgrefurl=http://www.xn--boyamaoyunlar-gbc.com/aile-boyama_2.html&amp;docid=ZRNRU2b9IWpy1M&amp;imgurl=http://img.xn--boyamaoyunlar-gbc.com/b%25C3%25BCy%25C3%25BCkanne-anne-ve-torunu-_49aba27f0ab7c-p.gif&amp;w=280&amp;h=262&amp;ei=P653UND4C8XPsgb7s4HYAg&amp;zoom=1&amp;iact=hc&amp;vpx=539&amp;vpy=2&amp;dur=682&amp;hovh=209&amp;hovw=224&amp;tx=114&amp;ty=79&amp;sig=112514017206791311321&amp;page=4&amp;tbnh=142&amp;tbnw=152&amp;start=48&amp;ndsp=16&amp;ved=1t:429,r:42,s:20,i:256" TargetMode="External"/><Relationship Id="rId14" Type="http://schemas.openxmlformats.org/officeDocument/2006/relationships/image" Target="http://1.bp.blogspot.com/_BYZN1ZDzNBM/SlKUzv5epQI/AAAAAAAABHg/rIzZPCIXV-c/s400/fruit-circle.jpg" TargetMode="External"/><Relationship Id="rId22" Type="http://schemas.openxmlformats.org/officeDocument/2006/relationships/hyperlink" Target="http://www.google.com.tr/imgres?q=hayvan+boyama&amp;hl=tr&amp;sa=X&amp;biw=1024&amp;bih=620&amp;tbm=isch&amp;prmd=imvns&amp;tbnid=chpo3fq3OrTbxM:&amp;imgrefurl=http://www.okuloncesiforum.com/baski-ve-boyama/24008-karisik-hayvanlar-boyama-sayfalari-3.html&amp;docid=ikktojiOVG3KCM&amp;imgurl=http://www.okuloncesiforum.net/resim/upload/neresi/th/GOOSE.gif&amp;w=528&amp;h=898&amp;ei=W7F3UOqyEMXIsgbptIGQCA&amp;zoom=1&amp;iact=hc&amp;vpx=293&amp;vpy=2&amp;dur=660&amp;hovh=293&amp;hovw=172&amp;tx=101&amp;ty=135&amp;sig=112514017206791311321&amp;page=4&amp;tbnh=140&amp;tbnw=80&amp;start=61&amp;ndsp=23&amp;ved=1t:429,r:42,s:20,i:270" TargetMode="External"/><Relationship Id="rId27" Type="http://schemas.openxmlformats.org/officeDocument/2006/relationships/hyperlink" Target="http://www.google.com.tr/imgres?q=anne+boyama&amp;hl=tr&amp;biw=1024&amp;bih=620&amp;tbm=isch&amp;tbnid=R-Fd4qMHlV0tWM:&amp;imgrefurl=http://www.odevindiryap.com/resim/cocuk-boyama-resimleri/anne-boyama-resimleri/&amp;docid=siv6NEnr1Z3VaM&amp;imgurl=http://www.coloring.ws/mom/3.gif&amp;w=718&amp;h=957&amp;ei=IbN3UNWHGo3Vsga7s4HQCg&amp;zoom=1&amp;iact=hc&amp;vpx=270&amp;vpy=158&amp;dur=2917&amp;hovh=259&amp;hovw=194&amp;tx=95&amp;ty=141&amp;sig=112514017206791311321&amp;page=2&amp;tbnh=161&amp;tbnw=121&amp;start=20&amp;ndsp=24&amp;ved=1t:429,r:1,s:20,i:143" TargetMode="External"/><Relationship Id="rId30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582</Words>
  <Characters>3319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RıfaT</dc:creator>
  <cp:keywords/>
  <dc:description/>
  <cp:lastModifiedBy>edanur</cp:lastModifiedBy>
  <cp:revision>2</cp:revision>
  <cp:lastPrinted>2012-10-12T06:13:00Z</cp:lastPrinted>
  <dcterms:created xsi:type="dcterms:W3CDTF">2012-10-12T05:29:00Z</dcterms:created>
  <dcterms:modified xsi:type="dcterms:W3CDTF">2013-11-06T10:59:00Z</dcterms:modified>
</cp:coreProperties>
</file>