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9B" w:rsidRPr="005F29CA" w:rsidRDefault="008C7C9B" w:rsidP="005F29CA">
      <w:pPr>
        <w:ind w:left="-567"/>
        <w:rPr>
          <w:rFonts w:ascii="Hand writing Mutlu" w:hAnsi="Hand writing Mutlu" w:cs="Hand writing Mutlu"/>
          <w:sz w:val="56"/>
          <w:szCs w:val="56"/>
        </w:rPr>
      </w:pPr>
      <w:r>
        <w:rPr>
          <w:noProof/>
          <w:lang w:eastAsia="tr-TR"/>
        </w:rPr>
        <w:pict>
          <v:oval id="Oval 31" o:spid="_x0000_s1026" style="position:absolute;left:0;text-align:left;margin-left:425.65pt;margin-top:-5.6pt;width:36pt;height:44.25pt;z-index:251673088;visibility:visible;v-text-anchor:middle" fillcolor="window" strokecolor="windowText" strokeweight="2pt">
            <v:textbox>
              <w:txbxContent>
                <w:p w:rsidR="008C7C9B" w:rsidRPr="00CD30A1" w:rsidRDefault="008C7C9B" w:rsidP="00CD30A1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  <w:r w:rsidRPr="00CD30A1">
                    <w:rPr>
                      <w:b/>
                      <w:bCs/>
                      <w:sz w:val="48"/>
                      <w:szCs w:val="48"/>
                    </w:rPr>
                    <w:t>x</w:t>
                  </w:r>
                </w:p>
              </w:txbxContent>
            </v:textbox>
          </v:oval>
        </w:pict>
      </w:r>
      <w:r w:rsidRPr="005F29CA">
        <w:rPr>
          <w:rFonts w:ascii="Hand writing Mutlu" w:hAnsi="Hand writing Mutlu" w:cs="Hand writing Mutlu"/>
          <w:sz w:val="56"/>
          <w:szCs w:val="56"/>
        </w:rPr>
        <w:t xml:space="preserve">İçinde </w:t>
      </w:r>
      <w:r w:rsidRPr="005F29CA">
        <w:rPr>
          <w:rFonts w:ascii="Times New Roman" w:hAnsi="Times New Roman" w:cs="Times New Roman"/>
          <w:sz w:val="56"/>
          <w:szCs w:val="56"/>
        </w:rPr>
        <w:t>“</w:t>
      </w:r>
      <w:r w:rsidRPr="005F29CA">
        <w:rPr>
          <w:rFonts w:ascii="Hand writing Mutlu" w:hAnsi="Hand writing Mutlu" w:cs="Hand writing Mutlu"/>
          <w:sz w:val="56"/>
          <w:szCs w:val="56"/>
        </w:rPr>
        <w:t xml:space="preserve"> l  </w:t>
      </w:r>
      <w:r w:rsidRPr="005F29CA">
        <w:rPr>
          <w:rFonts w:ascii="Times New Roman" w:hAnsi="Times New Roman" w:cs="Times New Roman"/>
          <w:sz w:val="56"/>
          <w:szCs w:val="56"/>
        </w:rPr>
        <w:t>“</w:t>
      </w:r>
      <w:r w:rsidRPr="005F29CA">
        <w:rPr>
          <w:rFonts w:ascii="Hand writing Mutlu" w:hAnsi="Hand writing Mutlu" w:cs="Hand writing Mutlu"/>
          <w:sz w:val="56"/>
          <w:szCs w:val="56"/>
        </w:rPr>
        <w:t xml:space="preserve"> harfi olan isimleri  işaretleyiniz</w:t>
      </w:r>
      <w:bookmarkStart w:id="0" w:name="_GoBack"/>
      <w:bookmarkEnd w:id="0"/>
      <w:r>
        <w:rPr>
          <w:rFonts w:ascii="Hand writing Mutlu" w:hAnsi="Hand writing Mutlu" w:cs="Hand writing Mutlu"/>
          <w:sz w:val="56"/>
          <w:szCs w:val="56"/>
        </w:rPr>
        <w:t xml:space="preserve"> </w:t>
      </w:r>
      <w:hyperlink r:id="rId4" w:history="1">
        <w:r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</w:p>
    <w:p w:rsidR="008C7C9B" w:rsidRDefault="008C7C9B" w:rsidP="005F29CA">
      <w:pPr>
        <w:ind w:left="-567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phphersey.com/wp-content/uploads/Tarih-ve-saat-Verisi.gif" style="position:absolute;left:0;text-align:left;margin-left:315pt;margin-top:11.55pt;width:171.35pt;height:164.25pt;z-index:251644416;visibility:visible" stroked="t" strokecolor="windowText" strokeweight=".25pt">
            <v:imagedata r:id="rId5" o:title=""/>
            <w10:wrap type="square"/>
          </v:shape>
        </w:pict>
      </w:r>
      <w:r>
        <w:rPr>
          <w:noProof/>
          <w:lang w:eastAsia="tr-TR"/>
        </w:rPr>
        <w:pict>
          <v:shape id="_x0000_s1028" type="#_x0000_t75" alt="http://t2.gstatic.com/images?q=tbn:ANd9GcQvtKf8brzgnIs_Ud-EGIQ039uyb-BSTj2-3Jr3_-A7I2PtKGu5xMe1XSiF" style="position:absolute;left:0;text-align:left;margin-left:143.65pt;margin-top:11.5pt;width:150.75pt;height:165.75pt;z-index:251643392;visibility:visible" stroked="t" strokecolor="windowText" strokeweight=".25pt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il_fi" o:spid="_x0000_s1029" type="#_x0000_t75" alt="http://666kb.com/i/bhe9qpu1tbdrcv3oe.gif" style="position:absolute;left:0;text-align:left;margin-left:-33.35pt;margin-top:11.55pt;width:160.5pt;height:165.75pt;z-index:251642368;visibility:visible" stroked="t" strokecolor="windowText" strokeweight=".25pt">
            <v:imagedata r:id="rId7" o:title=""/>
          </v:shape>
        </w:pict>
      </w:r>
      <w:r>
        <w:rPr>
          <w:noProof/>
          <w:lang w:eastAsia="tr-TR"/>
        </w:rPr>
        <w:pict>
          <v:line id="Düz Bağlayıcı 21" o:spid="_x0000_s1030" style="position:absolute;left:0;text-align:left;z-index:251662848;visibility:visible" from="499.9pt,6.1pt" to="499.9pt,219.1pt"/>
        </w:pict>
      </w:r>
      <w:r>
        <w:rPr>
          <w:noProof/>
          <w:lang w:eastAsia="tr-TR"/>
        </w:rPr>
        <w:pict>
          <v:line id="Düz Bağlayıcı 20" o:spid="_x0000_s1031" style="position:absolute;left:0;text-align:left;z-index:251661824;visibility:visible" from="-49.1pt,6.1pt" to="499.9pt,6.1pt"/>
        </w:pict>
      </w:r>
      <w:r>
        <w:rPr>
          <w:noProof/>
          <w:lang w:eastAsia="tr-TR"/>
        </w:rPr>
        <w:pict>
          <v:line id="Düz Bağlayıcı 18" o:spid="_x0000_s1032" style="position:absolute;left:0;text-align:left;z-index:251660800;visibility:visible" from="-49.1pt,6.1pt" to="-49.1pt,219.1pt"/>
        </w:pict>
      </w:r>
    </w:p>
    <w:p w:rsidR="008C7C9B" w:rsidRDefault="008C7C9B">
      <w:r>
        <w:rPr>
          <w:noProof/>
          <w:lang w:eastAsia="tr-TR"/>
        </w:rPr>
        <w:pict>
          <v:shape id="_x0000_s1033" type="#_x0000_t75" alt="http://4.bp.blogspot.com/-2V7eMMQ_Z0s/T6pXStqbiPI/AAAAAAAAAJU/sTIooxIMeUc/s1600/bebekc.jpg" style="position:absolute;margin-left:-37.05pt;margin-top:214.9pt;width:160.5pt;height:159.75pt;z-index:251648512;visibility:visible" stroked="t" strokecolor="windowText">
            <v:imagedata r:id="rId8" o:title=""/>
          </v:shape>
        </w:pict>
      </w:r>
      <w:r>
        <w:rPr>
          <w:noProof/>
          <w:lang w:eastAsia="tr-TR"/>
        </w:rPr>
        <w:pict>
          <v:line id="Düz Bağlayıcı 28" o:spid="_x0000_s1034" style="position:absolute;z-index:251670016;visibility:visible" from="499.9pt,420.2pt" to="499.9pt,600.95pt" strokecolor="windowText"/>
        </w:pict>
      </w:r>
      <w:r>
        <w:rPr>
          <w:noProof/>
          <w:lang w:eastAsia="tr-TR"/>
        </w:rPr>
        <w:pict>
          <v:line id="Düz Bağlayıcı 29" o:spid="_x0000_s1035" style="position:absolute;z-index:251671040;visibility:visible" from="-49.1pt,419.45pt" to="499.9pt,419.45pt" strokecolor="windowText"/>
        </w:pict>
      </w:r>
      <w:r>
        <w:rPr>
          <w:noProof/>
          <w:lang w:eastAsia="tr-TR"/>
        </w:rPr>
        <w:pict>
          <v:line id="Düz Bağlayıcı 30" o:spid="_x0000_s1036" style="position:absolute;z-index:251672064;visibility:visible" from="-49.1pt,600.95pt" to="499.9pt,600.95pt" strokecolor="windowText"/>
        </w:pict>
      </w:r>
      <w:r>
        <w:rPr>
          <w:noProof/>
          <w:lang w:eastAsia="tr-TR"/>
        </w:rPr>
        <w:pict>
          <v:line id="Düz Bağlayıcı 27" o:spid="_x0000_s1037" style="position:absolute;z-index:251668992;visibility:visible" from="-49.1pt,420.2pt" to="-49.1pt,600.95pt" strokecolor="windowText"/>
        </w:pict>
      </w:r>
      <w:r>
        <w:rPr>
          <w:noProof/>
          <w:lang w:eastAsia="tr-TR"/>
        </w:rPr>
        <w:pict>
          <v:line id="Düz Bağlayıcı 25" o:spid="_x0000_s1038" style="position:absolute;z-index:251666944;visibility:visible" from="499.9pt,210.95pt" to="499.9pt,412.7pt" strokecolor="windowText"/>
        </w:pict>
      </w:r>
      <w:r>
        <w:rPr>
          <w:noProof/>
          <w:lang w:eastAsia="tr-TR"/>
        </w:rPr>
        <w:pict>
          <v:oval id="Oval 11" o:spid="_x0000_s1039" style="position:absolute;margin-left:205.15pt;margin-top:374.65pt;width:36pt;height:34.5pt;z-index:251652608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12" o:spid="_x0000_s1040" style="position:absolute;margin-left:25.9pt;margin-top:374.65pt;width:36pt;height:34.5pt;z-index:251653632;visibility:visible;v-text-anchor:middle" fillcolor="window" strokecolor="windowText" strokeweight="2pt"/>
        </w:pict>
      </w:r>
      <w:r>
        <w:rPr>
          <w:noProof/>
          <w:lang w:eastAsia="tr-TR"/>
        </w:rPr>
        <w:pict>
          <v:line id="Düz Bağlayıcı 26" o:spid="_x0000_s1041" style="position:absolute;z-index:251667968;visibility:visible" from="-49.1pt,412.7pt" to="499.9pt,412.7pt" strokecolor="windowText"/>
        </w:pict>
      </w:r>
      <w:r>
        <w:rPr>
          <w:noProof/>
          <w:lang w:eastAsia="tr-TR"/>
        </w:rPr>
        <w:pict>
          <v:line id="Düz Bağlayıcı 24" o:spid="_x0000_s1042" style="position:absolute;z-index:251665920;visibility:visible" from="-49.1pt,210.95pt" to="499.9pt,210.95pt" strokecolor="windowText"/>
        </w:pict>
      </w:r>
      <w:r>
        <w:rPr>
          <w:noProof/>
          <w:lang w:eastAsia="tr-TR"/>
        </w:rPr>
        <w:pict>
          <v:line id="Düz Bağlayıcı 23" o:spid="_x0000_s1043" style="position:absolute;z-index:251664896;visibility:visible" from="-49.1pt,210.95pt" to="-49.1pt,412.7pt" strokecolor="windowText"/>
        </w:pict>
      </w:r>
      <w:r>
        <w:rPr>
          <w:noProof/>
          <w:lang w:eastAsia="tr-TR"/>
        </w:rPr>
        <w:pict>
          <v:oval id="Oval 5" o:spid="_x0000_s1044" style="position:absolute;margin-left:202.9pt;margin-top:151.9pt;width:36pt;height:34.5pt;z-index:251646464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6" o:spid="_x0000_s1045" style="position:absolute;margin-left:385.15pt;margin-top:151.9pt;width:36pt;height:34.5pt;z-index:251647488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3" o:spid="_x0000_s1046" style="position:absolute;margin-left:25.9pt;margin-top:151.9pt;width:36pt;height:34.5pt;z-index:251645440;visibility:visible;v-text-anchor:middle" strokeweight="2pt"/>
        </w:pict>
      </w:r>
      <w:r>
        <w:rPr>
          <w:noProof/>
          <w:lang w:eastAsia="tr-TR"/>
        </w:rPr>
        <w:pict>
          <v:line id="Düz Bağlayıcı 22" o:spid="_x0000_s1047" style="position:absolute;z-index:251663872;visibility:visible" from="-49.1pt,193.7pt" to="499.9pt,193.7pt"/>
        </w:pict>
      </w:r>
      <w:r>
        <w:rPr>
          <w:noProof/>
          <w:lang w:eastAsia="tr-TR"/>
        </w:rPr>
        <w:pict>
          <v:oval id="Oval 15" o:spid="_x0000_s1048" style="position:absolute;margin-left:391.9pt;margin-top:559.15pt;width:36pt;height:34.5pt;z-index:251657728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16" o:spid="_x0000_s1049" style="position:absolute;margin-left:205.15pt;margin-top:559.9pt;width:36pt;height:34.5pt;z-index:251658752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17" o:spid="_x0000_s1050" style="position:absolute;margin-left:25.9pt;margin-top:560.65pt;width:36pt;height:34.5pt;z-index:251659776;visibility:visible;v-text-anchor:middle" fillcolor="window" strokecolor="windowText" strokeweight="2pt"/>
        </w:pict>
      </w:r>
      <w:r>
        <w:rPr>
          <w:noProof/>
          <w:lang w:eastAsia="tr-TR"/>
        </w:rPr>
        <w:pict>
          <v:shape id="_x0000_s1051" type="#_x0000_t75" alt="http://okulweb.meb.gov.tr/45/01/451984/gif/sheep%20(1).gif" style="position:absolute;margin-left:314.65pt;margin-top:427.15pt;width:174.75pt;height:128.25pt;z-index:251656704;visibility:visible" stroked="t" strokecolor="windowText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52" type="#_x0000_t75" alt="http://1.bp.blogspot.com/-_j80voV088U/ThcZPCeveBI/AAAAAAAAAW4/6vqFyHd8lsk/s1600/self-drafted-pattern-dress-sketch-resize.jpg" style="position:absolute;margin-left:143.65pt;margin-top:427.15pt;width:150.75pt;height:128.25pt;z-index:251655680;visibility:visible" stroked="t" strokecolor="windowText">
            <v:imagedata r:id="rId10" o:title=""/>
            <w10:wrap type="square"/>
          </v:shape>
        </w:pict>
      </w:r>
      <w:r>
        <w:rPr>
          <w:noProof/>
          <w:lang w:eastAsia="tr-TR"/>
        </w:rPr>
        <w:pict>
          <v:shape id="_x0000_s1053" type="#_x0000_t75" alt="http://adidascenter.com/img/p/1806-2860-thickbox.jpg" style="position:absolute;margin-left:-33.35pt;margin-top:431.65pt;width:154.5pt;height:123.75pt;z-index:251654656;visibility:visible" stroked="t" strokecolor="windowText">
            <v:imagedata r:id="rId11" o:title=""/>
            <w10:wrap type="square"/>
          </v:shape>
        </w:pict>
      </w:r>
      <w:r>
        <w:rPr>
          <w:noProof/>
          <w:lang w:eastAsia="tr-TR"/>
        </w:rPr>
        <w:pict>
          <v:oval id="Oval 10" o:spid="_x0000_s1054" style="position:absolute;margin-left:385.15pt;margin-top:374.65pt;width:36pt;height:34.5pt;z-index:251651584;visibility:visible;v-text-anchor:middle" fillcolor="window" strokecolor="windowText" strokeweight="2pt"/>
        </w:pict>
      </w:r>
      <w:r>
        <w:rPr>
          <w:noProof/>
          <w:lang w:eastAsia="tr-TR"/>
        </w:rPr>
        <w:pict>
          <v:shape id="_x0000_s1055" type="#_x0000_t75" alt="http://3.bp.blogspot.com/_v_vwfBKnpuc/TLHGA9O0HRI/AAAAAAAAAO0/VOjQhIt7vWA/s1600/001554_Comb.gif" style="position:absolute;margin-left:314.65pt;margin-top:214.9pt;width:171pt;height:159.75pt;z-index:251650560;visibility:visible" stroked="t" strokecolor="windowText">
            <v:imagedata r:id="rId12" o:title=""/>
            <w10:wrap type="square"/>
          </v:shape>
        </w:pict>
      </w:r>
      <w:r>
        <w:rPr>
          <w:noProof/>
          <w:lang w:eastAsia="tr-TR"/>
        </w:rPr>
        <w:pict>
          <v:shape id="_x0000_s1056" type="#_x0000_t75" alt="http://img809.imageshack.us/img809/3060/elresmi08.jpg" style="position:absolute;margin-left:143.65pt;margin-top:214.9pt;width:150.75pt;height:159.75pt;z-index:251649536;visibility:visible" stroked="t" strokecolor="windowText">
            <v:imagedata r:id="rId13" o:title=""/>
            <w10:wrap type="square"/>
          </v:shape>
        </w:pict>
      </w:r>
    </w:p>
    <w:sectPr w:rsidR="008C7C9B" w:rsidSect="00494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9CA"/>
    <w:rsid w:val="003D3AB5"/>
    <w:rsid w:val="004947E6"/>
    <w:rsid w:val="005F29CA"/>
    <w:rsid w:val="008C7C9B"/>
    <w:rsid w:val="00A47FAE"/>
    <w:rsid w:val="00CD30A1"/>
    <w:rsid w:val="00D852CA"/>
    <w:rsid w:val="00FF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7E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F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29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D3A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20</Words>
  <Characters>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Bilgehan</dc:creator>
  <cp:keywords/>
  <dc:description/>
  <cp:lastModifiedBy>edanur</cp:lastModifiedBy>
  <cp:revision>2</cp:revision>
  <cp:lastPrinted>2012-10-16T08:01:00Z</cp:lastPrinted>
  <dcterms:created xsi:type="dcterms:W3CDTF">2012-10-16T07:47:00Z</dcterms:created>
  <dcterms:modified xsi:type="dcterms:W3CDTF">2013-11-06T11:05:00Z</dcterms:modified>
</cp:coreProperties>
</file>