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67C" w:rsidRPr="00E77AF7" w:rsidRDefault="009B767C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32"/>
          <w:szCs w:val="32"/>
        </w:rPr>
        <w:t xml:space="preserve">      </w:t>
      </w:r>
      <w:r w:rsidRPr="00E77AF7">
        <w:rPr>
          <w:rFonts w:ascii="Comic Sans MS" w:hAnsi="Comic Sans MS" w:cs="Comic Sans MS"/>
          <w:sz w:val="28"/>
          <w:szCs w:val="28"/>
        </w:rPr>
        <w:t>İçinde e sesi olan varlıkların nerede olduklarını göre yuvrlakları boyar mısın?</w:t>
      </w:r>
    </w:p>
    <w:p w:rsidR="009B767C" w:rsidRDefault="009B767C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hyperlink r:id="rId4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" o:spid="_x0000_i1025" type="#_x0000_t75" alt="http://t2.gstatic.com/images?q=tbn:ANd9GcQRAy7B3_IHZ4XJpm39UJLm0tHbT7JWJVgYSWuWSlzdT-yFWuHAAE3VbQ4" href="http://www.google.com.tr/imgres?q=boyama&amp;hl=tr&amp;sa=X&amp;biw=1280&amp;bih=715&amp;tbm=isch&amp;prmd=imvnsa&amp;tbnid=vKM2SfSN6jqVXM:&amp;imgrefurl=http://www.resimrehberi.com/resimleri/9287/bebek-boyama-kitabi.html&amp;docid=ZfQPrZBOgTV6IM&amp;imgurl=http://www.resimrehberi.com/files/file/bebek-boyama-kitabi.gif&amp;w=486&amp;h=631&amp;ei=FaOCUNW8IIqIhQfd4IGwCA&amp;zoom=1&amp;iact=rc&amp;dur=3&amp;sig=116963176488164277760&amp;page=2&amp;tbnh=150&amp;tbnw=115&amp;start=30&amp;ndsp=38&amp;ved=1t:429,r:36,s:20,i:304&amp;tx=71&amp;ty=" style="width:114pt;height:147.75pt;visibility:visible" o:button="t">
              <v:fill o:detectmouseclick="t"/>
              <v:imagedata r:id="rId5" o:title=""/>
            </v:shape>
          </w:pict>
        </w:r>
      </w:hyperlink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</w:t>
      </w:r>
      <w:hyperlink r:id="rId6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6" type="#_x0000_t75" alt="http://t2.gstatic.com/images?q=tbn:ANd9GcQ2_rqkNXoO1NpleoiOiGohiM5hykCh8n9j5m1J3jrfJ_2-K_Ya" href="http://www.google.com.tr/imgres?q=boyama&amp;hl=tr&amp;sa=X&amp;biw=1280&amp;bih=715&amp;tbm=isch&amp;prmd=imvnsa&amp;tbnid=DYoSw2nTir_9JM:&amp;imgrefurl=http://www.yeniresim.com/img2421.htm&amp;docid=v9HNZQOwK7dbsM&amp;imgurl=http://www.yeniresim.com/data/media/1131/www.yeniresim.com_-_Boyama_Resimleri_-_Boyanmak_in_Bekleyen_Kelebek.gif&amp;w=340&amp;h=474&amp;ei=FaOCUNW8IIqIhQfd4IGwCA&amp;zoom=1&amp;iact=hc&amp;vpx=403&amp;vpy=297&amp;dur=56&amp;hovh=265&amp;hovw=190&amp;tx=103&amp;ty=129&amp;sig=116963176488164277760&amp;page=1&amp;tbnh=141&amp;tbnw=101&amp;start=0&amp;ndsp=30&amp;ved=1t:429,r:8,s:0,i:1" style="width:2in;height:147pt;visibility:visible" o:button="t">
              <v:fill o:detectmouseclick="t"/>
              <v:imagedata r:id="rId7" o:title=""/>
            </v:shape>
          </w:pict>
        </w:r>
      </w:hyperlink>
      <w:hyperlink r:id="rId8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7" o:spid="_x0000_i1027" type="#_x0000_t75" alt="http://t1.gstatic.com/images?q=tbn:ANd9GcQ0Si94bYCgWafu8DAH1e4Kx04yXJcDezT4bOdFnFCaNy6vOrC7-QkJrQ" href="http://www.google.com.tr/imgres?q=boyama&amp;hl=tr&amp;sa=X&amp;biw=1280&amp;bih=715&amp;tbm=isch&amp;prmd=imvnsa&amp;tbnid=8AcdNvXB2OTBFM:&amp;imgrefurl=http://www.derskaynak.com/f773/tavuk-civciv-kedi-kopek-boyama-sayfalari-fare-sincap-boyama-resimleri-93375/&amp;docid=bLj0Q3ra6_wI3M&amp;imgurl=http://img240.imageshack.us/img240/4239/tara0016us4.gif&amp;w=430&amp;h=550&amp;ei=FaOCUNW8IIqIhQfd4IGwCA&amp;zoom=1&amp;iact=rc&amp;dur=365&amp;sig=116963176488164277760&amp;page=3&amp;tbnh=133&amp;tbnw=91&amp;start=68&amp;ndsp=37&amp;ved=1t:429,r:52,s:20,i:352&amp;tx=35&amp;ty=" style="width:108.75pt;height:138.75pt;visibility:visible" o:button="t">
              <v:fill o:detectmouseclick="t"/>
              <v:imagedata r:id="rId9" o:title=""/>
            </v:shape>
          </w:pict>
        </w:r>
      </w:hyperlink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</w:t>
      </w:r>
      <w:hyperlink r:id="rId10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28" type="#_x0000_t75" alt="http://t2.gstatic.com/images?q=tbn:ANd9GcSkAlAJ4FlY2UAGVFaveIxk5SJaH3bxwVOCnp1f2DzzghetjJOUzQ" href="http://www.google.com.tr/imgres?q=boyama&amp;start=336&amp;hl=tr&amp;sa=X&amp;biw=1280&amp;bih=715&amp;tbm=isch&amp;prmd=imvnsa&amp;tbnid=-t7CdQP0bdBXjM:&amp;imgrefurl=http://www.e-etkinlik.com/img-gemi-6883.htm&amp;docid=nSrmcpRelu146M&amp;imgurl=http://www.e-etkinlik.com/data/media/71/okul-oncesi-SINIRLI-BOYAMA-ship1.jpg&amp;w=600&amp;h=800&amp;ei=vKOCUI60BtGDhQe4j4H4DA&amp;zoom=1&amp;iact=hc&amp;vpx=676&amp;vpy=191&amp;dur=1522&amp;hovh=259&amp;hovw=194&amp;tx=122&amp;ty=157&amp;sig=116963176488164277760&amp;page=10&amp;tbnh=145&amp;tbnw=113&amp;ndsp=39&amp;ved=1t:429,r:71,s:300,i:2" style="width:128.25pt;height:171pt;visibility:visible" o:button="t">
              <v:fill o:detectmouseclick="t"/>
              <v:imagedata r:id="rId11" o:title=""/>
            </v:shape>
          </w:pict>
        </w:r>
      </w:hyperlink>
    </w:p>
    <w:p w:rsidR="009B767C" w:rsidRDefault="009B767C">
      <w:pPr>
        <w:rPr>
          <w:rFonts w:ascii="Hand writing Mutlu" w:hAnsi="Hand writing Mutlu" w:cs="Hand writing Mutlu"/>
          <w:noProof/>
          <w:color w:val="0000FF"/>
          <w:sz w:val="27"/>
          <w:szCs w:val="27"/>
          <w:lang w:eastAsia="tr-TR"/>
        </w:rPr>
      </w:pPr>
      <w:r>
        <w:rPr>
          <w:noProof/>
          <w:lang w:eastAsia="tr-TR"/>
        </w:rPr>
        <w:pict>
          <v:shape id="Resim 6" o:spid="_x0000_s1026" type="#_x0000_t75" style="position:absolute;margin-left:405.45pt;margin-top:27pt;width:123pt;height:48pt;z-index:-251660288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Resim 4" o:spid="_x0000_s1027" type="#_x0000_t75" style="position:absolute;margin-left:253.95pt;margin-top:27pt;width:123pt;height:48pt;z-index:-251662336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Resim 5" o:spid="_x0000_s1028" type="#_x0000_t75" style="position:absolute;margin-left:120.45pt;margin-top:27pt;width:123pt;height:48pt;z-index:-251661312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Resim 2" o:spid="_x0000_s1029" type="#_x0000_t75" style="position:absolute;margin-left:-21.3pt;margin-top:30.75pt;width:123pt;height:48pt;z-index:-251664384;visibility:visible" wrapcoords="-132 0 -132 21262 21600 21262 21600 0 -132 0">
            <v:imagedata r:id="rId12" o:title=""/>
            <w10:wrap type="tight"/>
          </v:shape>
        </w:pict>
      </w:r>
      <w:r>
        <w:rPr>
          <w:rFonts w:ascii="Hand writing Mutlu" w:hAnsi="Hand writing Mutlu" w:cs="Hand writing Mutlu"/>
          <w:noProof/>
          <w:color w:val="0000FF"/>
          <w:sz w:val="27"/>
          <w:szCs w:val="27"/>
          <w:lang w:eastAsia="tr-TR"/>
        </w:rPr>
        <w:t xml:space="preserve">  BEBEK              KELEBEK               FARE               </w:t>
      </w:r>
      <w:r w:rsidRPr="00BC0A00">
        <w:rPr>
          <w:rFonts w:ascii="Hand writing Mutlu" w:hAnsi="Hand writing Mutlu" w:cs="Hand writing Mutlu"/>
          <w:noProof/>
          <w:color w:val="0000FF"/>
          <w:sz w:val="27"/>
          <w:szCs w:val="27"/>
          <w:lang w:eastAsia="tr-TR"/>
        </w:rPr>
        <w:t>TEKNE</w:t>
      </w:r>
    </w:p>
    <w:p w:rsidR="009B767C" w:rsidRDefault="009B767C">
      <w:pPr>
        <w:rPr>
          <w:rFonts w:ascii="Hand writing Mutlu" w:hAnsi="Hand writing Mutlu" w:cs="Hand writing Mutlu"/>
        </w:rPr>
      </w:pPr>
    </w:p>
    <w:p w:rsidR="009B767C" w:rsidRDefault="009B767C">
      <w:pPr>
        <w:rPr>
          <w:rFonts w:ascii="Hand writing Mutlu" w:hAnsi="Hand writing Mutlu" w:cs="Hand writing Mutlu"/>
        </w:rPr>
      </w:pPr>
    </w:p>
    <w:p w:rsidR="009B767C" w:rsidRDefault="009B767C">
      <w:pPr>
        <w:rPr>
          <w:rFonts w:ascii="Hand writing Mutlu" w:hAnsi="Hand writing Mutlu" w:cs="Hand writing Mutlu"/>
        </w:rPr>
      </w:pPr>
      <w:hyperlink r:id="rId13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29" type="#_x0000_t75" alt="http://t3.gstatic.com/images?q=tbn:ANd9GcSkAivVr7Nj-W5XO1f8ns6dm0DA9HmrOgGFX1rJRd5dKJXZ1Fh7" href="http://www.google.com.tr/imgres?q=leylek+boyama&amp;hl=tr&amp;biw=1280&amp;bih=715&amp;tbm=isch&amp;tbnid=vmq_E1bxuGzu5M:&amp;imgrefurl=http://www.onceokuloncesi.com/leylek-boyama-sayfalar-t58944.html&amp;docid=ixQ_QZhZfM9RwM&amp;imgurl=http://www.onceokuloncesi.com/imagehosting/549384da5ca7078209.jpg&amp;w=640&amp;h=451&amp;ei=EaWCUImkF5SLhQemh4C4Dg&amp;zoom=1&amp;iact=hc&amp;vpx=491&amp;vpy=195&amp;dur=504&amp;hovh=188&amp;hovw=268&amp;tx=127&amp;ty=101&amp;sig=116963176488164277760&amp;page=1&amp;tbnh=152&amp;tbnw=217&amp;start=0&amp;ndsp=21&amp;ved=1t:429,r:3,s:0,i:" style="width:122.25pt;height:110.25pt;visibility:visible" o:button="t">
              <v:fill o:detectmouseclick="t"/>
              <v:imagedata r:id="rId14" o:title=""/>
            </v:shape>
          </w:pict>
        </w:r>
      </w:hyperlink>
      <w:r>
        <w:rPr>
          <w:rFonts w:ascii="Hand writing Mutlu" w:hAnsi="Hand writing Mutlu" w:cs="Hand writing Mutlu"/>
        </w:rPr>
        <w:t xml:space="preserve"> </w:t>
      </w:r>
      <w:hyperlink r:id="rId15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0" type="#_x0000_t75" alt="http://t2.gstatic.com/images?q=tbn:ANd9GcSwqmKJs_QbnemCNxYKcBEOQR3YsCs4RyoaUKoG-7bcPo4DV_Ya" href="http://www.google.com.tr/imgres?q=kertenkele+boyama&amp;hl=tr&amp;biw=1280&amp;bih=715&amp;tbm=isch&amp;tbnid=7K9KSj1lnyAFoM:&amp;imgrefurl=http://www.varbak.com/resmi/kertenkele-boyamas%C4%B1&amp;docid=8-CoP2YY533buM&amp;imgurl=http://www.varbak.com/galeri/kertenkele-boyamas%25C4%25B1-nb18981.jpg&amp;w=500&amp;h=464&amp;ei=S6WCUIfxHcXIhAfug4DgDA&amp;zoom=1&amp;iact=hc&amp;vpx=179&amp;vpy=141&amp;dur=670&amp;hovh=216&amp;hovw=233&amp;tx=95&amp;ty=125&amp;sig=116963176488164277760&amp;page=1&amp;tbnh=144&amp;tbnw=155&amp;start=0&amp;ndsp=26&amp;ved=1t:429,r:0,s:0,i:" style="width:111.75pt;height:103.5pt;flip:x;visibility:visible" o:button="t">
              <v:fill o:detectmouseclick="t"/>
              <v:imagedata r:id="rId16" o:title=""/>
            </v:shape>
          </w:pict>
        </w:r>
      </w:hyperlink>
      <w:r>
        <w:rPr>
          <w:rFonts w:ascii="Hand writing Mutlu" w:hAnsi="Hand writing Mutlu" w:cs="Hand writing Mutlu"/>
        </w:rPr>
        <w:t xml:space="preserve"> </w:t>
      </w:r>
      <w:hyperlink r:id="rId17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1" type="#_x0000_t75" alt="http://t0.gstatic.com/images?q=tbn:ANd9GcQ13B56fSufKtgChm6dVIDzOYwqjSYkINZmPwrgQCmnP2LNL0pu" href="http://www.google.com.tr/imgres?q=sebze+boyama+sayfalar%C4%B1&amp;start=288&amp;hl=tr&amp;sa=X&amp;biw=1280&amp;bih=715&amp;tbm=isch&amp;tbnid=6PqYQqZMI-n0HM:&amp;imgrefurl=http://www.okuloncesiforum.com/okuma-yazmaya-hazirlik-calismalari/11480-sebze-ve-meyveler-2.html&amp;docid=ySU-jjtvTtuDHM&amp;imgurl=http://www.okuloncesiforum.net/yukler2/nisan/d1e0dd215d43255dcae0e62da8fbee3e.gif&amp;w=598&amp;h=602&amp;ei=Q6aCUMPXOJK5hAfU_YGIDQ&amp;zoom=1&amp;iact=hc&amp;vpx=762&amp;vpy=79&amp;dur=172&amp;hovh=225&amp;hovw=224&amp;tx=98&amp;ty=130&amp;sig=116963176488164277760&amp;page=9&amp;tbnh=152&amp;tbnw=141&amp;ndsp=37&amp;ved=1t:429,r:22,s:300,i:" style="width:129pt;height:129.75pt;visibility:visible" o:button="t">
              <v:fill o:detectmouseclick="t"/>
              <v:imagedata r:id="rId18" o:title=""/>
            </v:shape>
          </w:pict>
        </w:r>
      </w:hyperlink>
      <w:hyperlink r:id="rId19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2" type="#_x0000_t75" alt="http://t1.gstatic.com/images?q=tbn:ANd9GcScTZTpjxYg8c82ssKzaqz4bXRuWuOVVJLqCyHtBe91f1DU-VJP" href="http://www.google.com.tr/imgres?q=sebze+boyama+sayfalar%C4%B1&amp;hl=tr&amp;sa=X&amp;biw=1280&amp;bih=715&amp;tbm=isch&amp;tbnid=oWrF92FbNM0wCM:&amp;imgrefurl=http://www.okuloncesiforum.com/baski-ve-boyama/13867-meyve-sebze-boyama-sayfalari.html&amp;docid=pXHXmGXna7d9uM&amp;imgurl=http://www.okuloncesiforum.net/resim/upload/guest/th/biberr.gif&amp;w=598&amp;h=663&amp;ei=D6aCUNLfNIjChAfCqIDwBA&amp;zoom=1&amp;iact=hc&amp;vpx=389&amp;vpy=51&amp;dur=541&amp;hovh=236&amp;hovw=213&amp;tx=129&amp;ty=150&amp;sig=116963176488164277760&amp;page=1&amp;tbnh=133&amp;tbnw=146&amp;start=0&amp;ndsp=27&amp;ved=1t:429,r:1,s:0,i:" style="width:111.75pt;height:122.25pt;visibility:visible" o:button="t">
              <v:fill o:detectmouseclick="t"/>
              <v:imagedata r:id="rId20" o:title=""/>
            </v:shape>
          </w:pict>
        </w:r>
      </w:hyperlink>
    </w:p>
    <w:p w:rsidR="009B767C" w:rsidRDefault="009B767C">
      <w:pPr>
        <w:rPr>
          <w:rFonts w:ascii="Hand writing Mutlu" w:hAnsi="Hand writing Mutlu" w:cs="Hand writing Mutlu"/>
        </w:rPr>
      </w:pPr>
      <w:r>
        <w:rPr>
          <w:noProof/>
          <w:lang w:eastAsia="tr-TR"/>
        </w:rPr>
        <w:pict>
          <v:shape id="Resim 3" o:spid="_x0000_s1030" type="#_x0000_t75" style="position:absolute;margin-left:376.95pt;margin-top:21.2pt;width:123pt;height:48pt;z-index:-251663360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_x0000_s1031" type="#_x0000_t75" style="position:absolute;margin-left:243.45pt;margin-top:21.2pt;width:123pt;height:48pt;z-index:-251659264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_x0000_s1032" type="#_x0000_t75" style="position:absolute;margin-left:120.45pt;margin-top:21.2pt;width:123pt;height:48pt;z-index:-251658240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_x0000_s1033" type="#_x0000_t75" style="position:absolute;margin-left:-14.55pt;margin-top:21.2pt;width:123pt;height:48pt;z-index:-251657216;visibility:visible" wrapcoords="-132 0 -132 21262 21600 21262 21600 0 -132 0">
            <v:imagedata r:id="rId12" o:title=""/>
            <w10:wrap type="tight"/>
          </v:shape>
        </w:pict>
      </w:r>
      <w:r>
        <w:rPr>
          <w:rFonts w:ascii="Hand writing Mutlu" w:hAnsi="Hand writing Mutlu" w:cs="Hand writing Mutlu"/>
        </w:rPr>
        <w:t xml:space="preserve">    LEYLEK                KERTENKELE           BEZELYE                 BİBER</w:t>
      </w:r>
    </w:p>
    <w:p w:rsidR="009B767C" w:rsidRDefault="009B767C">
      <w:pPr>
        <w:rPr>
          <w:rFonts w:ascii="Hand writing Mutlu" w:hAnsi="Hand writing Mutlu" w:cs="Hand writing Mutlu"/>
        </w:rPr>
      </w:pPr>
    </w:p>
    <w:p w:rsidR="009B767C" w:rsidRDefault="009B767C">
      <w:pPr>
        <w:rPr>
          <w:rFonts w:ascii="Hand writing Mutlu" w:hAnsi="Hand writing Mutlu" w:cs="Hand writing Mutlu"/>
        </w:rPr>
      </w:pPr>
    </w:p>
    <w:p w:rsidR="009B767C" w:rsidRDefault="009B767C">
      <w:pPr>
        <w:rPr>
          <w:rFonts w:ascii="Hand writing Mutlu" w:hAnsi="Hand writing Mutlu" w:cs="Hand writing Mutlu"/>
        </w:rPr>
      </w:pPr>
      <w:hyperlink r:id="rId21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3" type="#_x0000_t75" alt="http://t0.gstatic.com/images?q=tbn:ANd9GcSiZ7t2IeQRkyFKpofGVh8EpMTHzMDeivEsEguPcERPjibFpGDTdw" href="http://www.google.com.tr/imgres?q=boyama+sayfalar%C4%B1+hayvanlar&amp;hl=tr&amp;sa=X&amp;biw=1280&amp;bih=715&amp;tbm=isch&amp;tbnid=i7HIBuRh-IteXM:&amp;imgrefurl=http://susam-susamsokagi.blogspot.com/2009/01/iftlikboyama-sayfalar.html&amp;docid=CgT681d4f6bZKM&amp;imgurl=http://3.bp.blogspot.com/_EqmXuLkb6Ak/SV9tEw0CBbI/AAAAAAAACSQ/5K_QKZ2ZdUQ/s400/farm_cow.gif&amp;w=400&amp;h=400&amp;ei=7aaCUI-JJYmZhQekxIDwCA&amp;zoom=1&amp;iact=hc&amp;vpx=1012&amp;vpy=4&amp;dur=525&amp;hovh=225&amp;hovw=225&amp;tx=188&amp;ty=137&amp;sig=116963176488164277760&amp;page=2&amp;tbnh=114&amp;tbnw=114&amp;start=28&amp;ndsp=35&amp;ved=1t:429,r:28,s:20,i:2" style="width:96pt;height:126.75pt;visibility:visible" o:button="t">
              <v:fill o:detectmouseclick="t"/>
              <v:imagedata r:id="rId22" o:title=""/>
            </v:shape>
          </w:pict>
        </w:r>
      </w:hyperlink>
      <w:r>
        <w:rPr>
          <w:rFonts w:ascii="Hand writing Mutlu" w:hAnsi="Hand writing Mutlu" w:cs="Hand writing Mutlu"/>
        </w:rPr>
        <w:t xml:space="preserve">    </w:t>
      </w:r>
      <w:hyperlink r:id="rId23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 id="Resim 31" o:spid="_x0000_i1034" type="#_x0000_t75" alt="http://t2.gstatic.com/images?q=tbn:ANd9GcS5GVM566kzTrsyZKocuSc_VKlb9ierfQFHUTagIwK50eR6r9NKK8g7C2o" href="http://www.google.com.tr/imgres?q=hem%C5%9Fire+boyama&amp;hl=tr&amp;biw=1280&amp;bih=715&amp;tbm=isch&amp;tbnid=zKMGU3qsKWOYPM:&amp;imgrefurl=http://www.egitimfakultesi.org/photogallery.php?photo_id=87&amp;docid=H9B8exsbnC3lnM&amp;imgurl=http://www.egitimfakultesi.org/images/photoalbum/album_2/hemire.jpg&amp;w=1000&amp;h=1251&amp;ei=hqeCUIveC9GRhQfkx4GwAw&amp;zoom=1&amp;iact=rc&amp;dur=216&amp;sig=116963176488164277760&amp;page=2&amp;tbnh=150&amp;tbnw=124&amp;start=23&amp;ndsp=34&amp;ved=1t:429,r:16,s:20,i:201&amp;tx=27&amp;ty=" style="width:137.25pt;height:126pt;visibility:visible" o:button="t">
              <v:fill o:detectmouseclick="t"/>
              <v:imagedata r:id="rId24" o:title=""/>
            </v:shape>
          </w:pict>
        </w:r>
      </w:hyperlink>
      <w:r>
        <w:rPr>
          <w:rFonts w:ascii="Hand writing Mutlu" w:hAnsi="Hand writing Mutlu" w:cs="Hand writing Mutlu"/>
        </w:rPr>
        <w:t xml:space="preserve">   </w:t>
      </w:r>
      <w:hyperlink r:id="rId25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5" type="#_x0000_t75" alt="http://t2.gstatic.com/images?q=tbn:ANd9GcQjfhMLQ6iVRiVn2RsN_qFNy_7I5qfr6448m1JguSQUEw3deWr0" href="http://www.google.com.tr/imgres?q=meslekler+boyama&amp;start=113&amp;hl=tr&amp;sa=X&amp;biw=1280&amp;bih=715&amp;tbm=isch&amp;tbnid=mkqGAN7tNWb2wM:&amp;imgrefurl=http://www.okulonceciyiz.biz/diger-etkinlikler-ve-sergi-resimleri/3223-meslekler-boyama-sayfalari.html&amp;docid=Deb10hxn0eM0sM&amp;imgurl=http://www.okulonceciyiz.biz/attachments/diger-etkinlikler-ve-sergi-resimleri/4066d1203367436-meralsaschool13zq2.jpg&amp;w=450&amp;h=600&amp;ei=uqeCUKeTHou4hAee-4DADw&amp;zoom=1&amp;iact=hc&amp;vpx=682&amp;vpy=164&amp;dur=2425&amp;hovh=259&amp;hovw=194&amp;tx=80&amp;ty=137&amp;sig=116963176488164277760&amp;page=4&amp;tbnh=141&amp;tbnw=106&amp;ndsp=41&amp;ved=1t:429,r:25,s:100,i:" style="width:135pt;height:132pt;visibility:visible" o:button="t">
              <v:fill o:detectmouseclick="t"/>
              <v:imagedata r:id="rId26" o:title=""/>
            </v:shape>
          </w:pict>
        </w:r>
      </w:hyperlink>
      <w:r>
        <w:rPr>
          <w:rFonts w:ascii="Hand writing Mutlu" w:hAnsi="Hand writing Mutlu" w:cs="Hand writing Mutlu"/>
        </w:rPr>
        <w:t xml:space="preserve">    </w:t>
      </w:r>
      <w:hyperlink r:id="rId27" w:history="1">
        <w:r w:rsidRPr="00EB4C5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36" type="#_x0000_t75" alt="http://t2.gstatic.com/images?q=tbn:ANd9GcRvgoSPRX8bPGjRMFkngc4RN94yPkVOlhtlDvh1fuYH4sniUq9TPA" href="http://www.google.com.tr/imgres?q=meslekler+boyama&amp;hl=tr&amp;sa=X&amp;biw=1280&amp;bih=715&amp;tbm=isch&amp;tbnid=x_lyqA4MqSgTdM:&amp;imgrefurl=http://hilalinokuloncesi.blogspot.com/2010/05/meslekler-boyama.html&amp;docid=HHmG5-g8Aw5wrM&amp;imgurl=http://3.bp.blogspot.com/_GOBTZyd9JeY/S_AVNp8WStI/AAAAAAAAAEo/xrYBZB9ziVw/s1600/ressam.jpg&amp;w=480&amp;h=640&amp;ei=q6eCUPWHK4uThgfguYGwDA&amp;zoom=1&amp;iact=hc&amp;vpx=613&amp;vpy=153&amp;dur=2284&amp;hovh=259&amp;hovw=194&amp;tx=108&amp;ty=129&amp;sig=116963176488164277760&amp;page=1&amp;tbnh=138&amp;tbnw=104&amp;start=0&amp;ndsp=34&amp;ved=1t:429,r:4,s:0,i:1" style="width:119.25pt;height:2in;visibility:visible" o:button="t">
              <v:fill o:detectmouseclick="t"/>
              <v:imagedata r:id="rId28" o:title=""/>
            </v:shape>
          </w:pict>
        </w:r>
      </w:hyperlink>
    </w:p>
    <w:p w:rsidR="009B767C" w:rsidRDefault="009B767C">
      <w:pPr>
        <w:rPr>
          <w:rFonts w:ascii="Hand writing Mutlu" w:hAnsi="Hand writing Mutlu" w:cs="Hand writing Mutlu"/>
        </w:rPr>
      </w:pPr>
      <w:r>
        <w:rPr>
          <w:noProof/>
          <w:lang w:eastAsia="tr-TR"/>
        </w:rPr>
        <w:pict>
          <v:shape id="_x0000_s1034" type="#_x0000_t75" style="position:absolute;margin-left:405.45pt;margin-top:19.15pt;width:123pt;height:48pt;z-index:-251656192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_x0000_s1035" type="#_x0000_t75" style="position:absolute;margin-left:259.2pt;margin-top:19.15pt;width:123pt;height:48pt;z-index:-251655168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_x0000_s1036" type="#_x0000_t75" style="position:absolute;margin-left:120.45pt;margin-top:19.15pt;width:123pt;height:48pt;z-index:-251654144;visibility:visible" wrapcoords="-132 0 -132 21262 21600 21262 21600 0 -132 0">
            <v:imagedata r:id="rId12" o:title=""/>
            <w10:wrap type="tight"/>
          </v:shape>
        </w:pict>
      </w:r>
      <w:r>
        <w:rPr>
          <w:noProof/>
          <w:lang w:eastAsia="tr-TR"/>
        </w:rPr>
        <w:pict>
          <v:shape id="_x0000_s1037" type="#_x0000_t75" style="position:absolute;margin-left:-19.8pt;margin-top:19.15pt;width:123pt;height:48pt;z-index:-251653120;visibility:visible" wrapcoords="-132 0 -132 21262 21600 21262 21600 0 -132 0">
            <v:imagedata r:id="rId12" o:title=""/>
            <w10:wrap type="tight"/>
          </v:shape>
        </w:pict>
      </w:r>
      <w:r>
        <w:rPr>
          <w:rFonts w:ascii="Hand writing Mutlu" w:hAnsi="Hand writing Mutlu" w:cs="Hand writing Mutlu"/>
        </w:rPr>
        <w:t xml:space="preserve">İNEK                          HEMŞİRE                  ÖĞRETMEN                RESSAM </w:t>
      </w:r>
    </w:p>
    <w:p w:rsidR="009B767C" w:rsidRDefault="009B767C">
      <w:pPr>
        <w:rPr>
          <w:rFonts w:ascii="Hand writing Mutlu" w:hAnsi="Hand writing Mutlu" w:cs="Hand writing Mutlu"/>
        </w:rPr>
      </w:pPr>
    </w:p>
    <w:p w:rsidR="009B767C" w:rsidRPr="00BC0A00" w:rsidRDefault="009B767C">
      <w:pPr>
        <w:rPr>
          <w:rFonts w:ascii="Hand writing Mutlu" w:hAnsi="Hand writing Mutlu" w:cs="Hand writing Mutlu"/>
        </w:rPr>
      </w:pPr>
      <w:hyperlink r:id="rId29" w:history="1">
        <w:r>
          <w:rPr>
            <w:rStyle w:val="Hyperlink"/>
            <w:rFonts w:ascii="Nurhan Uz" w:hAnsi="Nurhan Uz" w:cs="Nurhan Uz"/>
            <w:sz w:val="28"/>
            <w:szCs w:val="28"/>
          </w:rPr>
          <w:t>www.sorubak.com</w:t>
        </w:r>
      </w:hyperlink>
      <w:r>
        <w:rPr>
          <w:rFonts w:ascii="Nurhan Uz" w:hAnsi="Nurhan Uz" w:cs="Nurhan Uz"/>
          <w:sz w:val="28"/>
          <w:szCs w:val="28"/>
        </w:rPr>
        <w:t xml:space="preserve"> </w:t>
      </w:r>
    </w:p>
    <w:sectPr w:rsidR="009B767C" w:rsidRPr="00BC0A00" w:rsidSect="00C705E4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7755"/>
    <w:rsid w:val="00077637"/>
    <w:rsid w:val="00215196"/>
    <w:rsid w:val="00262955"/>
    <w:rsid w:val="00274282"/>
    <w:rsid w:val="002B3200"/>
    <w:rsid w:val="002E1703"/>
    <w:rsid w:val="00314C88"/>
    <w:rsid w:val="00334079"/>
    <w:rsid w:val="00425107"/>
    <w:rsid w:val="0056044F"/>
    <w:rsid w:val="005C3D13"/>
    <w:rsid w:val="00762420"/>
    <w:rsid w:val="00770ACF"/>
    <w:rsid w:val="009B767C"/>
    <w:rsid w:val="00A14B36"/>
    <w:rsid w:val="00B270C8"/>
    <w:rsid w:val="00BA5CF3"/>
    <w:rsid w:val="00BC0A00"/>
    <w:rsid w:val="00C33DD4"/>
    <w:rsid w:val="00C705E4"/>
    <w:rsid w:val="00C87755"/>
    <w:rsid w:val="00CF2CB8"/>
    <w:rsid w:val="00D20A1C"/>
    <w:rsid w:val="00D2392C"/>
    <w:rsid w:val="00E77AF7"/>
    <w:rsid w:val="00E86EE7"/>
    <w:rsid w:val="00EB4C54"/>
    <w:rsid w:val="00EC12F6"/>
    <w:rsid w:val="00FC2C5A"/>
    <w:rsid w:val="00FE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0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0A0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C3D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boyama&amp;hl=tr&amp;sa=X&amp;biw=1280&amp;bih=715&amp;tbm=isch&amp;prmd=imvnsa&amp;tbnid=8AcdNvXB2OTBFM:&amp;imgrefurl=http://www.derskaynak.com/f773/tavuk-civciv-kedi-kopek-boyama-sayfalari-fare-sincap-boyama-resimleri-93375/&amp;docid=bLj0Q3ra6_wI3M&amp;imgurl=http://img240.imageshack.us/img240/4239/tara0016us4.gif&amp;w=430&amp;h=550&amp;ei=FaOCUNW8IIqIhQfd4IGwCA&amp;zoom=1&amp;iact=rc&amp;dur=365&amp;sig=116963176488164277760&amp;page=3&amp;tbnh=133&amp;tbnw=91&amp;start=68&amp;ndsp=37&amp;ved=1t:429,r:52,s:20,i:352&amp;tx=35&amp;ty=64" TargetMode="External"/><Relationship Id="rId13" Type="http://schemas.openxmlformats.org/officeDocument/2006/relationships/hyperlink" Target="http://www.google.com.tr/imgres?q=leylek+boyama&amp;hl=tr&amp;biw=1280&amp;bih=715&amp;tbm=isch&amp;tbnid=vmq_E1bxuGzu5M:&amp;imgrefurl=http://www.onceokuloncesi.com/leylek-boyama-sayfalar-t58944.html&amp;docid=ixQ_QZhZfM9RwM&amp;imgurl=http://www.onceokuloncesi.com/imagehosting/549384da5ca7078209.jpg&amp;w=640&amp;h=451&amp;ei=EaWCUImkF5SLhQemh4C4Dg&amp;zoom=1&amp;iact=hc&amp;vpx=491&amp;vpy=195&amp;dur=504&amp;hovh=188&amp;hovw=268&amp;tx=127&amp;ty=101&amp;sig=116963176488164277760&amp;page=1&amp;tbnh=152&amp;tbnw=217&amp;start=0&amp;ndsp=21&amp;ved=1t:429,r:3,s:0,i:99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boyama+sayfalar%C4%B1+hayvanlar&amp;hl=tr&amp;sa=X&amp;biw=1280&amp;bih=715&amp;tbm=isch&amp;tbnid=i7HIBuRh-IteXM:&amp;imgrefurl=http://susam-susamsokagi.blogspot.com/2009/01/iftlikboyama-sayfalar.html&amp;docid=CgT681d4f6bZKM&amp;imgurl=http://3.bp.blogspot.com/_EqmXuLkb6Ak/SV9tEw0CBbI/AAAAAAAACSQ/5K_QKZ2ZdUQ/s400/farm_cow.gif&amp;w=400&amp;h=400&amp;ei=7aaCUI-JJYmZhQekxIDwCA&amp;zoom=1&amp;iact=hc&amp;vpx=1012&amp;vpy=4&amp;dur=525&amp;hovh=225&amp;hovw=225&amp;tx=188&amp;ty=137&amp;sig=116963176488164277760&amp;page=2&amp;tbnh=114&amp;tbnw=114&amp;start=28&amp;ndsp=35&amp;ved=1t:429,r:28,s:20,i:210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hyperlink" Target="http://www.google.com.tr/imgres?q=sebze+boyama+sayfalar%C4%B1&amp;start=288&amp;hl=tr&amp;sa=X&amp;biw=1280&amp;bih=715&amp;tbm=isch&amp;tbnid=6PqYQqZMI-n0HM:&amp;imgrefurl=http://www.okuloncesiforum.com/okuma-yazmaya-hazirlik-calismalari/11480-sebze-ve-meyveler-2.html&amp;docid=ySU-jjtvTtuDHM&amp;imgurl=http://www.okuloncesiforum.net/yukler2/nisan/d1e0dd215d43255dcae0e62da8fbee3e.gif&amp;w=598&amp;h=602&amp;ei=Q6aCUMPXOJK5hAfU_YGIDQ&amp;zoom=1&amp;iact=hc&amp;vpx=762&amp;vpy=79&amp;dur=172&amp;hovh=225&amp;hovw=224&amp;tx=98&amp;ty=130&amp;sig=116963176488164277760&amp;page=9&amp;tbnh=152&amp;tbnw=141&amp;ndsp=37&amp;ved=1t:429,r:22,s:300,i:70" TargetMode="External"/><Relationship Id="rId25" Type="http://schemas.openxmlformats.org/officeDocument/2006/relationships/hyperlink" Target="http://www.google.com.tr/imgres?q=meslekler+boyama&amp;start=113&amp;hl=tr&amp;sa=X&amp;biw=1280&amp;bih=715&amp;tbm=isch&amp;tbnid=mkqGAN7tNWb2wM:&amp;imgrefurl=http://www.okulonceciyiz.biz/diger-etkinlikler-ve-sergi-resimleri/3223-meslekler-boyama-sayfalari.html&amp;docid=Deb10hxn0eM0sM&amp;imgurl=http://www.okulonceciyiz.biz/attachments/diger-etkinlikler-ve-sergi-resimleri/4066d1203367436-meralsaschool13zq2.jpg&amp;w=450&amp;h=600&amp;ei=uqeCUKeTHou4hAee-4DADw&amp;zoom=1&amp;iact=hc&amp;vpx=682&amp;vpy=164&amp;dur=2425&amp;hovh=259&amp;hovw=194&amp;tx=80&amp;ty=137&amp;sig=116963176488164277760&amp;page=4&amp;tbnh=141&amp;tbnw=106&amp;ndsp=41&amp;ved=1t:429,r:25,s:100,i:79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boyama&amp;hl=tr&amp;sa=X&amp;biw=1280&amp;bih=715&amp;tbm=isch&amp;prmd=imvnsa&amp;tbnid=DYoSw2nTir_9JM:&amp;imgrefurl=http://www.yeniresim.com/img2421.htm&amp;docid=v9HNZQOwK7dbsM&amp;imgurl=http://www.yeniresim.com/data/media/1131/www.yeniresim.com_-_Boyama_Resimleri_-_Boyanmak_in_Bekleyen_Kelebek.gif&amp;w=340&amp;h=474&amp;ei=FaOCUNW8IIqIhQfd4IGwCA&amp;zoom=1&amp;iact=hc&amp;vpx=403&amp;vpy=297&amp;dur=56&amp;hovh=265&amp;hovw=190&amp;tx=103&amp;ty=129&amp;sig=116963176488164277760&amp;page=1&amp;tbnh=141&amp;tbnw=101&amp;start=0&amp;ndsp=30&amp;ved=1t:429,r:8,s:0,i:156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q=kertenkele+boyama&amp;hl=tr&amp;biw=1280&amp;bih=715&amp;tbm=isch&amp;tbnid=7K9KSj1lnyAFoM:&amp;imgrefurl=http://www.varbak.com/resmi/kertenkele-boyamas%C4%B1&amp;docid=8-CoP2YY533buM&amp;imgurl=http://www.varbak.com/galeri/kertenkele-boyamas%25C4%25B1-nb18981.jpg&amp;w=500&amp;h=464&amp;ei=S6WCUIfxHcXIhAfug4DgDA&amp;zoom=1&amp;iact=hc&amp;vpx=179&amp;vpy=141&amp;dur=670&amp;hovh=216&amp;hovw=233&amp;tx=95&amp;ty=125&amp;sig=116963176488164277760&amp;page=1&amp;tbnh=144&amp;tbnw=155&amp;start=0&amp;ndsp=26&amp;ved=1t:429,r:0,s:0,i:63" TargetMode="External"/><Relationship Id="rId23" Type="http://schemas.openxmlformats.org/officeDocument/2006/relationships/hyperlink" Target="http://www.google.com.tr/imgres?q=hem%C5%9Fire+boyama&amp;hl=tr&amp;biw=1280&amp;bih=715&amp;tbm=isch&amp;tbnid=zKMGU3qsKWOYPM:&amp;imgrefurl=http://www.egitimfakultesi.org/photogallery.php?photo_id=87&amp;docid=H9B8exsbnC3lnM&amp;imgurl=http://www.egitimfakultesi.org/images/photoalbum/album_2/hemire.jpg&amp;w=1000&amp;h=1251&amp;ei=hqeCUIveC9GRhQfkx4GwAw&amp;zoom=1&amp;iact=rc&amp;dur=216&amp;sig=116963176488164277760&amp;page=2&amp;tbnh=150&amp;tbnw=124&amp;start=23&amp;ndsp=34&amp;ved=1t:429,r:16,s:20,i:201&amp;tx=27&amp;ty=66" TargetMode="External"/><Relationship Id="rId28" Type="http://schemas.openxmlformats.org/officeDocument/2006/relationships/image" Target="media/image13.jpeg"/><Relationship Id="rId10" Type="http://schemas.openxmlformats.org/officeDocument/2006/relationships/hyperlink" Target="http://www.google.com.tr/imgres?q=boyama&amp;start=336&amp;hl=tr&amp;sa=X&amp;biw=1280&amp;bih=715&amp;tbm=isch&amp;prmd=imvnsa&amp;tbnid=-t7CdQP0bdBXjM:&amp;imgrefurl=http://www.e-etkinlik.com/img-gemi-6883.htm&amp;docid=nSrmcpRelu146M&amp;imgurl=http://www.e-etkinlik.com/data/media/71/okul-oncesi-SINIRLI-BOYAMA-ship1.jpg&amp;w=600&amp;h=800&amp;ei=vKOCUI60BtGDhQe4j4H4DA&amp;zoom=1&amp;iact=hc&amp;vpx=676&amp;vpy=191&amp;dur=1522&amp;hovh=259&amp;hovw=194&amp;tx=122&amp;ty=157&amp;sig=116963176488164277760&amp;page=10&amp;tbnh=145&amp;tbnw=113&amp;ndsp=39&amp;ved=1t:429,r:71,s:300,i:217" TargetMode="External"/><Relationship Id="rId19" Type="http://schemas.openxmlformats.org/officeDocument/2006/relationships/hyperlink" Target="http://www.google.com.tr/imgres?q=sebze+boyama+sayfalar%C4%B1&amp;hl=tr&amp;sa=X&amp;biw=1280&amp;bih=715&amp;tbm=isch&amp;tbnid=oWrF92FbNM0wCM:&amp;imgrefurl=http://www.okuloncesiforum.com/baski-ve-boyama/13867-meyve-sebze-boyama-sayfalari.html&amp;docid=pXHXmGXna7d9uM&amp;imgurl=http://www.okuloncesiforum.net/resim/upload/guest/th/biberr.gif&amp;w=598&amp;h=663&amp;ei=D6aCUNLfNIjChAfCqIDwBA&amp;zoom=1&amp;iact=hc&amp;vpx=389&amp;vpy=51&amp;dur=541&amp;hovh=236&amp;hovw=213&amp;tx=129&amp;ty=150&amp;sig=116963176488164277760&amp;page=1&amp;tbnh=133&amp;tbnw=146&amp;start=0&amp;ndsp=27&amp;ved=1t:429,r:1,s:0,i:66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google.com.tr/imgres?q=boyama&amp;hl=tr&amp;sa=X&amp;biw=1280&amp;bih=715&amp;tbm=isch&amp;prmd=imvnsa&amp;tbnid=vKM2SfSN6jqVXM:&amp;imgrefurl=http://www.resimrehberi.com/resimleri/9287/bebek-boyama-kitabi.html&amp;docid=ZfQPrZBOgTV6IM&amp;imgurl=http://www.resimrehberi.com/files/file/bebek-boyama-kitabi.gif&amp;w=486&amp;h=631&amp;ei=FaOCUNW8IIqIhQfd4IGwCA&amp;zoom=1&amp;iact=rc&amp;dur=3&amp;sig=116963176488164277760&amp;page=2&amp;tbnh=150&amp;tbnw=115&amp;start=30&amp;ndsp=38&amp;ved=1t:429,r:36,s:20,i:304&amp;tx=71&amp;ty=90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imgres?q=meslekler+boyama&amp;hl=tr&amp;sa=X&amp;biw=1280&amp;bih=715&amp;tbm=isch&amp;tbnid=x_lyqA4MqSgTdM:&amp;imgrefurl=http://hilalinokuloncesi.blogspot.com/2010/05/meslekler-boyama.html&amp;docid=HHmG5-g8Aw5wrM&amp;imgurl=http://3.bp.blogspot.com/_GOBTZyd9JeY/S_AVNp8WStI/AAAAAAAAAEo/xrYBZB9ziVw/s1600/ressam.jpg&amp;w=480&amp;h=640&amp;ei=q6eCUPWHK4uThgfguYGwDA&amp;zoom=1&amp;iact=hc&amp;vpx=613&amp;vpy=153&amp;dur=2284&amp;hovh=259&amp;hovw=194&amp;tx=108&amp;ty=129&amp;sig=116963176488164277760&amp;page=1&amp;tbnh=138&amp;tbnw=104&amp;start=0&amp;ndsp=34&amp;ved=1t:429,r:4,s:0,i:12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981</Words>
  <Characters>5598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ŞULE</dc:creator>
  <cp:keywords/>
  <dc:description/>
  <cp:lastModifiedBy>edanur</cp:lastModifiedBy>
  <cp:revision>3</cp:revision>
  <cp:lastPrinted>2012-10-17T05:38:00Z</cp:lastPrinted>
  <dcterms:created xsi:type="dcterms:W3CDTF">2012-10-20T13:35:00Z</dcterms:created>
  <dcterms:modified xsi:type="dcterms:W3CDTF">2013-11-06T11:02:00Z</dcterms:modified>
</cp:coreProperties>
</file>