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498" w:rsidRPr="00116516" w:rsidRDefault="00632498" w:rsidP="00452079">
      <w:pPr>
        <w:pStyle w:val="NoSpacing"/>
        <w:ind w:firstLine="708"/>
      </w:pPr>
      <w:r w:rsidRPr="00116516">
        <w:t>Sevgili veliler</w:t>
      </w:r>
      <w:r>
        <w:t xml:space="preserve"> </w:t>
      </w:r>
      <w:hyperlink r:id="rId4" w:history="1">
        <w:r>
          <w:rPr>
            <w:rStyle w:val="Hyperlink"/>
            <w:rFonts w:ascii="Nurhan Uz" w:hAnsi="Nurhan Uz" w:cs="Nurhan Uz"/>
            <w:sz w:val="28"/>
            <w:szCs w:val="28"/>
          </w:rPr>
          <w:t>www.sorubak.com</w:t>
        </w:r>
      </w:hyperlink>
    </w:p>
    <w:p w:rsidR="00632498" w:rsidRPr="00116516" w:rsidRDefault="00632498" w:rsidP="00452079">
      <w:pPr>
        <w:pStyle w:val="NoSpacing"/>
        <w:ind w:firstLine="708"/>
      </w:pPr>
      <w:r w:rsidRPr="00116516">
        <w:t>Bu hafta örüntü konusunu öğrendik.  Örüntüler, matematiğin en zor ve en önemli konularından biridir. Bundan sonra da sık sık karşımıza çıkacaktır. O nedenle, sizin de yardımınıza ihtiyacımız var. Örüntü;  sayı, nesne ya da şekillerin düzenli bir şekilde birbirini izlemesidir.</w:t>
      </w:r>
    </w:p>
    <w:p w:rsidR="00632498" w:rsidRDefault="00632498" w:rsidP="00452079">
      <w:pPr>
        <w:pStyle w:val="NoSpacing"/>
        <w:ind w:firstLine="708"/>
      </w:pPr>
      <w:r w:rsidRPr="00116516">
        <w:t>Şimdi gelelim yapabileceklerinize: Evdeki halı, kilim, battaniye, dantel, kazak… gibi motif ve desenleri olan nesneleri gösterelim; renklerin, motif ve desenlerin dizilişine dikkat çekerek konuşturalım. Sonraki aşamada bir köpük tabağın üzerine kuru bakliyatları örüntü kuralları oluşturarak (3 kırmızı mercimek- 2 yeşil mercimek- 1 fasulye gibi) yapıştırmasını sağlayalım. Aynı çalışmayı evdeki artık kumaş, ip, düğme, pul, boncuk vb malzemelerle de yaptırabiliriz. Ya da ipe boncuk dizdirebilirsiniz.</w:t>
      </w:r>
    </w:p>
    <w:p w:rsidR="00632498" w:rsidRPr="00116516" w:rsidRDefault="00632498" w:rsidP="00452079">
      <w:pPr>
        <w:pStyle w:val="NoSpacing"/>
        <w:ind w:firstLine="708"/>
      </w:pPr>
      <w:r>
        <w:t>Kolay gelsin…</w:t>
      </w:r>
    </w:p>
    <w:p w:rsidR="00632498" w:rsidRDefault="00632498" w:rsidP="00895085">
      <w:pPr>
        <w:rPr>
          <w:sz w:val="32"/>
          <w:szCs w:val="32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s1026" type="#_x0000_t75" alt="7.jpg" href="http://www.okuloncesietkinlikleri.com/attachments/farkli-coklu-zeka-etkinlikleri-32/9761d1325438920-oruntu-calismalari-7.j" style="position:absolute;margin-left:196.8pt;margin-top:7.6pt;width:276pt;height:216.75pt;z-index:-251658752;visibility:visible" wrapcoords="-59 0 -59 21525 21600 21525 21600 0 -59 0" o:button="t">
            <v:fill o:detectmouseclick="t"/>
            <v:imagedata r:id="rId5" o:title="" croptop="9610f" cropbottom="5505f" cropleft="1980f" cropright="1980f"/>
            <w10:wrap type="tight"/>
          </v:shape>
        </w:pict>
      </w:r>
      <w:r>
        <w:rPr>
          <w:noProof/>
          <w:lang w:eastAsia="tr-TR"/>
        </w:rPr>
        <w:pict>
          <v:shape id="il_fi" o:spid="_x0000_s1027" type="#_x0000_t75" alt="http://www.yardimx.net/wp-content/uploads/2011/01/%C3%96r%C3%BCnt%C3%BC-ve-s%C3%BCslemeler-%C3%96telemeS%C3%BCsleme1.jpg" style="position:absolute;margin-left:0;margin-top:19.6pt;width:194.25pt;height:183pt;z-index:251655680;visibility:visible;mso-position-horizontal:left">
            <v:imagedata r:id="rId6" o:title="" croptop="28434f" cropleft="31791f"/>
            <w10:wrap type="square"/>
          </v:shape>
        </w:pict>
      </w:r>
    </w:p>
    <w:p w:rsidR="00632498" w:rsidRPr="00895085" w:rsidRDefault="00632498" w:rsidP="00895085">
      <w:pPr>
        <w:rPr>
          <w:sz w:val="32"/>
          <w:szCs w:val="32"/>
        </w:rPr>
      </w:pPr>
      <w:r>
        <w:rPr>
          <w:noProof/>
          <w:lang w:eastAsia="tr-TR"/>
        </w:rPr>
        <w:pict>
          <v:shape id="Resim 19" o:spid="_x0000_s1028" type="#_x0000_t75" alt="2.jpg" href="http://www.okuloncesietkinlikleri.com/attachments/farkli-coklu-zeka-etkinlikleri-32/9759d1325438920-oruntu-calismalari-2.j" style="position:absolute;margin-left:-453pt;margin-top:364.45pt;width:378.75pt;height:198pt;z-index:-251656704;visibility:visible" wrapcoords="-43 0 -43 21518 21600 21518 21600 0 -43 0" o:button="t">
            <v:fill o:detectmouseclick="t"/>
            <v:imagedata r:id="rId7" o:title="" croptop="6816f" cropbottom="25929f" cropleft="3321f" cropright="18587f"/>
            <w10:wrap type="tight"/>
          </v:shape>
        </w:pict>
      </w:r>
      <w:r>
        <w:rPr>
          <w:noProof/>
          <w:lang w:eastAsia="tr-TR"/>
        </w:rPr>
        <w:pict>
          <v:shape id="rg_hi" o:spid="_x0000_s1029" type="#_x0000_t75" alt="http://t0.gstatic.com/images?q=tbn:ANd9GcTJ-mi98Ts1kykW5CzETuYIdwhEI_U8MvA--OXfiW23Yhki4oJ_1A" href="http://www.google.com.tr/imgres?q=%C3%B6r%C3%BCnt%C3%BC&amp;start=279&amp;hl=tr&amp;sa=X&amp;biw=1280&amp;bih=622&amp;tbm=isch&amp;prmd=imvns&amp;tbnid=iD-4kS06RE1Y2M:&amp;imgrefurl=http://uzmanogretmen.wordpress.com/dogru-dogru-parcasi-ve-isin/&amp;docid=QVT0nsBr-0mP6M&amp;imgurl=http://uzmanogretmen.files.wordpress.com/2009/10/simetrik-sekil.gif&amp;w=317&amp;h=306&amp;ei=4Ll5ULDiA5SQhQe2yYDgDQ&amp;zoom=1&amp;iact=hc&amp;vpx=735&amp;vpy=71&amp;dur=2168&amp;hovh=221&amp;hovw=229&amp;tx=140&amp;ty=144&amp;sig=112186016945629917604&amp;page=12&amp;tbnh=141&amp;tbnw=146&amp;ndsp=24&amp;ved=1t:429,r:82,s:200,i:2" style="position:absolute;margin-left:-191.25pt;margin-top:185.9pt;width:171.75pt;height:165.75pt;z-index:-251659776;visibility:visible" wrapcoords="-94 0 -94 21502 21600 21502 21600 0 -94 0" o:button="t">
            <v:fill o:detectmouseclick="t"/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_x0000_s1030" type="#_x0000_t75" alt="http://www.delinetciler.net/forum/attachments/20059d1316092749-oruntu.jpg" style="position:absolute;margin-left:-497.2pt;margin-top:197.9pt;width:239.25pt;height:150pt;z-index:-251657728;visibility:visible" wrapcoords="-68 0 -68 21492 21600 21492 21600 0 -68 0">
            <v:imagedata r:id="rId9" o:title=""/>
            <w10:wrap type="tight"/>
          </v:shape>
        </w:pict>
      </w:r>
      <w:r w:rsidRPr="00116516">
        <w:rPr>
          <w:rFonts w:ascii="Verdana" w:hAnsi="Verdana" w:cs="Verdana"/>
          <w:color w:val="666666"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sz w:val="32"/>
          <w:szCs w:val="32"/>
        </w:rPr>
        <w:br w:type="textWrapping" w:clear="all"/>
      </w:r>
    </w:p>
    <w:sectPr w:rsidR="00632498" w:rsidRPr="00895085" w:rsidSect="0011651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4AF9"/>
    <w:rsid w:val="00021B46"/>
    <w:rsid w:val="000633FA"/>
    <w:rsid w:val="00081E0C"/>
    <w:rsid w:val="00085C1B"/>
    <w:rsid w:val="000C15B6"/>
    <w:rsid w:val="000E1C7C"/>
    <w:rsid w:val="000E4D28"/>
    <w:rsid w:val="00116516"/>
    <w:rsid w:val="00125872"/>
    <w:rsid w:val="00193A22"/>
    <w:rsid w:val="00194DBC"/>
    <w:rsid w:val="0023720B"/>
    <w:rsid w:val="0024140F"/>
    <w:rsid w:val="0025561B"/>
    <w:rsid w:val="002848EA"/>
    <w:rsid w:val="002D15CA"/>
    <w:rsid w:val="002E36C4"/>
    <w:rsid w:val="00300676"/>
    <w:rsid w:val="00356B69"/>
    <w:rsid w:val="003919F3"/>
    <w:rsid w:val="003C2D96"/>
    <w:rsid w:val="003F5BCE"/>
    <w:rsid w:val="0043081D"/>
    <w:rsid w:val="00431855"/>
    <w:rsid w:val="00432A38"/>
    <w:rsid w:val="00452079"/>
    <w:rsid w:val="00481C49"/>
    <w:rsid w:val="00483FCA"/>
    <w:rsid w:val="004D0B8E"/>
    <w:rsid w:val="004D3120"/>
    <w:rsid w:val="005324D8"/>
    <w:rsid w:val="00555D4B"/>
    <w:rsid w:val="00555D58"/>
    <w:rsid w:val="005A14DA"/>
    <w:rsid w:val="005B4AB6"/>
    <w:rsid w:val="005F5080"/>
    <w:rsid w:val="00627946"/>
    <w:rsid w:val="00632498"/>
    <w:rsid w:val="00635A9A"/>
    <w:rsid w:val="00654415"/>
    <w:rsid w:val="0069563B"/>
    <w:rsid w:val="007078C7"/>
    <w:rsid w:val="007B25B9"/>
    <w:rsid w:val="007B4697"/>
    <w:rsid w:val="00837F27"/>
    <w:rsid w:val="00841DA2"/>
    <w:rsid w:val="00891F83"/>
    <w:rsid w:val="008938AA"/>
    <w:rsid w:val="00895085"/>
    <w:rsid w:val="008B72A7"/>
    <w:rsid w:val="00980B6E"/>
    <w:rsid w:val="00994340"/>
    <w:rsid w:val="009A4366"/>
    <w:rsid w:val="009E659D"/>
    <w:rsid w:val="009F188C"/>
    <w:rsid w:val="00A12A6F"/>
    <w:rsid w:val="00A44A76"/>
    <w:rsid w:val="00A604FB"/>
    <w:rsid w:val="00A62F0A"/>
    <w:rsid w:val="00AB1A93"/>
    <w:rsid w:val="00AE26DD"/>
    <w:rsid w:val="00AF2318"/>
    <w:rsid w:val="00B24338"/>
    <w:rsid w:val="00B61485"/>
    <w:rsid w:val="00B65DC0"/>
    <w:rsid w:val="00BB43F6"/>
    <w:rsid w:val="00BE7E9F"/>
    <w:rsid w:val="00BF395B"/>
    <w:rsid w:val="00BF3A29"/>
    <w:rsid w:val="00BF4E46"/>
    <w:rsid w:val="00C12306"/>
    <w:rsid w:val="00C34AF9"/>
    <w:rsid w:val="00CB543A"/>
    <w:rsid w:val="00CD5A4E"/>
    <w:rsid w:val="00CE43DB"/>
    <w:rsid w:val="00D00794"/>
    <w:rsid w:val="00D01D96"/>
    <w:rsid w:val="00D0586C"/>
    <w:rsid w:val="00D25385"/>
    <w:rsid w:val="00D540AC"/>
    <w:rsid w:val="00D613CE"/>
    <w:rsid w:val="00D908A8"/>
    <w:rsid w:val="00D922B4"/>
    <w:rsid w:val="00D97A00"/>
    <w:rsid w:val="00DA5512"/>
    <w:rsid w:val="00DB7BDE"/>
    <w:rsid w:val="00E3736B"/>
    <w:rsid w:val="00E959C0"/>
    <w:rsid w:val="00EB2EE6"/>
    <w:rsid w:val="00F31719"/>
    <w:rsid w:val="00F56F97"/>
    <w:rsid w:val="00F621C0"/>
    <w:rsid w:val="00F6253C"/>
    <w:rsid w:val="00FD60A5"/>
    <w:rsid w:val="00FD7A0E"/>
    <w:rsid w:val="00FE6FED"/>
    <w:rsid w:val="00FF2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12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95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5085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452079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635A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130</Words>
  <Characters>746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MELTEM</dc:creator>
  <cp:keywords/>
  <dc:description/>
  <cp:lastModifiedBy>edanur</cp:lastModifiedBy>
  <cp:revision>3</cp:revision>
  <dcterms:created xsi:type="dcterms:W3CDTF">2012-10-13T19:20:00Z</dcterms:created>
  <dcterms:modified xsi:type="dcterms:W3CDTF">2013-11-06T11:00:00Z</dcterms:modified>
</cp:coreProperties>
</file>