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044B" w:rsidRPr="00FE6C64" w:rsidRDefault="005D044B">
      <w:pPr>
        <w:rPr>
          <w:rFonts w:ascii="Comic Sans MS" w:hAnsi="Comic Sans MS" w:cs="Comic Sans MS"/>
          <w:sz w:val="24"/>
          <w:szCs w:val="24"/>
        </w:rPr>
      </w:pPr>
      <w:r w:rsidRPr="00FE6C64">
        <w:rPr>
          <w:rFonts w:ascii="Comic Sans MS" w:hAnsi="Comic Sans MS" w:cs="Comic Sans MS"/>
          <w:sz w:val="24"/>
          <w:szCs w:val="24"/>
        </w:rPr>
        <w:t>ADI SOYADI:</w:t>
      </w:r>
    </w:p>
    <w:p w:rsidR="005D044B" w:rsidRPr="00FE6C64" w:rsidRDefault="005D044B">
      <w:pPr>
        <w:rPr>
          <w:rFonts w:ascii="Comic Sans MS" w:hAnsi="Comic Sans MS" w:cs="Comic Sans MS"/>
          <w:sz w:val="24"/>
          <w:szCs w:val="24"/>
        </w:rPr>
      </w:pPr>
      <w:r w:rsidRPr="00FE6C64">
        <w:rPr>
          <w:rFonts w:ascii="Comic Sans MS" w:hAnsi="Comic Sans MS" w:cs="Comic Sans MS"/>
          <w:sz w:val="24"/>
          <w:szCs w:val="24"/>
        </w:rPr>
        <w:t>NO:                           SINIF:</w:t>
      </w:r>
    </w:p>
    <w:p w:rsidR="005D044B" w:rsidRPr="00FE6C64" w:rsidRDefault="005D044B" w:rsidP="00FE6C64">
      <w:pPr>
        <w:jc w:val="center"/>
        <w:rPr>
          <w:rFonts w:ascii="Comic Sans MS" w:hAnsi="Comic Sans MS" w:cs="Comic Sans MS"/>
        </w:rPr>
      </w:pPr>
      <w:r w:rsidRPr="00FE6C64">
        <w:rPr>
          <w:rFonts w:ascii="Comic Sans MS" w:hAnsi="Comic Sans MS" w:cs="Comic Sans MS"/>
        </w:rPr>
        <w:t>ARİFE BEKİR UĞURLU İLKOKULU 2/A SINIFI TÜRKÇE DERSİ 1.DÖNEM 1. DEĞERLENDİRME</w:t>
      </w:r>
    </w:p>
    <w:p w:rsidR="005D044B" w:rsidRPr="00FE6C64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                KARTAL OLMAK İSTEYEN KARGA </w:t>
      </w:r>
      <w:hyperlink r:id="rId5" w:history="1">
        <w:r>
          <w:rPr>
            <w:rStyle w:val="Hyperlink"/>
            <w:rFonts w:ascii="Comic Sans MS" w:hAnsi="Comic Sans MS" w:cs="Comic Sans MS"/>
            <w:sz w:val="19"/>
            <w:szCs w:val="19"/>
          </w:rPr>
          <w:t>www.sorubak.com</w:t>
        </w:r>
      </w:hyperlink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Çoban sabah kuzuları otlatmak için çayırlara götürmüştü. </w:t>
      </w:r>
      <w:r w:rsidRPr="00FE6C64">
        <w:rPr>
          <w:rFonts w:ascii="Comic Sans MS" w:hAnsi="Comic Sans MS" w:cs="Comic Sans MS"/>
          <w:sz w:val="24"/>
          <w:szCs w:val="24"/>
        </w:rPr>
        <w:t>Bir kartal, sürüden bir kuzuyu kapıp havalanmıştı.</w:t>
      </w:r>
      <w:r>
        <w:rPr>
          <w:rFonts w:ascii="Comic Sans MS" w:hAnsi="Comic Sans MS" w:cs="Comic Sans MS"/>
          <w:sz w:val="24"/>
          <w:szCs w:val="24"/>
        </w:rPr>
        <w:t xml:space="preserve"> Bunu gören karga ,  kartala özendi. O da aynısını yapmak istedi. Sürünün üstünde dolandı. Bir kuzuyu gözüne kestirdi.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Karga hemen kuzuya saldırdı. Tutup kaldırmak istedi. Ama yerinden kımıldatamadı. Kuzunun yünü ,  karganın ayaklarına dolanmıştı. Bu yüzden kuzuyu bırakamadı. Kuzu melemeye başlayınca çoban koştu. Kargayı yakaladı.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(İlk 4 soruyu metne göre yanıtlayınız.)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1-Karga kime özeniyor?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2-Karga ne yapmak istiyor?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3-Karga kuzuyu neden bırakamadı?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…………………………………………………………………………………………………………………………………………………………………………</w:t>
      </w:r>
    </w:p>
    <w:tbl>
      <w:tblPr>
        <w:tblpPr w:leftFromText="141" w:rightFromText="141" w:vertAnchor="text" w:horzAnchor="margin" w:tblpXSpec="right" w:tblpY="473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323"/>
      </w:tblGrid>
      <w:tr w:rsidR="005D044B" w:rsidRPr="00F15355">
        <w:trPr>
          <w:trHeight w:val="1120"/>
        </w:trPr>
        <w:tc>
          <w:tcPr>
            <w:tcW w:w="2284" w:type="dxa"/>
          </w:tcPr>
          <w:p w:rsidR="005D044B" w:rsidRPr="00F15355" w:rsidRDefault="005D044B" w:rsidP="00F15355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Zaman</w:t>
            </w:r>
          </w:p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…………………………………</w:t>
            </w:r>
          </w:p>
        </w:tc>
      </w:tr>
    </w:tbl>
    <w:p w:rsidR="005D044B" w:rsidRPr="00FE6C64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4-Hikaye haritasını metne göre doldurunuz.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680"/>
      </w:tblGrid>
      <w:tr w:rsidR="005D044B" w:rsidRPr="00F15355">
        <w:trPr>
          <w:trHeight w:val="1352"/>
        </w:trPr>
        <w:tc>
          <w:tcPr>
            <w:tcW w:w="3558" w:type="dxa"/>
          </w:tcPr>
          <w:p w:rsidR="005D044B" w:rsidRPr="00F15355" w:rsidRDefault="005D044B" w:rsidP="00F15355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Hikayenin Başlığı</w:t>
            </w:r>
          </w:p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………………………………………………………</w:t>
            </w:r>
          </w:p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……………………………………………………….</w:t>
            </w:r>
          </w:p>
        </w:tc>
      </w:tr>
    </w:tbl>
    <w:tbl>
      <w:tblPr>
        <w:tblpPr w:leftFromText="141" w:rightFromText="141" w:vertAnchor="text" w:horzAnchor="page" w:tblpX="4716" w:tblpY="-10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458"/>
      </w:tblGrid>
      <w:tr w:rsidR="005D044B" w:rsidRPr="00F15355">
        <w:trPr>
          <w:trHeight w:val="1185"/>
        </w:trPr>
        <w:tc>
          <w:tcPr>
            <w:tcW w:w="3424" w:type="dxa"/>
          </w:tcPr>
          <w:p w:rsidR="005D044B" w:rsidRPr="00F15355" w:rsidRDefault="005D044B" w:rsidP="00F15355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Kahramanlar</w:t>
            </w:r>
          </w:p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</w:t>
            </w:r>
          </w:p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</w:t>
            </w:r>
          </w:p>
        </w:tc>
      </w:tr>
    </w:tbl>
    <w:tbl>
      <w:tblPr>
        <w:tblpPr w:leftFromText="141" w:rightFromText="141" w:vertAnchor="text" w:horzAnchor="margin" w:tblpY="35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990"/>
      </w:tblGrid>
      <w:tr w:rsidR="005D044B" w:rsidRPr="00F15355">
        <w:trPr>
          <w:trHeight w:val="1553"/>
        </w:trPr>
        <w:tc>
          <w:tcPr>
            <w:tcW w:w="3990" w:type="dxa"/>
          </w:tcPr>
          <w:p w:rsidR="005D044B" w:rsidRPr="00F15355" w:rsidRDefault="005D044B" w:rsidP="00F15355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Olay</w:t>
            </w:r>
          </w:p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……………………………………………………………</w:t>
            </w:r>
          </w:p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……………………………………………………………</w:t>
            </w:r>
          </w:p>
        </w:tc>
      </w:tr>
    </w:tbl>
    <w:p w:rsidR="005D044B" w:rsidRPr="00FE6C64" w:rsidRDefault="005D044B">
      <w:pPr>
        <w:rPr>
          <w:rFonts w:ascii="Comic Sans MS" w:hAnsi="Comic Sans MS" w:cs="Comic Sans MS"/>
          <w:sz w:val="24"/>
          <w:szCs w:val="24"/>
        </w:rPr>
      </w:pPr>
    </w:p>
    <w:p w:rsidR="005D044B" w:rsidRPr="00FE6C64" w:rsidRDefault="005D044B">
      <w:pPr>
        <w:rPr>
          <w:rFonts w:ascii="Comic Sans MS" w:hAnsi="Comic Sans MS" w:cs="Comic Sans MS"/>
          <w:sz w:val="24"/>
          <w:szCs w:val="24"/>
        </w:rPr>
      </w:pPr>
    </w:p>
    <w:tbl>
      <w:tblPr>
        <w:tblpPr w:leftFromText="141" w:rightFromText="141" w:vertAnchor="text" w:horzAnchor="page" w:tblpX="5653" w:tblpY="-6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782"/>
      </w:tblGrid>
      <w:tr w:rsidR="005D044B" w:rsidRPr="00F15355">
        <w:trPr>
          <w:trHeight w:val="1240"/>
        </w:trPr>
        <w:tc>
          <w:tcPr>
            <w:tcW w:w="3612" w:type="dxa"/>
          </w:tcPr>
          <w:p w:rsidR="005D044B" w:rsidRPr="00F15355" w:rsidRDefault="005D044B" w:rsidP="00F15355">
            <w:pPr>
              <w:spacing w:after="0" w:line="240" w:lineRule="auto"/>
              <w:jc w:val="center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Yer</w:t>
            </w:r>
          </w:p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…………………………………………………………</w:t>
            </w:r>
          </w:p>
        </w:tc>
      </w:tr>
    </w:tbl>
    <w:p w:rsidR="005D044B" w:rsidRDefault="005D044B">
      <w:pPr>
        <w:rPr>
          <w:rFonts w:ascii="Comic Sans MS" w:hAnsi="Comic Sans MS" w:cs="Comic Sans MS"/>
          <w:sz w:val="24"/>
          <w:szCs w:val="24"/>
        </w:rPr>
      </w:pP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5-Aşağıda yanlış yazılan sözcüklerin doğrularını karşılarına yazınız.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sipor-                                   herkez-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yamur-                                  kirbit-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6-Aşağıdaki ifadeleri uygun şekilde tamamlayınız.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*………………………………………………………………………………………………….için pikniğe gidemedik.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*Bacaklarım çok ağrıdı çünkü……………………………………………………………………………………………..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7-Aşağıda verilen sözcüklerin eş anlamlarını yazınız.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hediye-                                                hürriyet-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vakit-                                                   yurt-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8-Aşağıda verilen kelimeleri sözlük sırasına göre sıralayınız.</w:t>
      </w:r>
    </w:p>
    <w:p w:rsidR="005D044B" w:rsidRDefault="005D044B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tarak – sepet – bardak-</w:t>
      </w:r>
      <w:bookmarkStart w:id="0" w:name="_GoBack"/>
      <w:bookmarkEnd w:id="0"/>
      <w:r>
        <w:rPr>
          <w:rFonts w:ascii="Comic Sans MS" w:hAnsi="Comic Sans MS" w:cs="Comic Sans MS"/>
          <w:sz w:val="24"/>
          <w:szCs w:val="24"/>
        </w:rPr>
        <w:t>toka</w:t>
      </w:r>
    </w:p>
    <w:p w:rsidR="005D044B" w:rsidRDefault="005D044B" w:rsidP="00137744">
      <w:pPr>
        <w:pStyle w:val="ListParagraph"/>
        <w:numPr>
          <w:ilvl w:val="0"/>
          <w:numId w:val="1"/>
        </w:num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 xml:space="preserve">                   2-                            3-                          4-</w:t>
      </w:r>
    </w:p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9-Aşağıda verilen sözcükleri hecelerine ayırıp, hece sayılarını yazınız.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236"/>
        <w:gridCol w:w="2236"/>
        <w:gridCol w:w="2237"/>
      </w:tblGrid>
      <w:tr w:rsidR="005D044B" w:rsidRPr="00F15355">
        <w:trPr>
          <w:trHeight w:val="343"/>
        </w:trPr>
        <w:tc>
          <w:tcPr>
            <w:tcW w:w="2236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kelimeler</w:t>
            </w:r>
          </w:p>
        </w:tc>
        <w:tc>
          <w:tcPr>
            <w:tcW w:w="2236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heceleri</w:t>
            </w:r>
          </w:p>
        </w:tc>
        <w:tc>
          <w:tcPr>
            <w:tcW w:w="22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Hece sayısı</w:t>
            </w:r>
          </w:p>
        </w:tc>
      </w:tr>
      <w:tr w:rsidR="005D044B" w:rsidRPr="00F15355">
        <w:trPr>
          <w:trHeight w:val="325"/>
        </w:trPr>
        <w:tc>
          <w:tcPr>
            <w:tcW w:w="2236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okulum</w:t>
            </w:r>
          </w:p>
        </w:tc>
        <w:tc>
          <w:tcPr>
            <w:tcW w:w="2236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5D044B" w:rsidRPr="00F15355">
        <w:trPr>
          <w:trHeight w:val="343"/>
        </w:trPr>
        <w:tc>
          <w:tcPr>
            <w:tcW w:w="2236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vapur</w:t>
            </w:r>
          </w:p>
        </w:tc>
        <w:tc>
          <w:tcPr>
            <w:tcW w:w="2236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5D044B" w:rsidRPr="00F15355">
        <w:trPr>
          <w:trHeight w:val="343"/>
        </w:trPr>
        <w:tc>
          <w:tcPr>
            <w:tcW w:w="2236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sert</w:t>
            </w:r>
          </w:p>
        </w:tc>
        <w:tc>
          <w:tcPr>
            <w:tcW w:w="2236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22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</w:p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10-Aşağıda verilen sözcüklerin ünlü harflerini belirleyip büyük ünlü uyumuna (b.ü.u.) uyup uymadığını işaretleyin.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837"/>
        <w:gridCol w:w="1837"/>
        <w:gridCol w:w="1838"/>
        <w:gridCol w:w="1838"/>
      </w:tblGrid>
      <w:tr w:rsidR="005D044B" w:rsidRPr="00F15355">
        <w:trPr>
          <w:trHeight w:val="299"/>
        </w:trPr>
        <w:tc>
          <w:tcPr>
            <w:tcW w:w="18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kelimeler</w:t>
            </w:r>
          </w:p>
        </w:tc>
        <w:tc>
          <w:tcPr>
            <w:tcW w:w="18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Ünlü harfler</w:t>
            </w:r>
          </w:p>
        </w:tc>
        <w:tc>
          <w:tcPr>
            <w:tcW w:w="1838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b.ü.u.na uyar</w:t>
            </w:r>
          </w:p>
        </w:tc>
        <w:tc>
          <w:tcPr>
            <w:tcW w:w="1838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b.ü.u.na uymaz</w:t>
            </w:r>
          </w:p>
        </w:tc>
      </w:tr>
      <w:tr w:rsidR="005D044B" w:rsidRPr="00F15355">
        <w:trPr>
          <w:trHeight w:val="315"/>
        </w:trPr>
        <w:tc>
          <w:tcPr>
            <w:tcW w:w="18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bilgin</w:t>
            </w:r>
          </w:p>
        </w:tc>
        <w:tc>
          <w:tcPr>
            <w:tcW w:w="18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838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838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5D044B" w:rsidRPr="00F15355">
        <w:trPr>
          <w:trHeight w:val="315"/>
        </w:trPr>
        <w:tc>
          <w:tcPr>
            <w:tcW w:w="18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sınav</w:t>
            </w:r>
          </w:p>
        </w:tc>
        <w:tc>
          <w:tcPr>
            <w:tcW w:w="18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838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838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  <w:tr w:rsidR="005D044B" w:rsidRPr="00F15355">
        <w:trPr>
          <w:trHeight w:val="315"/>
        </w:trPr>
        <w:tc>
          <w:tcPr>
            <w:tcW w:w="18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  <w:r w:rsidRPr="00F15355">
              <w:rPr>
                <w:rFonts w:ascii="Comic Sans MS" w:hAnsi="Comic Sans MS" w:cs="Comic Sans MS"/>
                <w:sz w:val="24"/>
                <w:szCs w:val="24"/>
              </w:rPr>
              <w:t>meraklı</w:t>
            </w:r>
          </w:p>
        </w:tc>
        <w:tc>
          <w:tcPr>
            <w:tcW w:w="1837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838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  <w:tc>
          <w:tcPr>
            <w:tcW w:w="1838" w:type="dxa"/>
          </w:tcPr>
          <w:p w:rsidR="005D044B" w:rsidRPr="00F15355" w:rsidRDefault="005D044B" w:rsidP="00F15355">
            <w:pPr>
              <w:spacing w:after="0" w:line="240" w:lineRule="auto"/>
              <w:rPr>
                <w:rFonts w:ascii="Comic Sans MS" w:hAnsi="Comic Sans MS" w:cs="Comic Sans MS"/>
                <w:sz w:val="24"/>
                <w:szCs w:val="24"/>
              </w:rPr>
            </w:pPr>
          </w:p>
        </w:tc>
      </w:tr>
    </w:tbl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</w:p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11-Aşağıda karışık verilen sözcüklerden anlamlı cümleler oluşturunuz.</w:t>
      </w:r>
    </w:p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*Pinokyo’yu – severim - masal – çok – kahramanı</w:t>
      </w:r>
    </w:p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……………………………………………………………………………………………………………………………………………………………….</w:t>
      </w:r>
    </w:p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*pazardan –aldı mı-annem – kabak</w:t>
      </w:r>
    </w:p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12-Aşağıdaki cümle kaç sözcükten oluşmuştur?</w:t>
      </w:r>
    </w:p>
    <w:p w:rsidR="005D044B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*Serpil, Özlem ve ben hafta sonu arkadaşımızın evine yemeğe  davetliydik.</w:t>
      </w:r>
    </w:p>
    <w:p w:rsidR="005D044B" w:rsidRPr="00137744" w:rsidRDefault="005D044B" w:rsidP="00137744">
      <w:pPr>
        <w:rPr>
          <w:rFonts w:ascii="Comic Sans MS" w:hAnsi="Comic Sans MS" w:cs="Comic Sans MS"/>
          <w:sz w:val="24"/>
          <w:szCs w:val="24"/>
        </w:rPr>
      </w:pPr>
      <w:r>
        <w:rPr>
          <w:rFonts w:ascii="Comic Sans MS" w:hAnsi="Comic Sans MS" w:cs="Comic Sans MS"/>
          <w:sz w:val="24"/>
          <w:szCs w:val="24"/>
        </w:rPr>
        <w:t>………………………..sözcük</w:t>
      </w:r>
    </w:p>
    <w:sectPr w:rsidR="005D044B" w:rsidRPr="00137744" w:rsidSect="00FE6C64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8E023C"/>
    <w:multiLevelType w:val="hybridMultilevel"/>
    <w:tmpl w:val="AD9CB168"/>
    <w:lvl w:ilvl="0" w:tplc="A12A7388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6C64"/>
    <w:rsid w:val="00000221"/>
    <w:rsid w:val="00137744"/>
    <w:rsid w:val="002A1E04"/>
    <w:rsid w:val="002E69F4"/>
    <w:rsid w:val="005D044B"/>
    <w:rsid w:val="005D7A55"/>
    <w:rsid w:val="005F3BD2"/>
    <w:rsid w:val="006469B4"/>
    <w:rsid w:val="008031D9"/>
    <w:rsid w:val="00D925FA"/>
    <w:rsid w:val="00E07EE9"/>
    <w:rsid w:val="00F15355"/>
    <w:rsid w:val="00FE6C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022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5D7A55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137744"/>
    <w:pPr>
      <w:ind w:left="720"/>
    </w:pPr>
  </w:style>
  <w:style w:type="character" w:styleId="Hyperlink">
    <w:name w:val="Hyperlink"/>
    <w:basedOn w:val="DefaultParagraphFont"/>
    <w:uiPriority w:val="99"/>
    <w:rsid w:val="00E07EE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57</TotalTime>
  <Pages>2</Pages>
  <Words>396</Words>
  <Characters>2262</Characters>
  <Application>Microsoft Office Outlook</Application>
  <DocSecurity>0</DocSecurity>
  <Lines>0</Lines>
  <Paragraphs>0</Paragraphs>
  <ScaleCrop>false</ScaleCrop>
  <Manager>www.sorubak.com</Manager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PC</dc:creator>
  <cp:keywords>www.sorubak.com</cp:keywords>
  <dc:description>www.sorubak.com</dc:description>
  <cp:lastModifiedBy>edanur</cp:lastModifiedBy>
  <cp:revision>8</cp:revision>
  <cp:lastPrinted>2013-11-05T21:46:00Z</cp:lastPrinted>
  <dcterms:created xsi:type="dcterms:W3CDTF">2013-11-05T19:03:00Z</dcterms:created>
  <dcterms:modified xsi:type="dcterms:W3CDTF">2013-11-13T19:30:00Z</dcterms:modified>
  <cp:category>www.sorubak.com</cp:category>
</cp:coreProperties>
</file>