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FA3" w:rsidRDefault="00B44FA3" w:rsidP="00ED5EE0">
      <w:pPr>
        <w:pStyle w:val="NoSpacing"/>
        <w:jc w:val="center"/>
      </w:pPr>
      <w:r>
        <w:rPr>
          <w:noProof/>
        </w:rPr>
        <w:pict>
          <v:shapetype id="_x0000_t202" coordsize="21600,21600" o:spt="202" path="m,l,21600r21600,l21600,xe">
            <v:stroke joinstyle="miter"/>
            <v:path gradientshapeok="t" o:connecttype="rect"/>
          </v:shapetype>
          <v:shape id="_x0000_s1026" type="#_x0000_t202" style="position:absolute;left:0;text-align:left;margin-left:205.8pt;margin-top:-50pt;width:37.15pt;height:48pt;z-index:251657216">
            <v:textbox>
              <w:txbxContent>
                <w:p w:rsidR="00B44FA3" w:rsidRPr="00430ECF" w:rsidRDefault="00B44FA3" w:rsidP="007844EA">
                  <w:pPr>
                    <w:rPr>
                      <w:b/>
                      <w:bCs/>
                      <w:sz w:val="72"/>
                      <w:szCs w:val="72"/>
                    </w:rPr>
                  </w:pPr>
                  <w:r w:rsidRPr="00430ECF">
                    <w:rPr>
                      <w:b/>
                      <w:bCs/>
                      <w:sz w:val="72"/>
                      <w:szCs w:val="72"/>
                    </w:rPr>
                    <w:t>A</w:t>
                  </w:r>
                </w:p>
              </w:txbxContent>
            </v:textbox>
          </v:shape>
        </w:pict>
      </w:r>
      <w:r>
        <w:t>2013-2014 EĞİTİM-ÖĞRETİM YILI PAZARCIK İMAM-HATİP LİSESİ 12A SINIFI TEFSİR DERSİ 1. DÖNEM 1. YAZILI SINAVI SORULARI</w:t>
      </w:r>
    </w:p>
    <w:p w:rsidR="00B44FA3" w:rsidRDefault="00B44FA3" w:rsidP="002A6ABA">
      <w:pPr>
        <w:pStyle w:val="NoSpacing"/>
        <w:rPr>
          <w:sz w:val="24"/>
          <w:szCs w:val="24"/>
        </w:rPr>
      </w:pPr>
      <w:hyperlink r:id="rId4" w:history="1">
        <w:r>
          <w:rPr>
            <w:rStyle w:val="Hyperlink"/>
            <w:sz w:val="24"/>
            <w:szCs w:val="24"/>
          </w:rPr>
          <w:t>www.sorubak.com</w:t>
        </w:r>
      </w:hyperlink>
      <w:r>
        <w:rPr>
          <w:sz w:val="24"/>
          <w:szCs w:val="24"/>
        </w:rPr>
        <w:t xml:space="preserve"> </w:t>
      </w:r>
    </w:p>
    <w:p w:rsidR="00B44FA3" w:rsidRDefault="00B44FA3" w:rsidP="00ED5EE0">
      <w:pPr>
        <w:pStyle w:val="NoSpacing"/>
        <w:jc w:val="center"/>
      </w:pPr>
      <w:r>
        <w:rPr>
          <w:noProof/>
        </w:rPr>
        <w:pict>
          <v:shape id="_x0000_s1027" type="#_x0000_t202" style="position:absolute;left:0;text-align:left;margin-left:-9pt;margin-top:3.5pt;width:465.8pt;height:54pt;z-index:251656192">
            <v:textbox>
              <w:txbxContent>
                <w:p w:rsidR="00B44FA3" w:rsidRDefault="00B44FA3" w:rsidP="00ED5EE0">
                  <w:pPr>
                    <w:pStyle w:val="AralkYok1"/>
                  </w:pPr>
                  <w:r>
                    <w:t>Adı ve Soyadı:                                                        Puanı:                                    Tarih: ………./ 11 / 2013</w:t>
                  </w:r>
                </w:p>
                <w:p w:rsidR="00B44FA3" w:rsidRDefault="00B44FA3" w:rsidP="00ED5EE0">
                  <w:pPr>
                    <w:pStyle w:val="AralkYok1"/>
                  </w:pPr>
                </w:p>
                <w:p w:rsidR="00B44FA3" w:rsidRDefault="00B44FA3" w:rsidP="00ED5EE0">
                  <w:pPr>
                    <w:pStyle w:val="AralkYok1"/>
                  </w:pPr>
                  <w:r>
                    <w:t xml:space="preserve">Sınıfı:                                                  No:                                                    </w:t>
                  </w:r>
                </w:p>
                <w:p w:rsidR="00B44FA3" w:rsidRDefault="00B44FA3" w:rsidP="00ED5EE0"/>
              </w:txbxContent>
            </v:textbox>
          </v:shape>
        </w:pict>
      </w:r>
    </w:p>
    <w:p w:rsidR="00B44FA3" w:rsidRDefault="00B44FA3" w:rsidP="00ED5EE0">
      <w:pPr>
        <w:pStyle w:val="NoSpacing"/>
        <w:jc w:val="center"/>
      </w:pPr>
    </w:p>
    <w:p w:rsidR="00B44FA3" w:rsidRDefault="00B44FA3" w:rsidP="00ED5EE0">
      <w:pPr>
        <w:pStyle w:val="NoSpacing"/>
        <w:jc w:val="center"/>
      </w:pPr>
    </w:p>
    <w:p w:rsidR="00B44FA3" w:rsidRDefault="00B44FA3" w:rsidP="00ED5EE0">
      <w:pPr>
        <w:pStyle w:val="NoSpacing"/>
        <w:jc w:val="center"/>
      </w:pPr>
    </w:p>
    <w:p w:rsidR="00B44FA3" w:rsidRDefault="00B44FA3"/>
    <w:p w:rsidR="00B44FA3" w:rsidRDefault="00B44FA3">
      <w:pPr>
        <w:sectPr w:rsidR="00B44FA3">
          <w:pgSz w:w="11906" w:h="16838"/>
          <w:pgMar w:top="1417" w:right="1417" w:bottom="1417" w:left="1417" w:header="708" w:footer="708" w:gutter="0"/>
          <w:cols w:space="708"/>
          <w:docGrid w:linePitch="360"/>
        </w:sectPr>
      </w:pPr>
    </w:p>
    <w:p w:rsidR="00B44FA3" w:rsidRPr="00601850" w:rsidRDefault="00B44FA3" w:rsidP="00B5024F">
      <w:pPr>
        <w:pStyle w:val="NoSpacing"/>
        <w:rPr>
          <w:sz w:val="24"/>
          <w:szCs w:val="24"/>
        </w:rPr>
      </w:pPr>
      <w:r w:rsidRPr="00601850">
        <w:rPr>
          <w:sz w:val="24"/>
          <w:szCs w:val="24"/>
        </w:rPr>
        <w:t>1-Aşağıdaki kavramları</w:t>
      </w:r>
      <w:r>
        <w:rPr>
          <w:sz w:val="24"/>
          <w:szCs w:val="24"/>
        </w:rPr>
        <w:t>n terim anlamlarını yazınız. (5+5</w:t>
      </w:r>
      <w:r w:rsidRPr="00601850">
        <w:rPr>
          <w:sz w:val="24"/>
          <w:szCs w:val="24"/>
        </w:rPr>
        <w:t xml:space="preserve"> puan)</w:t>
      </w:r>
    </w:p>
    <w:p w:rsidR="00B44FA3" w:rsidRPr="00601850" w:rsidRDefault="00B44FA3" w:rsidP="00B5024F">
      <w:pPr>
        <w:pStyle w:val="NoSpacing"/>
        <w:rPr>
          <w:sz w:val="24"/>
          <w:szCs w:val="24"/>
        </w:rPr>
      </w:pPr>
    </w:p>
    <w:p w:rsidR="00B44FA3" w:rsidRPr="00601850" w:rsidRDefault="00B44FA3" w:rsidP="00B5024F">
      <w:pPr>
        <w:pStyle w:val="NoSpacing"/>
        <w:rPr>
          <w:sz w:val="24"/>
          <w:szCs w:val="24"/>
        </w:rPr>
      </w:pPr>
      <w:r w:rsidRPr="00601850">
        <w:rPr>
          <w:sz w:val="24"/>
          <w:szCs w:val="24"/>
        </w:rPr>
        <w:t xml:space="preserve">Tefsir: </w:t>
      </w:r>
    </w:p>
    <w:p w:rsidR="00B44FA3" w:rsidRDefault="00B44FA3" w:rsidP="00B5024F">
      <w:pPr>
        <w:pStyle w:val="NoSpacing"/>
        <w:rPr>
          <w:sz w:val="24"/>
          <w:szCs w:val="24"/>
        </w:rPr>
      </w:pPr>
    </w:p>
    <w:p w:rsidR="00B44FA3" w:rsidRPr="00601850" w:rsidRDefault="00B44FA3" w:rsidP="00B5024F">
      <w:pPr>
        <w:pStyle w:val="NoSpacing"/>
        <w:rPr>
          <w:sz w:val="24"/>
          <w:szCs w:val="24"/>
        </w:rPr>
      </w:pPr>
    </w:p>
    <w:p w:rsidR="00B44FA3" w:rsidRPr="00601850" w:rsidRDefault="00B44FA3" w:rsidP="00B5024F">
      <w:pPr>
        <w:pStyle w:val="NoSpacing"/>
        <w:rPr>
          <w:sz w:val="24"/>
          <w:szCs w:val="24"/>
        </w:rPr>
      </w:pPr>
    </w:p>
    <w:p w:rsidR="00B44FA3" w:rsidRPr="00601850" w:rsidRDefault="00B44FA3" w:rsidP="00B5024F">
      <w:pPr>
        <w:pStyle w:val="NoSpacing"/>
        <w:rPr>
          <w:sz w:val="24"/>
          <w:szCs w:val="24"/>
        </w:rPr>
      </w:pPr>
    </w:p>
    <w:p w:rsidR="00B44FA3" w:rsidRPr="00601850" w:rsidRDefault="00B44FA3" w:rsidP="00B5024F">
      <w:pPr>
        <w:pStyle w:val="NoSpacing"/>
        <w:rPr>
          <w:sz w:val="24"/>
          <w:szCs w:val="24"/>
        </w:rPr>
      </w:pPr>
      <w:r w:rsidRPr="00601850">
        <w:rPr>
          <w:sz w:val="24"/>
          <w:szCs w:val="24"/>
        </w:rPr>
        <w:t xml:space="preserve">Tevil: </w:t>
      </w:r>
    </w:p>
    <w:p w:rsidR="00B44FA3" w:rsidRPr="00601850" w:rsidRDefault="00B44FA3" w:rsidP="00B5024F">
      <w:pPr>
        <w:pStyle w:val="NoSpacing"/>
        <w:rPr>
          <w:sz w:val="24"/>
          <w:szCs w:val="24"/>
        </w:rPr>
      </w:pPr>
    </w:p>
    <w:p w:rsidR="00B44FA3" w:rsidRPr="00601850" w:rsidRDefault="00B44FA3" w:rsidP="00B5024F">
      <w:pPr>
        <w:pStyle w:val="NoSpacing"/>
        <w:rPr>
          <w:sz w:val="24"/>
          <w:szCs w:val="24"/>
        </w:rPr>
      </w:pPr>
    </w:p>
    <w:p w:rsidR="00B44FA3" w:rsidRPr="00601850" w:rsidRDefault="00B44FA3" w:rsidP="00B5024F">
      <w:pPr>
        <w:pStyle w:val="NoSpacing"/>
        <w:rPr>
          <w:sz w:val="24"/>
          <w:szCs w:val="24"/>
        </w:rPr>
      </w:pPr>
    </w:p>
    <w:p w:rsidR="00B44FA3" w:rsidRPr="00601850" w:rsidRDefault="00B44FA3" w:rsidP="00B5024F">
      <w:pPr>
        <w:pStyle w:val="NoSpacing"/>
        <w:rPr>
          <w:sz w:val="24"/>
          <w:szCs w:val="24"/>
        </w:rPr>
      </w:pPr>
    </w:p>
    <w:p w:rsidR="00B44FA3" w:rsidRPr="00601850" w:rsidRDefault="00B44FA3" w:rsidP="00B5024F">
      <w:pPr>
        <w:pStyle w:val="NoSpacing"/>
        <w:rPr>
          <w:sz w:val="24"/>
          <w:szCs w:val="24"/>
        </w:rPr>
      </w:pPr>
    </w:p>
    <w:p w:rsidR="00B44FA3" w:rsidRPr="00601850" w:rsidRDefault="00B44FA3" w:rsidP="00B5024F">
      <w:pPr>
        <w:pStyle w:val="NoSpacing"/>
        <w:rPr>
          <w:sz w:val="24"/>
          <w:szCs w:val="24"/>
        </w:rPr>
      </w:pPr>
      <w:r w:rsidRPr="00601850">
        <w:rPr>
          <w:sz w:val="24"/>
          <w:szCs w:val="24"/>
        </w:rPr>
        <w:t>2-Kur’an’ın isimlerinden 5 tanesini yazınız.</w:t>
      </w:r>
    </w:p>
    <w:p w:rsidR="00B44FA3" w:rsidRPr="00601850" w:rsidRDefault="00B44FA3" w:rsidP="00B5024F">
      <w:pPr>
        <w:pStyle w:val="NoSpacing"/>
        <w:rPr>
          <w:sz w:val="24"/>
          <w:szCs w:val="24"/>
        </w:rPr>
      </w:pPr>
      <w:r>
        <w:rPr>
          <w:sz w:val="24"/>
          <w:szCs w:val="24"/>
        </w:rPr>
        <w:t xml:space="preserve"> (5X2</w:t>
      </w:r>
      <w:r w:rsidRPr="00601850">
        <w:rPr>
          <w:sz w:val="24"/>
          <w:szCs w:val="24"/>
        </w:rPr>
        <w:t xml:space="preserve"> puan)</w:t>
      </w:r>
    </w:p>
    <w:p w:rsidR="00B44FA3" w:rsidRPr="00601850" w:rsidRDefault="00B44FA3" w:rsidP="00B5024F">
      <w:pPr>
        <w:pStyle w:val="NoSpacing"/>
        <w:rPr>
          <w:sz w:val="24"/>
          <w:szCs w:val="24"/>
        </w:rPr>
      </w:pPr>
    </w:p>
    <w:p w:rsidR="00B44FA3" w:rsidRDefault="00B44FA3" w:rsidP="00B5024F">
      <w:pPr>
        <w:pStyle w:val="NoSpacing"/>
        <w:rPr>
          <w:sz w:val="24"/>
          <w:szCs w:val="24"/>
        </w:rPr>
      </w:pPr>
    </w:p>
    <w:p w:rsidR="00B44FA3" w:rsidRDefault="00B44FA3" w:rsidP="00B5024F">
      <w:pPr>
        <w:pStyle w:val="NoSpacing"/>
        <w:rPr>
          <w:sz w:val="24"/>
          <w:szCs w:val="24"/>
        </w:rPr>
      </w:pPr>
    </w:p>
    <w:p w:rsidR="00B44FA3" w:rsidRPr="00601850" w:rsidRDefault="00B44FA3" w:rsidP="00B5024F">
      <w:pPr>
        <w:pStyle w:val="NoSpacing"/>
        <w:rPr>
          <w:sz w:val="24"/>
          <w:szCs w:val="24"/>
        </w:rPr>
      </w:pPr>
    </w:p>
    <w:p w:rsidR="00B44FA3" w:rsidRPr="00601850" w:rsidRDefault="00B44FA3" w:rsidP="00B5024F">
      <w:pPr>
        <w:pStyle w:val="NoSpacing"/>
        <w:rPr>
          <w:sz w:val="24"/>
          <w:szCs w:val="24"/>
        </w:rPr>
      </w:pPr>
    </w:p>
    <w:p w:rsidR="00B44FA3" w:rsidRPr="00601850" w:rsidRDefault="00B44FA3" w:rsidP="00B5024F">
      <w:pPr>
        <w:pStyle w:val="NoSpacing"/>
        <w:rPr>
          <w:sz w:val="24"/>
          <w:szCs w:val="24"/>
        </w:rPr>
      </w:pPr>
      <w:r w:rsidRPr="00601850">
        <w:rPr>
          <w:sz w:val="24"/>
          <w:szCs w:val="24"/>
        </w:rPr>
        <w:t>3-Tercüme …………………………. Ve ………………………….. olmak üzere ikiye ayrılır.</w:t>
      </w:r>
      <w:r>
        <w:rPr>
          <w:sz w:val="24"/>
          <w:szCs w:val="24"/>
        </w:rPr>
        <w:t xml:space="preserve"> (5+5</w:t>
      </w:r>
      <w:r w:rsidRPr="00601850">
        <w:rPr>
          <w:sz w:val="24"/>
          <w:szCs w:val="24"/>
        </w:rPr>
        <w:t xml:space="preserve"> puan)</w:t>
      </w:r>
    </w:p>
    <w:p w:rsidR="00B44FA3" w:rsidRPr="00601850" w:rsidRDefault="00B44FA3" w:rsidP="00B5024F">
      <w:pPr>
        <w:pStyle w:val="NoSpacing"/>
        <w:rPr>
          <w:sz w:val="24"/>
          <w:szCs w:val="24"/>
        </w:rPr>
      </w:pPr>
    </w:p>
    <w:p w:rsidR="00B44FA3" w:rsidRPr="00601850" w:rsidRDefault="00B44FA3" w:rsidP="00B5024F">
      <w:pPr>
        <w:pStyle w:val="NoSpacing"/>
        <w:rPr>
          <w:sz w:val="24"/>
          <w:szCs w:val="24"/>
        </w:rPr>
      </w:pPr>
      <w:r w:rsidRPr="00601850">
        <w:rPr>
          <w:sz w:val="24"/>
          <w:szCs w:val="24"/>
        </w:rPr>
        <w:t>4-</w:t>
      </w:r>
      <w:r w:rsidRPr="00601850">
        <w:rPr>
          <w:rFonts w:ascii="Times New Roman" w:hAnsi="Times New Roman" w:cs="Times New Roman"/>
          <w:sz w:val="24"/>
          <w:szCs w:val="24"/>
        </w:rPr>
        <w:t xml:space="preserve"> ذَلِكَ الْكِتَابُ لَا رَيْبَ فِيهِ هُدًى لِلْمُتَّقِينَ </w:t>
      </w:r>
      <w:r w:rsidRPr="00601850">
        <w:rPr>
          <w:sz w:val="24"/>
          <w:szCs w:val="24"/>
        </w:rPr>
        <w:t>(Bakara, 2) âyetinin mealini yazınız. (10 puan)</w:t>
      </w:r>
    </w:p>
    <w:p w:rsidR="00B44FA3" w:rsidRPr="00601850" w:rsidRDefault="00B44FA3" w:rsidP="00B5024F">
      <w:pPr>
        <w:pStyle w:val="NoSpacing"/>
        <w:rPr>
          <w:sz w:val="24"/>
          <w:szCs w:val="24"/>
        </w:rPr>
      </w:pPr>
    </w:p>
    <w:p w:rsidR="00B44FA3" w:rsidRPr="00601850" w:rsidRDefault="00B44FA3" w:rsidP="00B5024F">
      <w:pPr>
        <w:pStyle w:val="NoSpacing"/>
        <w:rPr>
          <w:sz w:val="24"/>
          <w:szCs w:val="24"/>
        </w:rPr>
      </w:pPr>
    </w:p>
    <w:p w:rsidR="00B44FA3" w:rsidRDefault="00B44FA3" w:rsidP="00B5024F">
      <w:pPr>
        <w:pStyle w:val="NoSpacing"/>
        <w:rPr>
          <w:sz w:val="24"/>
          <w:szCs w:val="24"/>
        </w:rPr>
      </w:pPr>
    </w:p>
    <w:p w:rsidR="00B44FA3" w:rsidRPr="00601850" w:rsidRDefault="00B44FA3" w:rsidP="00B5024F">
      <w:pPr>
        <w:pStyle w:val="NoSpacing"/>
        <w:rPr>
          <w:sz w:val="24"/>
          <w:szCs w:val="24"/>
        </w:rPr>
      </w:pPr>
    </w:p>
    <w:p w:rsidR="00B44FA3" w:rsidRPr="00601850" w:rsidRDefault="00B44FA3" w:rsidP="00B5024F">
      <w:pPr>
        <w:pStyle w:val="NoSpacing"/>
        <w:rPr>
          <w:sz w:val="24"/>
          <w:szCs w:val="24"/>
        </w:rPr>
      </w:pPr>
    </w:p>
    <w:p w:rsidR="00B44FA3" w:rsidRDefault="00B44FA3" w:rsidP="00B5024F">
      <w:pPr>
        <w:pStyle w:val="NoSpacing"/>
        <w:rPr>
          <w:sz w:val="24"/>
          <w:szCs w:val="24"/>
        </w:rPr>
      </w:pPr>
      <w:r>
        <w:rPr>
          <w:sz w:val="24"/>
          <w:szCs w:val="24"/>
        </w:rPr>
        <w:t xml:space="preserve"> </w:t>
      </w:r>
    </w:p>
    <w:p w:rsidR="00B44FA3" w:rsidRDefault="00B44FA3" w:rsidP="00B5024F">
      <w:pPr>
        <w:pStyle w:val="NoSpacing"/>
        <w:rPr>
          <w:sz w:val="24"/>
          <w:szCs w:val="24"/>
        </w:rPr>
      </w:pPr>
    </w:p>
    <w:p w:rsidR="00B44FA3" w:rsidRPr="00601850" w:rsidRDefault="00B44FA3" w:rsidP="00B5024F">
      <w:pPr>
        <w:pStyle w:val="NoSpacing"/>
        <w:rPr>
          <w:sz w:val="24"/>
          <w:szCs w:val="24"/>
        </w:rPr>
      </w:pPr>
    </w:p>
    <w:p w:rsidR="00B44FA3" w:rsidRPr="00601850" w:rsidRDefault="00B44FA3" w:rsidP="00B5024F">
      <w:pPr>
        <w:pStyle w:val="NoSpacing"/>
        <w:rPr>
          <w:sz w:val="24"/>
          <w:szCs w:val="24"/>
        </w:rPr>
      </w:pPr>
    </w:p>
    <w:p w:rsidR="00B44FA3" w:rsidRPr="00601850" w:rsidRDefault="00B44FA3" w:rsidP="00B5024F">
      <w:pPr>
        <w:pStyle w:val="NoSpacing"/>
        <w:rPr>
          <w:sz w:val="24"/>
          <w:szCs w:val="24"/>
        </w:rPr>
      </w:pPr>
    </w:p>
    <w:p w:rsidR="00B44FA3" w:rsidRDefault="00B44FA3" w:rsidP="00B5024F">
      <w:pPr>
        <w:pStyle w:val="NoSpacing"/>
        <w:rPr>
          <w:sz w:val="24"/>
          <w:szCs w:val="24"/>
        </w:rPr>
      </w:pPr>
    </w:p>
    <w:p w:rsidR="00B44FA3" w:rsidRDefault="00B44FA3" w:rsidP="00B5024F">
      <w:pPr>
        <w:pStyle w:val="NoSpacing"/>
        <w:rPr>
          <w:sz w:val="24"/>
          <w:szCs w:val="24"/>
        </w:rPr>
      </w:pPr>
    </w:p>
    <w:p w:rsidR="00B44FA3" w:rsidRPr="00601850" w:rsidRDefault="00B44FA3" w:rsidP="00B5024F">
      <w:pPr>
        <w:pStyle w:val="NoSpacing"/>
        <w:rPr>
          <w:sz w:val="24"/>
          <w:szCs w:val="24"/>
        </w:rPr>
      </w:pPr>
    </w:p>
    <w:p w:rsidR="00B44FA3" w:rsidRDefault="00B44FA3" w:rsidP="00B5024F">
      <w:pPr>
        <w:pStyle w:val="NoSpacing"/>
        <w:rPr>
          <w:sz w:val="24"/>
          <w:szCs w:val="24"/>
        </w:rPr>
      </w:pPr>
      <w:r w:rsidRPr="00601850">
        <w:rPr>
          <w:sz w:val="24"/>
          <w:szCs w:val="24"/>
        </w:rPr>
        <w:t>5-Aşağıdaki cümlelerden doğru olana D harfini, yanlış olana Y harfini koyunuz.</w:t>
      </w:r>
      <w:r w:rsidRPr="009637FC">
        <w:rPr>
          <w:sz w:val="24"/>
          <w:szCs w:val="24"/>
        </w:rPr>
        <w:t xml:space="preserve"> </w:t>
      </w:r>
    </w:p>
    <w:p w:rsidR="00B44FA3" w:rsidRPr="00601850" w:rsidRDefault="00B44FA3" w:rsidP="00B5024F">
      <w:pPr>
        <w:pStyle w:val="NoSpacing"/>
        <w:rPr>
          <w:sz w:val="24"/>
          <w:szCs w:val="24"/>
        </w:rPr>
      </w:pPr>
      <w:r>
        <w:rPr>
          <w:sz w:val="24"/>
          <w:szCs w:val="24"/>
        </w:rPr>
        <w:t>(5+5</w:t>
      </w:r>
      <w:r w:rsidRPr="00601850">
        <w:rPr>
          <w:sz w:val="24"/>
          <w:szCs w:val="24"/>
        </w:rPr>
        <w:t xml:space="preserve"> puan)</w:t>
      </w:r>
    </w:p>
    <w:p w:rsidR="00B44FA3" w:rsidRPr="00601850" w:rsidRDefault="00B44FA3" w:rsidP="00B5024F">
      <w:pPr>
        <w:pStyle w:val="NoSpacing"/>
        <w:rPr>
          <w:sz w:val="24"/>
          <w:szCs w:val="24"/>
        </w:rPr>
      </w:pPr>
      <w:r w:rsidRPr="00601850">
        <w:rPr>
          <w:sz w:val="24"/>
          <w:szCs w:val="24"/>
        </w:rPr>
        <w:t xml:space="preserve">-Kur’an’ı tefsir eden kişiye mütercim denir. </w:t>
      </w:r>
    </w:p>
    <w:p w:rsidR="00B44FA3" w:rsidRPr="00601850" w:rsidRDefault="00B44FA3" w:rsidP="00B5024F">
      <w:pPr>
        <w:pStyle w:val="NoSpacing"/>
        <w:rPr>
          <w:sz w:val="24"/>
          <w:szCs w:val="24"/>
        </w:rPr>
      </w:pPr>
      <w:r w:rsidRPr="00601850">
        <w:rPr>
          <w:sz w:val="24"/>
          <w:szCs w:val="24"/>
        </w:rPr>
        <w:t>(       )</w:t>
      </w:r>
    </w:p>
    <w:p w:rsidR="00B44FA3" w:rsidRPr="00601850" w:rsidRDefault="00B44FA3" w:rsidP="00B5024F">
      <w:pPr>
        <w:pStyle w:val="NoSpacing"/>
        <w:rPr>
          <w:sz w:val="24"/>
          <w:szCs w:val="24"/>
        </w:rPr>
      </w:pPr>
      <w:r w:rsidRPr="00601850">
        <w:rPr>
          <w:sz w:val="24"/>
          <w:szCs w:val="24"/>
        </w:rPr>
        <w:t xml:space="preserve">-Kur’an’ı ilk tefsir eden Hz. Ebu Bekirdir. </w:t>
      </w:r>
    </w:p>
    <w:p w:rsidR="00B44FA3" w:rsidRPr="00601850" w:rsidRDefault="00B44FA3" w:rsidP="00B5024F">
      <w:pPr>
        <w:pStyle w:val="NoSpacing"/>
        <w:rPr>
          <w:sz w:val="24"/>
          <w:szCs w:val="24"/>
        </w:rPr>
      </w:pPr>
      <w:r w:rsidRPr="00601850">
        <w:rPr>
          <w:sz w:val="24"/>
          <w:szCs w:val="24"/>
        </w:rPr>
        <w:t>(       )</w:t>
      </w:r>
    </w:p>
    <w:p w:rsidR="00B44FA3" w:rsidRDefault="00B44FA3" w:rsidP="00B5024F">
      <w:pPr>
        <w:pStyle w:val="NoSpacing"/>
        <w:rPr>
          <w:sz w:val="24"/>
          <w:szCs w:val="24"/>
        </w:rPr>
      </w:pPr>
    </w:p>
    <w:p w:rsidR="00B44FA3" w:rsidRPr="00601850" w:rsidRDefault="00B44FA3" w:rsidP="00041CFA">
      <w:pPr>
        <w:pStyle w:val="NoSpacing"/>
        <w:rPr>
          <w:sz w:val="24"/>
          <w:szCs w:val="24"/>
        </w:rPr>
      </w:pPr>
      <w:r w:rsidRPr="00601850">
        <w:rPr>
          <w:sz w:val="24"/>
          <w:szCs w:val="24"/>
        </w:rPr>
        <w:t>6-</w:t>
      </w:r>
      <w:r>
        <w:rPr>
          <w:sz w:val="24"/>
          <w:szCs w:val="24"/>
        </w:rPr>
        <w:t xml:space="preserve">            </w:t>
      </w:r>
      <w:r w:rsidRPr="00601850">
        <w:rPr>
          <w:sz w:val="24"/>
          <w:szCs w:val="24"/>
        </w:rPr>
        <w:t xml:space="preserve">1-Hurma dalları </w:t>
      </w:r>
    </w:p>
    <w:p w:rsidR="00B44FA3" w:rsidRPr="00601850" w:rsidRDefault="00B44FA3" w:rsidP="00041CFA">
      <w:pPr>
        <w:pStyle w:val="NoSpacing"/>
        <w:rPr>
          <w:sz w:val="24"/>
          <w:szCs w:val="24"/>
        </w:rPr>
      </w:pPr>
      <w:r w:rsidRPr="00601850">
        <w:rPr>
          <w:sz w:val="24"/>
          <w:szCs w:val="24"/>
        </w:rPr>
        <w:t xml:space="preserve">                2-Deriler</w:t>
      </w:r>
    </w:p>
    <w:p w:rsidR="00B44FA3" w:rsidRPr="00601850" w:rsidRDefault="00B44FA3" w:rsidP="00041CFA">
      <w:pPr>
        <w:pStyle w:val="NoSpacing"/>
        <w:rPr>
          <w:sz w:val="24"/>
          <w:szCs w:val="24"/>
        </w:rPr>
      </w:pPr>
      <w:r w:rsidRPr="00601850">
        <w:rPr>
          <w:sz w:val="24"/>
          <w:szCs w:val="24"/>
        </w:rPr>
        <w:t xml:space="preserve">                3-Kemikler</w:t>
      </w:r>
    </w:p>
    <w:p w:rsidR="00B44FA3" w:rsidRPr="00601850" w:rsidRDefault="00B44FA3" w:rsidP="00041CFA">
      <w:pPr>
        <w:pStyle w:val="NoSpacing"/>
        <w:rPr>
          <w:sz w:val="24"/>
          <w:szCs w:val="24"/>
        </w:rPr>
      </w:pPr>
      <w:r w:rsidRPr="00601850">
        <w:rPr>
          <w:sz w:val="24"/>
          <w:szCs w:val="24"/>
        </w:rPr>
        <w:t xml:space="preserve">                4-Kırtas</w:t>
      </w:r>
    </w:p>
    <w:p w:rsidR="00B44FA3" w:rsidRPr="00601850" w:rsidRDefault="00B44FA3" w:rsidP="00041CFA">
      <w:pPr>
        <w:pStyle w:val="NoSpacing"/>
        <w:rPr>
          <w:sz w:val="24"/>
          <w:szCs w:val="24"/>
        </w:rPr>
      </w:pPr>
      <w:r w:rsidRPr="00601850">
        <w:rPr>
          <w:sz w:val="24"/>
          <w:szCs w:val="24"/>
        </w:rPr>
        <w:t xml:space="preserve">                5-Kağıtlar</w:t>
      </w:r>
    </w:p>
    <w:p w:rsidR="00B44FA3" w:rsidRPr="00601850" w:rsidRDefault="00B44FA3" w:rsidP="00041CFA">
      <w:pPr>
        <w:pStyle w:val="NoSpacing"/>
        <w:rPr>
          <w:sz w:val="24"/>
          <w:szCs w:val="24"/>
        </w:rPr>
      </w:pPr>
      <w:r w:rsidRPr="00601850">
        <w:rPr>
          <w:sz w:val="24"/>
          <w:szCs w:val="24"/>
        </w:rPr>
        <w:t xml:space="preserve">                6-Yassı taşlar</w:t>
      </w:r>
    </w:p>
    <w:p w:rsidR="00B44FA3" w:rsidRPr="00601850" w:rsidRDefault="00B44FA3" w:rsidP="00041CFA">
      <w:pPr>
        <w:pStyle w:val="NoSpacing"/>
        <w:rPr>
          <w:sz w:val="24"/>
          <w:szCs w:val="24"/>
        </w:rPr>
      </w:pPr>
      <w:r w:rsidRPr="00601850">
        <w:rPr>
          <w:sz w:val="24"/>
          <w:szCs w:val="24"/>
        </w:rPr>
        <w:t xml:space="preserve">       Yukarıdakilerden hangisi ya da hangileri Hz. Peygamber döneminde Kur’an’ın yazıldığı malzemelerdendir?</w:t>
      </w:r>
    </w:p>
    <w:p w:rsidR="00B44FA3" w:rsidRPr="00601850" w:rsidRDefault="00B44FA3" w:rsidP="00041CFA">
      <w:pPr>
        <w:pStyle w:val="NoSpacing"/>
        <w:rPr>
          <w:sz w:val="24"/>
          <w:szCs w:val="24"/>
        </w:rPr>
      </w:pPr>
      <w:r w:rsidRPr="00601850">
        <w:rPr>
          <w:sz w:val="24"/>
          <w:szCs w:val="24"/>
        </w:rPr>
        <w:t>A-1, 2, 3, 4 ve 5         B-2, 3, 4, 5 ve 6</w:t>
      </w:r>
    </w:p>
    <w:p w:rsidR="00B44FA3" w:rsidRPr="00601850" w:rsidRDefault="00B44FA3" w:rsidP="00041CFA">
      <w:pPr>
        <w:pStyle w:val="NoSpacing"/>
        <w:rPr>
          <w:sz w:val="24"/>
          <w:szCs w:val="24"/>
        </w:rPr>
      </w:pPr>
      <w:r w:rsidRPr="00601850">
        <w:rPr>
          <w:sz w:val="24"/>
          <w:szCs w:val="24"/>
        </w:rPr>
        <w:t>C-1, 2, 3, 4 ve 6         D-1, 2, 3 ve 6</w:t>
      </w:r>
    </w:p>
    <w:p w:rsidR="00B44FA3" w:rsidRPr="00601850" w:rsidRDefault="00B44FA3" w:rsidP="00041CFA">
      <w:pPr>
        <w:pStyle w:val="NoSpacing"/>
        <w:rPr>
          <w:sz w:val="24"/>
          <w:szCs w:val="24"/>
        </w:rPr>
      </w:pPr>
      <w:r w:rsidRPr="00601850">
        <w:rPr>
          <w:sz w:val="24"/>
          <w:szCs w:val="24"/>
        </w:rPr>
        <w:t>E-1, 2, 3, 4, 5 ve 6</w:t>
      </w:r>
    </w:p>
    <w:p w:rsidR="00B44FA3" w:rsidRPr="00601850" w:rsidRDefault="00B44FA3" w:rsidP="00B5024F">
      <w:pPr>
        <w:pStyle w:val="NoSpacing"/>
        <w:rPr>
          <w:sz w:val="24"/>
          <w:szCs w:val="24"/>
        </w:rPr>
      </w:pPr>
    </w:p>
    <w:p w:rsidR="00B44FA3" w:rsidRPr="00601850" w:rsidRDefault="00B44FA3" w:rsidP="00041CFA">
      <w:pPr>
        <w:pStyle w:val="NoSpacing"/>
        <w:rPr>
          <w:sz w:val="24"/>
          <w:szCs w:val="24"/>
        </w:rPr>
      </w:pPr>
      <w:r w:rsidRPr="00601850">
        <w:rPr>
          <w:sz w:val="24"/>
          <w:szCs w:val="24"/>
        </w:rPr>
        <w:t>7-Kur’ân-ı Kerim’in kısa ifadelerle bir dilden başka bir dile çevrilmesine ne ad verilir?</w:t>
      </w:r>
    </w:p>
    <w:p w:rsidR="00B44FA3" w:rsidRPr="00601850" w:rsidRDefault="00B44FA3" w:rsidP="00041CFA">
      <w:pPr>
        <w:pStyle w:val="NoSpacing"/>
        <w:rPr>
          <w:sz w:val="24"/>
          <w:szCs w:val="24"/>
        </w:rPr>
      </w:pPr>
      <w:r w:rsidRPr="00601850">
        <w:rPr>
          <w:sz w:val="24"/>
          <w:szCs w:val="24"/>
        </w:rPr>
        <w:t>A-Tefsir           B-Meal       C-Tercüme</w:t>
      </w:r>
    </w:p>
    <w:p w:rsidR="00B44FA3" w:rsidRPr="00601850" w:rsidRDefault="00B44FA3" w:rsidP="00041CFA">
      <w:pPr>
        <w:pStyle w:val="NoSpacing"/>
        <w:rPr>
          <w:sz w:val="24"/>
          <w:szCs w:val="24"/>
        </w:rPr>
      </w:pPr>
      <w:r w:rsidRPr="00601850">
        <w:rPr>
          <w:sz w:val="24"/>
          <w:szCs w:val="24"/>
        </w:rPr>
        <w:t>D-Mütercim   E-Tevil</w:t>
      </w:r>
    </w:p>
    <w:p w:rsidR="00B44FA3" w:rsidRPr="00601850" w:rsidRDefault="00B44FA3" w:rsidP="00B5024F">
      <w:pPr>
        <w:pStyle w:val="NoSpacing"/>
        <w:rPr>
          <w:sz w:val="24"/>
          <w:szCs w:val="24"/>
        </w:rPr>
      </w:pPr>
    </w:p>
    <w:p w:rsidR="00B44FA3" w:rsidRPr="00601850" w:rsidRDefault="00B44FA3" w:rsidP="00B5024F">
      <w:pPr>
        <w:pStyle w:val="NoSpacing"/>
        <w:rPr>
          <w:sz w:val="24"/>
          <w:szCs w:val="24"/>
        </w:rPr>
      </w:pPr>
      <w:r w:rsidRPr="00601850">
        <w:rPr>
          <w:sz w:val="24"/>
          <w:szCs w:val="24"/>
        </w:rPr>
        <w:t>8-Kur’ân-ı Kerim’in bir kitap haline getirilmesi ve çoğaltılması hangi halifeler döneminde gerçekleşmiştir?</w:t>
      </w:r>
    </w:p>
    <w:p w:rsidR="00B44FA3" w:rsidRPr="00601850" w:rsidRDefault="00B44FA3" w:rsidP="00B5024F">
      <w:pPr>
        <w:pStyle w:val="NoSpacing"/>
        <w:rPr>
          <w:b/>
          <w:bCs/>
          <w:sz w:val="24"/>
          <w:szCs w:val="24"/>
        </w:rPr>
      </w:pPr>
      <w:r w:rsidRPr="00601850">
        <w:rPr>
          <w:b/>
          <w:bCs/>
          <w:sz w:val="24"/>
          <w:szCs w:val="24"/>
        </w:rPr>
        <w:t xml:space="preserve">        Bir Kitap Haline </w:t>
      </w:r>
    </w:p>
    <w:p w:rsidR="00B44FA3" w:rsidRPr="00601850" w:rsidRDefault="00B44FA3" w:rsidP="00B5024F">
      <w:pPr>
        <w:pStyle w:val="NoSpacing"/>
        <w:rPr>
          <w:b/>
          <w:bCs/>
          <w:sz w:val="24"/>
          <w:szCs w:val="24"/>
        </w:rPr>
      </w:pPr>
      <w:r w:rsidRPr="00601850">
        <w:rPr>
          <w:b/>
          <w:bCs/>
          <w:sz w:val="24"/>
          <w:szCs w:val="24"/>
        </w:rPr>
        <w:t xml:space="preserve">           </w:t>
      </w:r>
      <w:r w:rsidRPr="00601850">
        <w:rPr>
          <w:b/>
          <w:bCs/>
          <w:sz w:val="24"/>
          <w:szCs w:val="24"/>
          <w:u w:val="single"/>
        </w:rPr>
        <w:t>Getirilmesi</w:t>
      </w:r>
      <w:r w:rsidRPr="00601850">
        <w:rPr>
          <w:b/>
          <w:bCs/>
          <w:sz w:val="24"/>
          <w:szCs w:val="24"/>
        </w:rPr>
        <w:t xml:space="preserve">                       </w:t>
      </w:r>
      <w:r w:rsidRPr="00601850">
        <w:rPr>
          <w:b/>
          <w:bCs/>
          <w:sz w:val="24"/>
          <w:szCs w:val="24"/>
          <w:u w:val="single"/>
        </w:rPr>
        <w:t>Çoğaltılması</w:t>
      </w:r>
    </w:p>
    <w:p w:rsidR="00B44FA3" w:rsidRPr="00601850" w:rsidRDefault="00B44FA3" w:rsidP="00B5024F">
      <w:pPr>
        <w:pStyle w:val="NoSpacing"/>
        <w:rPr>
          <w:sz w:val="24"/>
          <w:szCs w:val="24"/>
        </w:rPr>
      </w:pPr>
      <w:r w:rsidRPr="00601850">
        <w:rPr>
          <w:sz w:val="24"/>
          <w:szCs w:val="24"/>
        </w:rPr>
        <w:t>A-Hz. Peygamber                     Hz. Ebu Bekir</w:t>
      </w:r>
    </w:p>
    <w:p w:rsidR="00B44FA3" w:rsidRPr="00601850" w:rsidRDefault="00B44FA3" w:rsidP="00B5024F">
      <w:pPr>
        <w:pStyle w:val="NoSpacing"/>
        <w:rPr>
          <w:sz w:val="24"/>
          <w:szCs w:val="24"/>
        </w:rPr>
      </w:pPr>
      <w:r w:rsidRPr="00601850">
        <w:rPr>
          <w:sz w:val="24"/>
          <w:szCs w:val="24"/>
        </w:rPr>
        <w:t>B-Hz. Ömer                                Hz. Osman</w:t>
      </w:r>
    </w:p>
    <w:p w:rsidR="00B44FA3" w:rsidRPr="00601850" w:rsidRDefault="00B44FA3" w:rsidP="00B5024F">
      <w:pPr>
        <w:pStyle w:val="NoSpacing"/>
        <w:rPr>
          <w:sz w:val="24"/>
          <w:szCs w:val="24"/>
        </w:rPr>
      </w:pPr>
      <w:r w:rsidRPr="00601850">
        <w:rPr>
          <w:sz w:val="24"/>
          <w:szCs w:val="24"/>
        </w:rPr>
        <w:t>C-Hz. Osman                                  Hz. Ali</w:t>
      </w:r>
    </w:p>
    <w:p w:rsidR="00B44FA3" w:rsidRPr="00601850" w:rsidRDefault="00B44FA3" w:rsidP="00B5024F">
      <w:pPr>
        <w:pStyle w:val="NoSpacing"/>
        <w:rPr>
          <w:sz w:val="24"/>
          <w:szCs w:val="24"/>
        </w:rPr>
      </w:pPr>
      <w:r w:rsidRPr="00601850">
        <w:rPr>
          <w:sz w:val="24"/>
          <w:szCs w:val="24"/>
        </w:rPr>
        <w:t>D-Hz. Peygamber                       Hz. Osman</w:t>
      </w:r>
    </w:p>
    <w:p w:rsidR="00B44FA3" w:rsidRPr="00601850" w:rsidRDefault="00B44FA3" w:rsidP="00B5024F">
      <w:pPr>
        <w:pStyle w:val="NoSpacing"/>
        <w:rPr>
          <w:sz w:val="24"/>
          <w:szCs w:val="24"/>
        </w:rPr>
      </w:pPr>
      <w:r w:rsidRPr="00601850">
        <w:rPr>
          <w:sz w:val="24"/>
          <w:szCs w:val="24"/>
        </w:rPr>
        <w:t>E-Hz. Ebu Bekir                           Hz. Osman</w:t>
      </w:r>
    </w:p>
    <w:p w:rsidR="00B44FA3" w:rsidRDefault="00B44FA3" w:rsidP="00B5024F">
      <w:pPr>
        <w:pStyle w:val="NoSpacing"/>
        <w:rPr>
          <w:sz w:val="24"/>
          <w:szCs w:val="24"/>
        </w:rPr>
      </w:pPr>
    </w:p>
    <w:p w:rsidR="00B44FA3" w:rsidRDefault="00B44FA3" w:rsidP="00B5024F">
      <w:pPr>
        <w:pStyle w:val="NoSpacing"/>
        <w:rPr>
          <w:sz w:val="24"/>
          <w:szCs w:val="24"/>
        </w:rPr>
      </w:pPr>
    </w:p>
    <w:p w:rsidR="00B44FA3" w:rsidRPr="00601850" w:rsidRDefault="00B44FA3" w:rsidP="00B5024F">
      <w:pPr>
        <w:pStyle w:val="NoSpacing"/>
        <w:rPr>
          <w:sz w:val="24"/>
          <w:szCs w:val="24"/>
        </w:rPr>
      </w:pPr>
    </w:p>
    <w:p w:rsidR="00B44FA3" w:rsidRPr="00601850" w:rsidRDefault="00B44FA3" w:rsidP="00CF352A">
      <w:pPr>
        <w:pStyle w:val="NoSpacing"/>
        <w:rPr>
          <w:sz w:val="24"/>
          <w:szCs w:val="24"/>
        </w:rPr>
      </w:pPr>
      <w:r w:rsidRPr="00601850">
        <w:rPr>
          <w:sz w:val="24"/>
          <w:szCs w:val="24"/>
        </w:rPr>
        <w:t>9-</w:t>
      </w:r>
      <w:r w:rsidRPr="00CF352A">
        <w:rPr>
          <w:sz w:val="24"/>
          <w:szCs w:val="24"/>
        </w:rPr>
        <w:t xml:space="preserve"> </w:t>
      </w:r>
      <w:r w:rsidRPr="00601850">
        <w:rPr>
          <w:sz w:val="24"/>
          <w:szCs w:val="24"/>
        </w:rPr>
        <w:t>Aşağıdakilerden hangisi Arap yarımadasını</w:t>
      </w:r>
      <w:r>
        <w:rPr>
          <w:sz w:val="24"/>
          <w:szCs w:val="24"/>
        </w:rPr>
        <w:t>n</w:t>
      </w:r>
      <w:r w:rsidRPr="00601850">
        <w:rPr>
          <w:sz w:val="24"/>
          <w:szCs w:val="24"/>
        </w:rPr>
        <w:t xml:space="preserve"> coğrafi konumu ile ilgili </w:t>
      </w:r>
      <w:r w:rsidRPr="00601850">
        <w:rPr>
          <w:sz w:val="24"/>
          <w:szCs w:val="24"/>
          <w:u w:val="single"/>
        </w:rPr>
        <w:t>yanlış</w:t>
      </w:r>
      <w:r w:rsidRPr="00601850">
        <w:rPr>
          <w:sz w:val="24"/>
          <w:szCs w:val="24"/>
        </w:rPr>
        <w:t xml:space="preserve"> bir bilgidir?</w:t>
      </w:r>
    </w:p>
    <w:p w:rsidR="00B44FA3" w:rsidRPr="00601850" w:rsidRDefault="00B44FA3" w:rsidP="00CF352A">
      <w:pPr>
        <w:pStyle w:val="NoSpacing"/>
        <w:rPr>
          <w:sz w:val="24"/>
          <w:szCs w:val="24"/>
        </w:rPr>
      </w:pPr>
      <w:r w:rsidRPr="00601850">
        <w:rPr>
          <w:sz w:val="24"/>
          <w:szCs w:val="24"/>
        </w:rPr>
        <w:t>A-Doğusunda Basra Körfezi bulunur</w:t>
      </w:r>
    </w:p>
    <w:p w:rsidR="00B44FA3" w:rsidRPr="00601850" w:rsidRDefault="00B44FA3" w:rsidP="00CF352A">
      <w:pPr>
        <w:pStyle w:val="NoSpacing"/>
        <w:rPr>
          <w:sz w:val="24"/>
          <w:szCs w:val="24"/>
        </w:rPr>
      </w:pPr>
      <w:r w:rsidRPr="00601850">
        <w:rPr>
          <w:sz w:val="24"/>
          <w:szCs w:val="24"/>
        </w:rPr>
        <w:t>B-Batısında Kızıl Deniz bulunur</w:t>
      </w:r>
    </w:p>
    <w:p w:rsidR="00B44FA3" w:rsidRPr="00601850" w:rsidRDefault="00B44FA3" w:rsidP="00CF352A">
      <w:pPr>
        <w:pStyle w:val="NoSpacing"/>
        <w:rPr>
          <w:sz w:val="24"/>
          <w:szCs w:val="24"/>
        </w:rPr>
      </w:pPr>
      <w:r w:rsidRPr="00601850">
        <w:rPr>
          <w:sz w:val="24"/>
          <w:szCs w:val="24"/>
        </w:rPr>
        <w:t>C-Güneyinde Hint Okyanusu bulunur</w:t>
      </w:r>
    </w:p>
    <w:p w:rsidR="00B44FA3" w:rsidRPr="00601850" w:rsidRDefault="00B44FA3" w:rsidP="00CF352A">
      <w:pPr>
        <w:pStyle w:val="NoSpacing"/>
        <w:rPr>
          <w:sz w:val="24"/>
          <w:szCs w:val="24"/>
        </w:rPr>
      </w:pPr>
      <w:r w:rsidRPr="00601850">
        <w:rPr>
          <w:sz w:val="24"/>
          <w:szCs w:val="24"/>
        </w:rPr>
        <w:t>D-Batısında Basra Körfezi bulunur</w:t>
      </w:r>
    </w:p>
    <w:p w:rsidR="00B44FA3" w:rsidRPr="00601850" w:rsidRDefault="00B44FA3" w:rsidP="00CF352A">
      <w:pPr>
        <w:pStyle w:val="NoSpacing"/>
        <w:rPr>
          <w:sz w:val="24"/>
          <w:szCs w:val="24"/>
        </w:rPr>
      </w:pPr>
      <w:r w:rsidRPr="00601850">
        <w:rPr>
          <w:sz w:val="24"/>
          <w:szCs w:val="24"/>
        </w:rPr>
        <w:t>E-Kuzeyinde Suriye bulunur</w:t>
      </w:r>
    </w:p>
    <w:p w:rsidR="00B44FA3" w:rsidRPr="00601850" w:rsidRDefault="00B44FA3" w:rsidP="00B5024F">
      <w:pPr>
        <w:pStyle w:val="NoSpacing"/>
        <w:rPr>
          <w:sz w:val="24"/>
          <w:szCs w:val="24"/>
        </w:rPr>
      </w:pPr>
    </w:p>
    <w:p w:rsidR="00B44FA3" w:rsidRDefault="00B44FA3" w:rsidP="00350A50">
      <w:pPr>
        <w:pStyle w:val="NoSpacing"/>
        <w:rPr>
          <w:sz w:val="24"/>
          <w:szCs w:val="24"/>
        </w:rPr>
      </w:pPr>
      <w:r w:rsidRPr="00601850">
        <w:rPr>
          <w:sz w:val="24"/>
          <w:szCs w:val="24"/>
        </w:rPr>
        <w:t>10-</w:t>
      </w:r>
      <w:r>
        <w:rPr>
          <w:sz w:val="24"/>
          <w:szCs w:val="24"/>
        </w:rPr>
        <w:t xml:space="preserve">       1-Kur’an’ı tefsir eden kişi</w:t>
      </w:r>
    </w:p>
    <w:p w:rsidR="00B44FA3" w:rsidRDefault="00B44FA3" w:rsidP="00350A50">
      <w:pPr>
        <w:pStyle w:val="NoSpacing"/>
        <w:rPr>
          <w:sz w:val="24"/>
          <w:szCs w:val="24"/>
        </w:rPr>
      </w:pPr>
      <w:r>
        <w:rPr>
          <w:sz w:val="24"/>
          <w:szCs w:val="24"/>
        </w:rPr>
        <w:t xml:space="preserve">             2-Allah’ı hatırlatan, tanıtan anlamına gelen Kur’an’ın ismi</w:t>
      </w:r>
    </w:p>
    <w:p w:rsidR="00B44FA3" w:rsidRDefault="00B44FA3" w:rsidP="00350A50">
      <w:pPr>
        <w:pStyle w:val="NoSpacing"/>
        <w:rPr>
          <w:sz w:val="24"/>
          <w:szCs w:val="24"/>
        </w:rPr>
      </w:pPr>
      <w:r>
        <w:rPr>
          <w:sz w:val="24"/>
          <w:szCs w:val="24"/>
        </w:rPr>
        <w:t xml:space="preserve">             3-Kur’an’ı tercüme eden kimse</w:t>
      </w:r>
    </w:p>
    <w:p w:rsidR="00B44FA3" w:rsidRDefault="00B44FA3" w:rsidP="00350A50">
      <w:pPr>
        <w:pStyle w:val="NoSpacing"/>
        <w:rPr>
          <w:sz w:val="24"/>
          <w:szCs w:val="24"/>
        </w:rPr>
      </w:pPr>
      <w:r>
        <w:rPr>
          <w:sz w:val="24"/>
          <w:szCs w:val="24"/>
        </w:rPr>
        <w:t xml:space="preserve">       Yukarıda tanımları verilen kavramlar sırasıyla aşağıdakilerden hangisidir?</w:t>
      </w:r>
    </w:p>
    <w:p w:rsidR="00B44FA3" w:rsidRPr="003C4C00" w:rsidRDefault="00B44FA3" w:rsidP="00350A50">
      <w:pPr>
        <w:pStyle w:val="NoSpacing"/>
        <w:rPr>
          <w:sz w:val="24"/>
          <w:szCs w:val="24"/>
        </w:rPr>
      </w:pPr>
      <w:r>
        <w:rPr>
          <w:sz w:val="24"/>
          <w:szCs w:val="24"/>
        </w:rPr>
        <w:t xml:space="preserve">       </w:t>
      </w:r>
      <w:r w:rsidRPr="003C4C00">
        <w:rPr>
          <w:sz w:val="24"/>
          <w:szCs w:val="24"/>
          <w:u w:val="single"/>
        </w:rPr>
        <w:t xml:space="preserve">       1    </w:t>
      </w:r>
      <w:r w:rsidRPr="003C4C00">
        <w:rPr>
          <w:sz w:val="24"/>
          <w:szCs w:val="24"/>
        </w:rPr>
        <w:t xml:space="preserve">         </w:t>
      </w:r>
      <w:r w:rsidRPr="003C4C00">
        <w:rPr>
          <w:sz w:val="24"/>
          <w:szCs w:val="24"/>
          <w:u w:val="single"/>
        </w:rPr>
        <w:t xml:space="preserve">       2   </w:t>
      </w:r>
      <w:r w:rsidRPr="003C4C00">
        <w:rPr>
          <w:sz w:val="24"/>
          <w:szCs w:val="24"/>
        </w:rPr>
        <w:t xml:space="preserve">          </w:t>
      </w:r>
      <w:r>
        <w:rPr>
          <w:sz w:val="24"/>
          <w:szCs w:val="24"/>
        </w:rPr>
        <w:t xml:space="preserve">  </w:t>
      </w:r>
      <w:r w:rsidRPr="003C4C00">
        <w:rPr>
          <w:sz w:val="24"/>
          <w:szCs w:val="24"/>
          <w:u w:val="single"/>
        </w:rPr>
        <w:t xml:space="preserve">    3</w:t>
      </w:r>
      <w:r>
        <w:rPr>
          <w:sz w:val="24"/>
          <w:szCs w:val="24"/>
        </w:rPr>
        <w:t xml:space="preserve">      </w:t>
      </w:r>
    </w:p>
    <w:p w:rsidR="00B44FA3" w:rsidRDefault="00B44FA3" w:rsidP="00350A50">
      <w:pPr>
        <w:pStyle w:val="NoSpacing"/>
        <w:rPr>
          <w:sz w:val="24"/>
          <w:szCs w:val="24"/>
        </w:rPr>
      </w:pPr>
      <w:r>
        <w:rPr>
          <w:sz w:val="24"/>
          <w:szCs w:val="24"/>
        </w:rPr>
        <w:t>A-el-Furkan         Mütercim      Tefsir</w:t>
      </w:r>
    </w:p>
    <w:p w:rsidR="00B44FA3" w:rsidRDefault="00B44FA3" w:rsidP="00350A50">
      <w:pPr>
        <w:pStyle w:val="NoSpacing"/>
        <w:rPr>
          <w:sz w:val="24"/>
          <w:szCs w:val="24"/>
        </w:rPr>
      </w:pPr>
      <w:r>
        <w:rPr>
          <w:sz w:val="24"/>
          <w:szCs w:val="24"/>
        </w:rPr>
        <w:t>B-Müfessir            ez-Zikr         Mütercim</w:t>
      </w:r>
    </w:p>
    <w:p w:rsidR="00B44FA3" w:rsidRDefault="00B44FA3" w:rsidP="00350A50">
      <w:pPr>
        <w:pStyle w:val="NoSpacing"/>
        <w:rPr>
          <w:sz w:val="24"/>
          <w:szCs w:val="24"/>
        </w:rPr>
      </w:pPr>
      <w:r>
        <w:rPr>
          <w:sz w:val="24"/>
          <w:szCs w:val="24"/>
        </w:rPr>
        <w:t>C-Müfessir            el-Hüda      Mütercim</w:t>
      </w:r>
    </w:p>
    <w:p w:rsidR="00B44FA3" w:rsidRDefault="00B44FA3" w:rsidP="00350A50">
      <w:pPr>
        <w:pStyle w:val="NoSpacing"/>
        <w:rPr>
          <w:sz w:val="24"/>
          <w:szCs w:val="24"/>
        </w:rPr>
      </w:pPr>
      <w:r>
        <w:rPr>
          <w:sz w:val="24"/>
          <w:szCs w:val="24"/>
        </w:rPr>
        <w:t>D-Mütercim           ez-Zikr        Müfessir</w:t>
      </w:r>
    </w:p>
    <w:p w:rsidR="00B44FA3" w:rsidRPr="00601850" w:rsidRDefault="00B44FA3" w:rsidP="00350A50">
      <w:pPr>
        <w:pStyle w:val="NoSpacing"/>
        <w:rPr>
          <w:sz w:val="24"/>
          <w:szCs w:val="24"/>
        </w:rPr>
      </w:pPr>
      <w:r>
        <w:rPr>
          <w:sz w:val="24"/>
          <w:szCs w:val="24"/>
        </w:rPr>
        <w:t>E-Meal                    ez-Zikr       Mütercim</w:t>
      </w:r>
    </w:p>
    <w:p w:rsidR="00B44FA3" w:rsidRPr="00601850" w:rsidRDefault="00B44FA3" w:rsidP="00B5024F">
      <w:pPr>
        <w:pStyle w:val="NoSpacing"/>
        <w:rPr>
          <w:sz w:val="24"/>
          <w:szCs w:val="24"/>
        </w:rPr>
      </w:pPr>
      <w:r w:rsidRPr="00601850">
        <w:rPr>
          <w:sz w:val="24"/>
          <w:szCs w:val="24"/>
        </w:rPr>
        <w:t xml:space="preserve"> </w:t>
      </w:r>
    </w:p>
    <w:p w:rsidR="00B44FA3" w:rsidRPr="00601850" w:rsidRDefault="00B44FA3" w:rsidP="00CF352A">
      <w:pPr>
        <w:autoSpaceDE w:val="0"/>
        <w:autoSpaceDN w:val="0"/>
        <w:adjustRightInd w:val="0"/>
        <w:spacing w:after="0" w:line="240" w:lineRule="auto"/>
        <w:jc w:val="both"/>
        <w:rPr>
          <w:rFonts w:ascii="Times New Roman" w:hAnsi="Times New Roman" w:cs="Times New Roman"/>
          <w:sz w:val="24"/>
          <w:szCs w:val="24"/>
        </w:rPr>
      </w:pPr>
      <w:r w:rsidRPr="00601850">
        <w:rPr>
          <w:sz w:val="24"/>
          <w:szCs w:val="24"/>
        </w:rPr>
        <w:t>11-</w:t>
      </w:r>
      <w:r w:rsidRPr="00601850">
        <w:rPr>
          <w:rFonts w:ascii="Times New Roman" w:hAnsi="Times New Roman" w:cs="Times New Roman"/>
          <w:sz w:val="24"/>
          <w:szCs w:val="24"/>
        </w:rPr>
        <w:t>Allahu Teala’nın insanlara iletmek istedi</w:t>
      </w:r>
      <w:r w:rsidRPr="00601850">
        <w:rPr>
          <w:rFonts w:ascii="TimesNewRomanPSMT" w:hAnsi="TimesNewRomanPSMT" w:cs="TimesNewRomanPSMT"/>
          <w:sz w:val="24"/>
          <w:szCs w:val="24"/>
        </w:rPr>
        <w:t>ğ</w:t>
      </w:r>
      <w:r w:rsidRPr="00601850">
        <w:rPr>
          <w:rFonts w:ascii="Times New Roman" w:hAnsi="Times New Roman" w:cs="Times New Roman"/>
          <w:sz w:val="24"/>
          <w:szCs w:val="24"/>
        </w:rPr>
        <w:t>i mesajlarını peygamberlerine iletmesine ne denir?</w:t>
      </w:r>
    </w:p>
    <w:p w:rsidR="00B44FA3" w:rsidRPr="00601850" w:rsidRDefault="00B44FA3" w:rsidP="00CF352A">
      <w:pPr>
        <w:autoSpaceDE w:val="0"/>
        <w:autoSpaceDN w:val="0"/>
        <w:adjustRightInd w:val="0"/>
        <w:spacing w:after="0" w:line="240" w:lineRule="auto"/>
        <w:jc w:val="both"/>
        <w:rPr>
          <w:rFonts w:ascii="Times New Roman" w:hAnsi="Times New Roman" w:cs="Times New Roman"/>
          <w:sz w:val="24"/>
          <w:szCs w:val="24"/>
        </w:rPr>
      </w:pPr>
      <w:r w:rsidRPr="00601850">
        <w:rPr>
          <w:rFonts w:ascii="Times New Roman" w:hAnsi="Times New Roman" w:cs="Times New Roman"/>
          <w:sz w:val="24"/>
          <w:szCs w:val="24"/>
        </w:rPr>
        <w:t>A-Tevil          B-Tebliğ        C-Vahiy</w:t>
      </w:r>
    </w:p>
    <w:p w:rsidR="00B44FA3" w:rsidRPr="00601850" w:rsidRDefault="00B44FA3" w:rsidP="00CF352A">
      <w:pPr>
        <w:autoSpaceDE w:val="0"/>
        <w:autoSpaceDN w:val="0"/>
        <w:adjustRightInd w:val="0"/>
        <w:spacing w:after="0" w:line="240" w:lineRule="auto"/>
        <w:jc w:val="both"/>
        <w:rPr>
          <w:rFonts w:ascii="Times New Roman" w:hAnsi="Times New Roman" w:cs="Times New Roman"/>
          <w:sz w:val="24"/>
          <w:szCs w:val="24"/>
        </w:rPr>
      </w:pPr>
      <w:r w:rsidRPr="00601850">
        <w:rPr>
          <w:rFonts w:ascii="Times New Roman" w:hAnsi="Times New Roman" w:cs="Times New Roman"/>
          <w:sz w:val="24"/>
          <w:szCs w:val="24"/>
        </w:rPr>
        <w:t>D-İlham         E-Tefsir</w:t>
      </w:r>
    </w:p>
    <w:p w:rsidR="00B44FA3" w:rsidRPr="00601850" w:rsidRDefault="00B44FA3" w:rsidP="00B5024F">
      <w:pPr>
        <w:pStyle w:val="NoSpacing"/>
        <w:rPr>
          <w:sz w:val="24"/>
          <w:szCs w:val="24"/>
        </w:rPr>
      </w:pPr>
    </w:p>
    <w:p w:rsidR="00B44FA3" w:rsidRPr="00601850" w:rsidRDefault="00B44FA3" w:rsidP="00B5024F">
      <w:pPr>
        <w:pStyle w:val="NoSpacing"/>
        <w:rPr>
          <w:sz w:val="24"/>
          <w:szCs w:val="24"/>
        </w:rPr>
      </w:pPr>
      <w:r w:rsidRPr="00601850">
        <w:rPr>
          <w:sz w:val="24"/>
          <w:szCs w:val="24"/>
        </w:rPr>
        <w:t>12-Kur’an’ın bir kitap haline getirilmesi kararının alınmasına zemin hazırlayan savaş aşağıdakilerden hangisidir?</w:t>
      </w:r>
    </w:p>
    <w:p w:rsidR="00B44FA3" w:rsidRPr="00601850" w:rsidRDefault="00B44FA3" w:rsidP="00B5024F">
      <w:pPr>
        <w:pStyle w:val="NoSpacing"/>
        <w:rPr>
          <w:sz w:val="24"/>
          <w:szCs w:val="24"/>
        </w:rPr>
      </w:pPr>
      <w:r w:rsidRPr="00601850">
        <w:rPr>
          <w:sz w:val="24"/>
          <w:szCs w:val="24"/>
        </w:rPr>
        <w:t>A-Huneyn        B-Yemame     C-Uhud</w:t>
      </w:r>
    </w:p>
    <w:p w:rsidR="00B44FA3" w:rsidRPr="00601850" w:rsidRDefault="00B44FA3" w:rsidP="00B5024F">
      <w:pPr>
        <w:pStyle w:val="NoSpacing"/>
        <w:rPr>
          <w:sz w:val="24"/>
          <w:szCs w:val="24"/>
        </w:rPr>
      </w:pPr>
      <w:r w:rsidRPr="00601850">
        <w:rPr>
          <w:sz w:val="24"/>
          <w:szCs w:val="24"/>
        </w:rPr>
        <w:t>D-Tebük           E-Sıffin</w:t>
      </w:r>
    </w:p>
    <w:p w:rsidR="00B44FA3" w:rsidRPr="00601850" w:rsidRDefault="00B44FA3" w:rsidP="00B5024F">
      <w:pPr>
        <w:pStyle w:val="NoSpacing"/>
        <w:rPr>
          <w:sz w:val="24"/>
          <w:szCs w:val="24"/>
        </w:rPr>
      </w:pPr>
    </w:p>
    <w:p w:rsidR="00B44FA3" w:rsidRPr="00601850" w:rsidRDefault="00B44FA3" w:rsidP="00CF352A">
      <w:pPr>
        <w:pStyle w:val="NoSpacing"/>
        <w:rPr>
          <w:sz w:val="24"/>
          <w:szCs w:val="24"/>
        </w:rPr>
      </w:pPr>
      <w:r>
        <w:rPr>
          <w:sz w:val="24"/>
          <w:szCs w:val="24"/>
        </w:rPr>
        <w:t>13-Medine</w:t>
      </w:r>
      <w:r w:rsidRPr="00601850">
        <w:rPr>
          <w:sz w:val="24"/>
          <w:szCs w:val="24"/>
        </w:rPr>
        <w:t xml:space="preserve"> döneminde </w:t>
      </w:r>
      <w:r w:rsidRPr="00601850">
        <w:rPr>
          <w:sz w:val="24"/>
          <w:szCs w:val="24"/>
          <w:u w:val="single"/>
        </w:rPr>
        <w:t>ilk vahiy kâtibi</w:t>
      </w:r>
      <w:r w:rsidRPr="00601850">
        <w:rPr>
          <w:sz w:val="24"/>
          <w:szCs w:val="24"/>
        </w:rPr>
        <w:t xml:space="preserve"> kimdir?</w:t>
      </w:r>
    </w:p>
    <w:p w:rsidR="00B44FA3" w:rsidRPr="00601850" w:rsidRDefault="00B44FA3" w:rsidP="00CF352A">
      <w:pPr>
        <w:pStyle w:val="NoSpacing"/>
        <w:rPr>
          <w:sz w:val="24"/>
          <w:szCs w:val="24"/>
        </w:rPr>
      </w:pPr>
      <w:r w:rsidRPr="00601850">
        <w:rPr>
          <w:sz w:val="24"/>
          <w:szCs w:val="24"/>
        </w:rPr>
        <w:t>A-Hz. Ali                          B-Abdullah b. Said</w:t>
      </w:r>
    </w:p>
    <w:p w:rsidR="00B44FA3" w:rsidRPr="00601850" w:rsidRDefault="00B44FA3" w:rsidP="00CF352A">
      <w:pPr>
        <w:pStyle w:val="NoSpacing"/>
        <w:rPr>
          <w:sz w:val="24"/>
          <w:szCs w:val="24"/>
        </w:rPr>
      </w:pPr>
      <w:r w:rsidRPr="00601850">
        <w:rPr>
          <w:sz w:val="24"/>
          <w:szCs w:val="24"/>
        </w:rPr>
        <w:t xml:space="preserve">C-Mus’ab b. Umeyr      D-Zeyd b. Sabit          </w:t>
      </w:r>
    </w:p>
    <w:p w:rsidR="00B44FA3" w:rsidRPr="00601850" w:rsidRDefault="00B44FA3" w:rsidP="00CF352A">
      <w:pPr>
        <w:pStyle w:val="NoSpacing"/>
        <w:rPr>
          <w:sz w:val="24"/>
          <w:szCs w:val="24"/>
        </w:rPr>
      </w:pPr>
      <w:r w:rsidRPr="00601850">
        <w:rPr>
          <w:sz w:val="24"/>
          <w:szCs w:val="24"/>
        </w:rPr>
        <w:t xml:space="preserve">E-Ubey b. Ka’b      </w:t>
      </w:r>
    </w:p>
    <w:p w:rsidR="00B44FA3" w:rsidRDefault="00B44FA3" w:rsidP="00B5024F">
      <w:pPr>
        <w:pStyle w:val="NoSpacing"/>
        <w:rPr>
          <w:sz w:val="24"/>
          <w:szCs w:val="24"/>
        </w:rPr>
      </w:pPr>
    </w:p>
    <w:p w:rsidR="00B44FA3" w:rsidRDefault="00B44FA3" w:rsidP="00B5024F">
      <w:pPr>
        <w:pStyle w:val="NoSpacing"/>
        <w:rPr>
          <w:sz w:val="24"/>
          <w:szCs w:val="24"/>
        </w:rPr>
      </w:pPr>
    </w:p>
    <w:p w:rsidR="00B44FA3" w:rsidRDefault="00B44FA3" w:rsidP="00B5024F">
      <w:pPr>
        <w:pStyle w:val="NoSpacing"/>
        <w:rPr>
          <w:sz w:val="24"/>
          <w:szCs w:val="24"/>
        </w:rPr>
      </w:pPr>
    </w:p>
    <w:p w:rsidR="00B44FA3" w:rsidRDefault="00B44FA3" w:rsidP="00B5024F">
      <w:pPr>
        <w:pStyle w:val="NoSpacing"/>
        <w:rPr>
          <w:sz w:val="24"/>
          <w:szCs w:val="24"/>
        </w:rPr>
      </w:pPr>
    </w:p>
    <w:p w:rsidR="00B44FA3" w:rsidRDefault="00B44FA3" w:rsidP="00B5024F">
      <w:pPr>
        <w:pStyle w:val="NoSpacing"/>
        <w:rPr>
          <w:sz w:val="24"/>
          <w:szCs w:val="24"/>
        </w:rPr>
      </w:pPr>
    </w:p>
    <w:p w:rsidR="00B44FA3" w:rsidRDefault="00B44FA3" w:rsidP="002A6ABA">
      <w:pPr>
        <w:pStyle w:val="NoSpacing"/>
        <w:rPr>
          <w:sz w:val="24"/>
          <w:szCs w:val="24"/>
        </w:rPr>
      </w:pPr>
      <w:hyperlink r:id="rId5" w:history="1">
        <w:r>
          <w:rPr>
            <w:rStyle w:val="Hyperlink"/>
            <w:sz w:val="24"/>
            <w:szCs w:val="24"/>
          </w:rPr>
          <w:t>www.sorubak.com</w:t>
        </w:r>
      </w:hyperlink>
      <w:r>
        <w:rPr>
          <w:sz w:val="24"/>
          <w:szCs w:val="24"/>
        </w:rPr>
        <w:t xml:space="preserve"> </w:t>
      </w:r>
    </w:p>
    <w:p w:rsidR="00B44FA3" w:rsidRDefault="00B44FA3" w:rsidP="00B5024F">
      <w:pPr>
        <w:pStyle w:val="NoSpacing"/>
        <w:rPr>
          <w:sz w:val="24"/>
          <w:szCs w:val="24"/>
        </w:rPr>
      </w:pPr>
    </w:p>
    <w:p w:rsidR="00B44FA3" w:rsidRPr="00601850" w:rsidRDefault="00B44FA3" w:rsidP="00B5024F">
      <w:pPr>
        <w:pStyle w:val="NoSpacing"/>
        <w:rPr>
          <w:sz w:val="24"/>
          <w:szCs w:val="24"/>
        </w:rPr>
      </w:pPr>
    </w:p>
    <w:p w:rsidR="00B44FA3" w:rsidRPr="00601850" w:rsidRDefault="00B44FA3" w:rsidP="00CF352A">
      <w:pPr>
        <w:pStyle w:val="NoSpacing"/>
        <w:rPr>
          <w:sz w:val="24"/>
          <w:szCs w:val="24"/>
        </w:rPr>
      </w:pPr>
      <w:r>
        <w:rPr>
          <w:sz w:val="24"/>
          <w:szCs w:val="24"/>
        </w:rPr>
        <w:t>14-</w:t>
      </w:r>
      <w:r w:rsidRPr="00601850">
        <w:rPr>
          <w:sz w:val="24"/>
          <w:szCs w:val="24"/>
        </w:rPr>
        <w:t>Kur’an’ın harekelenmesi ve noktalanmasına son şeklini veren şahıs aşağıdakilerden hangisidir?</w:t>
      </w:r>
    </w:p>
    <w:p w:rsidR="00B44FA3" w:rsidRPr="00601850" w:rsidRDefault="00B44FA3" w:rsidP="00CF352A">
      <w:pPr>
        <w:pStyle w:val="NoSpacing"/>
        <w:rPr>
          <w:sz w:val="24"/>
          <w:szCs w:val="24"/>
        </w:rPr>
      </w:pPr>
      <w:r w:rsidRPr="00601850">
        <w:rPr>
          <w:sz w:val="24"/>
          <w:szCs w:val="24"/>
        </w:rPr>
        <w:t xml:space="preserve">A-Halid b. Ahmed         </w:t>
      </w:r>
    </w:p>
    <w:p w:rsidR="00B44FA3" w:rsidRPr="00601850" w:rsidRDefault="00B44FA3" w:rsidP="00CF352A">
      <w:pPr>
        <w:pStyle w:val="NoSpacing"/>
        <w:rPr>
          <w:sz w:val="24"/>
          <w:szCs w:val="24"/>
        </w:rPr>
      </w:pPr>
      <w:r w:rsidRPr="00601850">
        <w:rPr>
          <w:sz w:val="24"/>
          <w:szCs w:val="24"/>
        </w:rPr>
        <w:t>B-Muhammed b. Tayfur es-Secavend</w:t>
      </w:r>
    </w:p>
    <w:p w:rsidR="00B44FA3" w:rsidRPr="00601850" w:rsidRDefault="00B44FA3" w:rsidP="00CF352A">
      <w:pPr>
        <w:pStyle w:val="NoSpacing"/>
        <w:rPr>
          <w:sz w:val="24"/>
          <w:szCs w:val="24"/>
        </w:rPr>
      </w:pPr>
      <w:r w:rsidRPr="00601850">
        <w:rPr>
          <w:sz w:val="24"/>
          <w:szCs w:val="24"/>
        </w:rPr>
        <w:t>C-Hz. Ebu Bekir</w:t>
      </w:r>
    </w:p>
    <w:p w:rsidR="00B44FA3" w:rsidRPr="00601850" w:rsidRDefault="00B44FA3" w:rsidP="00CF352A">
      <w:pPr>
        <w:pStyle w:val="NoSpacing"/>
        <w:rPr>
          <w:sz w:val="24"/>
          <w:szCs w:val="24"/>
        </w:rPr>
      </w:pPr>
      <w:r w:rsidRPr="00601850">
        <w:rPr>
          <w:sz w:val="24"/>
          <w:szCs w:val="24"/>
        </w:rPr>
        <w:t>D-Ebu’l-Esved ed-Düeli</w:t>
      </w:r>
    </w:p>
    <w:p w:rsidR="00B44FA3" w:rsidRPr="00601850" w:rsidRDefault="00B44FA3" w:rsidP="00CF352A">
      <w:pPr>
        <w:pStyle w:val="NoSpacing"/>
        <w:rPr>
          <w:sz w:val="24"/>
          <w:szCs w:val="24"/>
        </w:rPr>
      </w:pPr>
      <w:r w:rsidRPr="00601850">
        <w:rPr>
          <w:sz w:val="24"/>
          <w:szCs w:val="24"/>
        </w:rPr>
        <w:t>E-Zeyd b. Sabit</w:t>
      </w:r>
    </w:p>
    <w:p w:rsidR="00B44FA3" w:rsidRDefault="00B44FA3" w:rsidP="00282D8E">
      <w:pPr>
        <w:pStyle w:val="NoSpacing"/>
        <w:rPr>
          <w:sz w:val="24"/>
          <w:szCs w:val="24"/>
        </w:rPr>
      </w:pPr>
    </w:p>
    <w:p w:rsidR="00B44FA3" w:rsidRPr="00601850" w:rsidRDefault="00B44FA3" w:rsidP="00350A50">
      <w:pPr>
        <w:pStyle w:val="NoSpacing"/>
        <w:rPr>
          <w:sz w:val="24"/>
          <w:szCs w:val="24"/>
        </w:rPr>
      </w:pPr>
      <w:r>
        <w:rPr>
          <w:sz w:val="24"/>
          <w:szCs w:val="24"/>
        </w:rPr>
        <w:t>15</w:t>
      </w:r>
      <w:r w:rsidRPr="00601850">
        <w:rPr>
          <w:sz w:val="24"/>
          <w:szCs w:val="24"/>
        </w:rPr>
        <w:t>-Miladi 632 yılının Ramazan ayında Hz. Muhammed (s.a.s) ile Cebrail (a.s.) Kur’an’ı karşılıklı olarak 2 defa okumuşlardır. Tefsir ilminde buna ne ad verilir?</w:t>
      </w:r>
    </w:p>
    <w:p w:rsidR="00B44FA3" w:rsidRPr="00601850" w:rsidRDefault="00B44FA3" w:rsidP="00350A50">
      <w:pPr>
        <w:pStyle w:val="NoSpacing"/>
        <w:rPr>
          <w:sz w:val="24"/>
          <w:szCs w:val="24"/>
        </w:rPr>
      </w:pPr>
      <w:r w:rsidRPr="00601850">
        <w:rPr>
          <w:sz w:val="24"/>
          <w:szCs w:val="24"/>
        </w:rPr>
        <w:t>A-Arza-i ula         B-Arza-i âhira</w:t>
      </w:r>
    </w:p>
    <w:p w:rsidR="00B44FA3" w:rsidRPr="00601850" w:rsidRDefault="00B44FA3" w:rsidP="00350A50">
      <w:pPr>
        <w:pStyle w:val="NoSpacing"/>
        <w:rPr>
          <w:sz w:val="24"/>
          <w:szCs w:val="24"/>
        </w:rPr>
      </w:pPr>
      <w:r w:rsidRPr="00601850">
        <w:rPr>
          <w:sz w:val="24"/>
          <w:szCs w:val="24"/>
        </w:rPr>
        <w:t xml:space="preserve">C-Kıraat-ı ula     </w:t>
      </w:r>
      <w:r>
        <w:rPr>
          <w:sz w:val="24"/>
          <w:szCs w:val="24"/>
        </w:rPr>
        <w:t xml:space="preserve"> </w:t>
      </w:r>
      <w:r w:rsidRPr="00601850">
        <w:rPr>
          <w:sz w:val="24"/>
          <w:szCs w:val="24"/>
        </w:rPr>
        <w:t xml:space="preserve"> D-Kıraat-ı âhira</w:t>
      </w:r>
    </w:p>
    <w:p w:rsidR="00B44FA3" w:rsidRPr="00601850" w:rsidRDefault="00B44FA3" w:rsidP="00350A50">
      <w:pPr>
        <w:pStyle w:val="NoSpacing"/>
        <w:rPr>
          <w:sz w:val="24"/>
          <w:szCs w:val="24"/>
        </w:rPr>
      </w:pPr>
      <w:r w:rsidRPr="00601850">
        <w:rPr>
          <w:sz w:val="24"/>
          <w:szCs w:val="24"/>
        </w:rPr>
        <w:t xml:space="preserve">E-Arza-i tilavet  </w:t>
      </w:r>
    </w:p>
    <w:p w:rsidR="00B44FA3" w:rsidRPr="00601850" w:rsidRDefault="00B44FA3" w:rsidP="00B5024F">
      <w:pPr>
        <w:pStyle w:val="NoSpacing"/>
        <w:rPr>
          <w:sz w:val="24"/>
          <w:szCs w:val="24"/>
        </w:rPr>
      </w:pPr>
    </w:p>
    <w:p w:rsidR="00B44FA3" w:rsidRDefault="00B44FA3" w:rsidP="00B40B2C">
      <w:pPr>
        <w:pStyle w:val="AralkYok1"/>
      </w:pPr>
      <w:r>
        <w:t xml:space="preserve">NOT BAREMİ: İlk 5 soru 10’ar puan, diğer sorular 5’er puan değerinde olup toplam 100 puandır.          </w:t>
      </w:r>
    </w:p>
    <w:p w:rsidR="00B44FA3" w:rsidRDefault="00B44FA3" w:rsidP="00B40B2C">
      <w:pPr>
        <w:pStyle w:val="AralkYok1"/>
      </w:pPr>
    </w:p>
    <w:p w:rsidR="00B44FA3" w:rsidRDefault="00B44FA3" w:rsidP="00B40B2C">
      <w:pPr>
        <w:pStyle w:val="AralkYok1"/>
      </w:pPr>
      <w:r>
        <w:t>SÜRE: 40 dakikadır.</w:t>
      </w:r>
    </w:p>
    <w:p w:rsidR="00B44FA3" w:rsidRDefault="00B44FA3" w:rsidP="00B40B2C">
      <w:pPr>
        <w:pStyle w:val="AralkYok1"/>
      </w:pPr>
      <w:r>
        <w:t xml:space="preserve">   </w:t>
      </w:r>
    </w:p>
    <w:p w:rsidR="00B44FA3" w:rsidRDefault="00B44FA3" w:rsidP="00B40B2C">
      <w:pPr>
        <w:pStyle w:val="AralkYok1"/>
      </w:pPr>
      <w:r>
        <w:t xml:space="preserve">        Hiç ölmeyecekmiş gibi dünya için, yarın ölecekmiş gibi ahiret için çalış. </w:t>
      </w:r>
    </w:p>
    <w:p w:rsidR="00B44FA3" w:rsidRDefault="00B44FA3" w:rsidP="00B40B2C">
      <w:pPr>
        <w:pStyle w:val="AralkYok1"/>
      </w:pPr>
      <w:r>
        <w:t xml:space="preserve">  (Hadis-i Şerif)</w:t>
      </w:r>
    </w:p>
    <w:p w:rsidR="00B44FA3" w:rsidRDefault="00B44FA3" w:rsidP="00B40B2C">
      <w:pPr>
        <w:pStyle w:val="AralkYok1"/>
      </w:pPr>
    </w:p>
    <w:p w:rsidR="00B44FA3" w:rsidRDefault="00B44FA3" w:rsidP="00B40B2C">
      <w:pPr>
        <w:pStyle w:val="AralkYok1"/>
        <w:rPr>
          <w:rFonts w:ascii="Bookman Old Style" w:hAnsi="Bookman Old Style" w:cs="Bookman Old Style"/>
          <w:i/>
          <w:iCs/>
        </w:rPr>
      </w:pPr>
      <w:r>
        <w:rPr>
          <w:rFonts w:ascii="Bookman Old Style" w:hAnsi="Bookman Old Style" w:cs="Bookman Old Style"/>
          <w:i/>
          <w:iCs/>
        </w:rPr>
        <w:t>BAŞARILAR DİLERİM</w:t>
      </w:r>
      <w:r>
        <w:t xml:space="preserve">  </w:t>
      </w:r>
    </w:p>
    <w:p w:rsidR="00B44FA3" w:rsidRDefault="00B44FA3" w:rsidP="00B40B2C">
      <w:pPr>
        <w:pStyle w:val="AralkYok1"/>
      </w:pPr>
    </w:p>
    <w:p w:rsidR="00B44FA3" w:rsidRDefault="00B44FA3" w:rsidP="00B40B2C">
      <w:pPr>
        <w:pStyle w:val="AralkYok1"/>
      </w:pPr>
    </w:p>
    <w:p w:rsidR="00B44FA3" w:rsidRDefault="00B44FA3" w:rsidP="00B40B2C">
      <w:pPr>
        <w:pStyle w:val="AralkYok1"/>
      </w:pPr>
      <w:r>
        <w:t xml:space="preserve">                           Eşref AKINCI</w:t>
      </w:r>
    </w:p>
    <w:p w:rsidR="00B44FA3" w:rsidRPr="00601850" w:rsidRDefault="00B44FA3" w:rsidP="00B40B2C">
      <w:pPr>
        <w:pStyle w:val="NoSpacing"/>
        <w:rPr>
          <w:sz w:val="24"/>
          <w:szCs w:val="24"/>
        </w:rPr>
      </w:pPr>
      <w:r>
        <w:t xml:space="preserve">    </w:t>
      </w:r>
      <w:r w:rsidRPr="00196C13">
        <w:t xml:space="preserve">         İHL. Meslek Dersleri Öğretmeni</w:t>
      </w:r>
    </w:p>
    <w:p w:rsidR="00B44FA3" w:rsidRDefault="00B44FA3" w:rsidP="00B5024F">
      <w:pPr>
        <w:pStyle w:val="NoSpacing"/>
      </w:pPr>
    </w:p>
    <w:p w:rsidR="00B44FA3" w:rsidRDefault="00B44FA3" w:rsidP="00B5024F">
      <w:pPr>
        <w:pStyle w:val="NoSpacing"/>
      </w:pPr>
    </w:p>
    <w:p w:rsidR="00B44FA3" w:rsidRDefault="00B44FA3"/>
    <w:p w:rsidR="00B44FA3" w:rsidRDefault="00B44FA3"/>
    <w:p w:rsidR="00B44FA3" w:rsidRDefault="00B44FA3"/>
    <w:p w:rsidR="00B44FA3" w:rsidRDefault="00B44FA3"/>
    <w:p w:rsidR="00B44FA3" w:rsidRDefault="00B44FA3"/>
    <w:p w:rsidR="00B44FA3" w:rsidRDefault="00B44FA3"/>
    <w:p w:rsidR="00B44FA3" w:rsidRDefault="00B44FA3"/>
    <w:p w:rsidR="00B44FA3" w:rsidRDefault="00B44FA3"/>
    <w:p w:rsidR="00B44FA3" w:rsidRDefault="00B44FA3"/>
    <w:p w:rsidR="00B44FA3" w:rsidRDefault="00B44FA3">
      <w:pPr>
        <w:sectPr w:rsidR="00B44FA3" w:rsidSect="00B5024F">
          <w:type w:val="continuous"/>
          <w:pgSz w:w="11906" w:h="16838"/>
          <w:pgMar w:top="1417" w:right="1417" w:bottom="1417" w:left="1417" w:header="708" w:footer="708" w:gutter="0"/>
          <w:cols w:num="2" w:space="708"/>
          <w:docGrid w:linePitch="360"/>
        </w:sectPr>
      </w:pPr>
    </w:p>
    <w:p w:rsidR="00B44FA3" w:rsidRDefault="00B44FA3"/>
    <w:p w:rsidR="00B44FA3" w:rsidRDefault="00B44FA3" w:rsidP="007E6B1B">
      <w:pPr>
        <w:pStyle w:val="NoSpacing"/>
        <w:jc w:val="center"/>
      </w:pPr>
      <w:r>
        <w:rPr>
          <w:noProof/>
        </w:rPr>
        <w:pict>
          <v:shape id="_x0000_s1028" type="#_x0000_t202" style="position:absolute;left:0;text-align:left;margin-left:205.8pt;margin-top:-50pt;width:37.15pt;height:48pt;z-index:251659264">
            <v:textbox>
              <w:txbxContent>
                <w:p w:rsidR="00B44FA3" w:rsidRPr="00430ECF" w:rsidRDefault="00B44FA3" w:rsidP="007E6B1B">
                  <w:pPr>
                    <w:rPr>
                      <w:b/>
                      <w:bCs/>
                      <w:sz w:val="72"/>
                      <w:szCs w:val="72"/>
                    </w:rPr>
                  </w:pPr>
                  <w:r>
                    <w:rPr>
                      <w:b/>
                      <w:bCs/>
                      <w:sz w:val="72"/>
                      <w:szCs w:val="72"/>
                    </w:rPr>
                    <w:t>B</w:t>
                  </w:r>
                </w:p>
              </w:txbxContent>
            </v:textbox>
          </v:shape>
        </w:pict>
      </w:r>
      <w:r>
        <w:rPr>
          <w:noProof/>
        </w:rPr>
        <w:pict>
          <v:shape id="_x0000_s1029" type="#_x0000_t202" style="position:absolute;left:0;text-align:left;margin-left:0;margin-top:37.85pt;width:465.8pt;height:54pt;z-index:251658240">
            <v:textbox>
              <w:txbxContent>
                <w:p w:rsidR="00B44FA3" w:rsidRDefault="00B44FA3" w:rsidP="007E6B1B">
                  <w:pPr>
                    <w:pStyle w:val="AralkYok1"/>
                  </w:pPr>
                  <w:r>
                    <w:t>Adı ve Soyadı:                                                        Puanı:                                    Tarih: ………./ 11 / 2013</w:t>
                  </w:r>
                </w:p>
                <w:p w:rsidR="00B44FA3" w:rsidRDefault="00B44FA3" w:rsidP="007E6B1B">
                  <w:pPr>
                    <w:pStyle w:val="AralkYok1"/>
                  </w:pPr>
                </w:p>
                <w:p w:rsidR="00B44FA3" w:rsidRDefault="00B44FA3" w:rsidP="007E6B1B">
                  <w:pPr>
                    <w:pStyle w:val="AralkYok1"/>
                  </w:pPr>
                  <w:r>
                    <w:t xml:space="preserve">Sınıfı:                                                  No:                                                    </w:t>
                  </w:r>
                </w:p>
                <w:p w:rsidR="00B44FA3" w:rsidRDefault="00B44FA3" w:rsidP="007E6B1B"/>
              </w:txbxContent>
            </v:textbox>
          </v:shape>
        </w:pict>
      </w:r>
      <w:r>
        <w:t>2013-2014 EĞİTİM-ÖĞRETİM YILI PAZARCIK İMAM-HATİP LİSESİ 12A SINIFI TEFSİR DERSİ 1. DÖNEM 1. YAZILI SINAVI SORULARI</w:t>
      </w:r>
    </w:p>
    <w:p w:rsidR="00B44FA3" w:rsidRDefault="00B44FA3" w:rsidP="007E6B1B">
      <w:pPr>
        <w:pStyle w:val="NoSpacing"/>
        <w:jc w:val="center"/>
      </w:pPr>
    </w:p>
    <w:p w:rsidR="00B44FA3" w:rsidRDefault="00B44FA3" w:rsidP="007E6B1B">
      <w:pPr>
        <w:pStyle w:val="NoSpacing"/>
        <w:jc w:val="center"/>
      </w:pPr>
    </w:p>
    <w:p w:rsidR="00B44FA3" w:rsidRDefault="00B44FA3" w:rsidP="007E6B1B">
      <w:pPr>
        <w:pStyle w:val="NoSpacing"/>
        <w:jc w:val="center"/>
      </w:pPr>
    </w:p>
    <w:p w:rsidR="00B44FA3" w:rsidRDefault="00B44FA3" w:rsidP="007E6B1B">
      <w:pPr>
        <w:pStyle w:val="NoSpacing"/>
        <w:jc w:val="center"/>
      </w:pPr>
    </w:p>
    <w:p w:rsidR="00B44FA3" w:rsidRDefault="00B44FA3" w:rsidP="007E6B1B"/>
    <w:p w:rsidR="00B44FA3" w:rsidRDefault="00B44FA3" w:rsidP="007E6B1B">
      <w:pPr>
        <w:pStyle w:val="NoSpacing"/>
        <w:rPr>
          <w:sz w:val="24"/>
          <w:szCs w:val="24"/>
        </w:rPr>
        <w:sectPr w:rsidR="00B44FA3" w:rsidSect="007E6B1B">
          <w:type w:val="continuous"/>
          <w:pgSz w:w="11906" w:h="16838"/>
          <w:pgMar w:top="1417" w:right="1417" w:bottom="1417" w:left="1417" w:header="708" w:footer="708" w:gutter="0"/>
          <w:cols w:space="708"/>
          <w:docGrid w:linePitch="360"/>
        </w:sectPr>
      </w:pPr>
    </w:p>
    <w:p w:rsidR="00B44FA3" w:rsidRPr="00601850" w:rsidRDefault="00B44FA3" w:rsidP="007E6B1B">
      <w:pPr>
        <w:pStyle w:val="NoSpacing"/>
        <w:rPr>
          <w:sz w:val="24"/>
          <w:szCs w:val="24"/>
        </w:rPr>
      </w:pPr>
      <w:r w:rsidRPr="00601850">
        <w:rPr>
          <w:sz w:val="24"/>
          <w:szCs w:val="24"/>
        </w:rPr>
        <w:t>1-Aşağıdaki kavramla</w:t>
      </w:r>
      <w:r>
        <w:rPr>
          <w:sz w:val="24"/>
          <w:szCs w:val="24"/>
        </w:rPr>
        <w:t>rın terim anlamlarını yazınız. (5+5</w:t>
      </w:r>
      <w:r w:rsidRPr="00601850">
        <w:rPr>
          <w:sz w:val="24"/>
          <w:szCs w:val="24"/>
        </w:rPr>
        <w:t xml:space="preserve"> puan)</w:t>
      </w:r>
    </w:p>
    <w:p w:rsidR="00B44FA3" w:rsidRPr="00601850" w:rsidRDefault="00B44FA3" w:rsidP="007E6B1B">
      <w:pPr>
        <w:pStyle w:val="NoSpacing"/>
        <w:rPr>
          <w:sz w:val="24"/>
          <w:szCs w:val="24"/>
        </w:rPr>
      </w:pPr>
    </w:p>
    <w:p w:rsidR="00B44FA3" w:rsidRPr="00601850" w:rsidRDefault="00B44FA3" w:rsidP="007E6B1B">
      <w:pPr>
        <w:pStyle w:val="NoSpacing"/>
        <w:rPr>
          <w:sz w:val="24"/>
          <w:szCs w:val="24"/>
        </w:rPr>
      </w:pPr>
      <w:r w:rsidRPr="00601850">
        <w:rPr>
          <w:sz w:val="24"/>
          <w:szCs w:val="24"/>
        </w:rPr>
        <w:t xml:space="preserve">Tefsir: </w:t>
      </w:r>
    </w:p>
    <w:p w:rsidR="00B44FA3" w:rsidRDefault="00B44FA3" w:rsidP="007E6B1B">
      <w:pPr>
        <w:pStyle w:val="NoSpacing"/>
        <w:rPr>
          <w:sz w:val="24"/>
          <w:szCs w:val="24"/>
        </w:rPr>
      </w:pPr>
    </w:p>
    <w:p w:rsidR="00B44FA3" w:rsidRPr="00601850" w:rsidRDefault="00B44FA3" w:rsidP="007E6B1B">
      <w:pPr>
        <w:pStyle w:val="NoSpacing"/>
        <w:rPr>
          <w:sz w:val="24"/>
          <w:szCs w:val="24"/>
        </w:rPr>
      </w:pPr>
    </w:p>
    <w:p w:rsidR="00B44FA3" w:rsidRPr="00601850" w:rsidRDefault="00B44FA3" w:rsidP="007E6B1B">
      <w:pPr>
        <w:pStyle w:val="NoSpacing"/>
        <w:rPr>
          <w:sz w:val="24"/>
          <w:szCs w:val="24"/>
        </w:rPr>
      </w:pPr>
    </w:p>
    <w:p w:rsidR="00B44FA3" w:rsidRPr="00601850" w:rsidRDefault="00B44FA3" w:rsidP="007E6B1B">
      <w:pPr>
        <w:pStyle w:val="NoSpacing"/>
        <w:rPr>
          <w:sz w:val="24"/>
          <w:szCs w:val="24"/>
        </w:rPr>
      </w:pPr>
    </w:p>
    <w:p w:rsidR="00B44FA3" w:rsidRPr="00601850" w:rsidRDefault="00B44FA3" w:rsidP="007E6B1B">
      <w:pPr>
        <w:pStyle w:val="NoSpacing"/>
        <w:rPr>
          <w:sz w:val="24"/>
          <w:szCs w:val="24"/>
        </w:rPr>
      </w:pPr>
      <w:r w:rsidRPr="00601850">
        <w:rPr>
          <w:sz w:val="24"/>
          <w:szCs w:val="24"/>
        </w:rPr>
        <w:t xml:space="preserve">Tevil: </w:t>
      </w:r>
    </w:p>
    <w:p w:rsidR="00B44FA3" w:rsidRPr="00601850" w:rsidRDefault="00B44FA3" w:rsidP="007E6B1B">
      <w:pPr>
        <w:pStyle w:val="NoSpacing"/>
        <w:rPr>
          <w:sz w:val="24"/>
          <w:szCs w:val="24"/>
        </w:rPr>
      </w:pPr>
    </w:p>
    <w:p w:rsidR="00B44FA3" w:rsidRPr="00601850" w:rsidRDefault="00B44FA3" w:rsidP="007E6B1B">
      <w:pPr>
        <w:pStyle w:val="NoSpacing"/>
        <w:rPr>
          <w:sz w:val="24"/>
          <w:szCs w:val="24"/>
        </w:rPr>
      </w:pPr>
    </w:p>
    <w:p w:rsidR="00B44FA3" w:rsidRPr="00601850" w:rsidRDefault="00B44FA3" w:rsidP="007E6B1B">
      <w:pPr>
        <w:pStyle w:val="NoSpacing"/>
        <w:rPr>
          <w:sz w:val="24"/>
          <w:szCs w:val="24"/>
        </w:rPr>
      </w:pPr>
    </w:p>
    <w:p w:rsidR="00B44FA3" w:rsidRPr="00601850" w:rsidRDefault="00B44FA3" w:rsidP="007E6B1B">
      <w:pPr>
        <w:pStyle w:val="NoSpacing"/>
        <w:rPr>
          <w:sz w:val="24"/>
          <w:szCs w:val="24"/>
        </w:rPr>
      </w:pPr>
    </w:p>
    <w:p w:rsidR="00B44FA3" w:rsidRPr="00601850" w:rsidRDefault="00B44FA3" w:rsidP="007E6B1B">
      <w:pPr>
        <w:pStyle w:val="NoSpacing"/>
        <w:rPr>
          <w:sz w:val="24"/>
          <w:szCs w:val="24"/>
        </w:rPr>
      </w:pPr>
    </w:p>
    <w:p w:rsidR="00B44FA3" w:rsidRPr="00601850" w:rsidRDefault="00B44FA3" w:rsidP="007E6B1B">
      <w:pPr>
        <w:pStyle w:val="NoSpacing"/>
        <w:rPr>
          <w:sz w:val="24"/>
          <w:szCs w:val="24"/>
        </w:rPr>
      </w:pPr>
      <w:r w:rsidRPr="00601850">
        <w:rPr>
          <w:sz w:val="24"/>
          <w:szCs w:val="24"/>
        </w:rPr>
        <w:t>2-Kur’an’ın isimlerinden 5 tanesini yazınız.</w:t>
      </w:r>
    </w:p>
    <w:p w:rsidR="00B44FA3" w:rsidRPr="00601850" w:rsidRDefault="00B44FA3" w:rsidP="007E6B1B">
      <w:pPr>
        <w:pStyle w:val="NoSpacing"/>
        <w:rPr>
          <w:sz w:val="24"/>
          <w:szCs w:val="24"/>
        </w:rPr>
      </w:pPr>
      <w:r>
        <w:rPr>
          <w:sz w:val="24"/>
          <w:szCs w:val="24"/>
        </w:rPr>
        <w:t xml:space="preserve"> (5x2</w:t>
      </w:r>
      <w:r w:rsidRPr="00601850">
        <w:rPr>
          <w:sz w:val="24"/>
          <w:szCs w:val="24"/>
        </w:rPr>
        <w:t xml:space="preserve"> puan)</w:t>
      </w:r>
    </w:p>
    <w:p w:rsidR="00B44FA3" w:rsidRPr="00601850" w:rsidRDefault="00B44FA3" w:rsidP="007E6B1B">
      <w:pPr>
        <w:pStyle w:val="NoSpacing"/>
        <w:rPr>
          <w:sz w:val="24"/>
          <w:szCs w:val="24"/>
        </w:rPr>
      </w:pPr>
    </w:p>
    <w:p w:rsidR="00B44FA3" w:rsidRDefault="00B44FA3" w:rsidP="007E6B1B">
      <w:pPr>
        <w:pStyle w:val="NoSpacing"/>
        <w:rPr>
          <w:sz w:val="24"/>
          <w:szCs w:val="24"/>
        </w:rPr>
      </w:pPr>
    </w:p>
    <w:p w:rsidR="00B44FA3" w:rsidRPr="00601850" w:rsidRDefault="00B44FA3" w:rsidP="007E6B1B">
      <w:pPr>
        <w:pStyle w:val="NoSpacing"/>
        <w:rPr>
          <w:sz w:val="24"/>
          <w:szCs w:val="24"/>
        </w:rPr>
      </w:pPr>
    </w:p>
    <w:p w:rsidR="00B44FA3" w:rsidRPr="00601850" w:rsidRDefault="00B44FA3" w:rsidP="007E6B1B">
      <w:pPr>
        <w:pStyle w:val="NoSpacing"/>
        <w:rPr>
          <w:sz w:val="24"/>
          <w:szCs w:val="24"/>
        </w:rPr>
      </w:pPr>
    </w:p>
    <w:p w:rsidR="00B44FA3" w:rsidRPr="00601850" w:rsidRDefault="00B44FA3" w:rsidP="007E6B1B">
      <w:pPr>
        <w:pStyle w:val="NoSpacing"/>
        <w:rPr>
          <w:sz w:val="24"/>
          <w:szCs w:val="24"/>
        </w:rPr>
      </w:pPr>
      <w:r w:rsidRPr="00601850">
        <w:rPr>
          <w:sz w:val="24"/>
          <w:szCs w:val="24"/>
        </w:rPr>
        <w:t>3-Tercüme …………………………. Ve ……………………</w:t>
      </w:r>
      <w:r>
        <w:rPr>
          <w:sz w:val="24"/>
          <w:szCs w:val="24"/>
        </w:rPr>
        <w:t>…….. olmak üzere ikiye ayrılır. (5+5</w:t>
      </w:r>
      <w:r w:rsidRPr="00601850">
        <w:rPr>
          <w:sz w:val="24"/>
          <w:szCs w:val="24"/>
        </w:rPr>
        <w:t xml:space="preserve"> puan)</w:t>
      </w:r>
    </w:p>
    <w:p w:rsidR="00B44FA3" w:rsidRPr="00601850" w:rsidRDefault="00B44FA3" w:rsidP="007E6B1B">
      <w:pPr>
        <w:pStyle w:val="NoSpacing"/>
        <w:rPr>
          <w:sz w:val="24"/>
          <w:szCs w:val="24"/>
        </w:rPr>
      </w:pPr>
    </w:p>
    <w:p w:rsidR="00B44FA3" w:rsidRPr="00601850" w:rsidRDefault="00B44FA3" w:rsidP="007E6B1B">
      <w:pPr>
        <w:pStyle w:val="NoSpacing"/>
        <w:rPr>
          <w:sz w:val="24"/>
          <w:szCs w:val="24"/>
        </w:rPr>
      </w:pPr>
      <w:r>
        <w:rPr>
          <w:sz w:val="24"/>
          <w:szCs w:val="24"/>
        </w:rPr>
        <w:t xml:space="preserve"> </w:t>
      </w:r>
    </w:p>
    <w:p w:rsidR="00B44FA3" w:rsidRPr="00601850" w:rsidRDefault="00B44FA3" w:rsidP="007E6B1B">
      <w:pPr>
        <w:pStyle w:val="NoSpacing"/>
        <w:rPr>
          <w:sz w:val="24"/>
          <w:szCs w:val="24"/>
        </w:rPr>
      </w:pPr>
    </w:p>
    <w:p w:rsidR="00B44FA3" w:rsidRPr="00601850" w:rsidRDefault="00B44FA3" w:rsidP="007E6B1B">
      <w:pPr>
        <w:rPr>
          <w:rFonts w:ascii="Times New Roman" w:hAnsi="Times New Roman" w:cs="Times New Roman"/>
          <w:sz w:val="24"/>
          <w:szCs w:val="24"/>
        </w:rPr>
      </w:pPr>
      <w:r>
        <w:rPr>
          <w:sz w:val="24"/>
          <w:szCs w:val="24"/>
        </w:rPr>
        <w:t>4</w:t>
      </w:r>
      <w:r w:rsidRPr="00601850">
        <w:rPr>
          <w:sz w:val="24"/>
          <w:szCs w:val="24"/>
        </w:rPr>
        <w:t>-</w:t>
      </w:r>
      <w:r w:rsidRPr="00601850">
        <w:rPr>
          <w:rFonts w:ascii="Times New Roman" w:hAnsi="Times New Roman" w:cs="Times New Roman"/>
          <w:sz w:val="24"/>
          <w:szCs w:val="24"/>
        </w:rPr>
        <w:t xml:space="preserve"> اقْرَأْ بِاسْمِ رَبِّكَ الَّذِي خَلَقَ  </w:t>
      </w:r>
    </w:p>
    <w:p w:rsidR="00B44FA3" w:rsidRPr="00601850" w:rsidRDefault="00B44FA3" w:rsidP="007E6B1B">
      <w:pPr>
        <w:pStyle w:val="NoSpacing"/>
        <w:rPr>
          <w:sz w:val="24"/>
          <w:szCs w:val="24"/>
        </w:rPr>
      </w:pPr>
      <w:r w:rsidRPr="00601850">
        <w:rPr>
          <w:rFonts w:ascii="Times New Roman" w:hAnsi="Times New Roman" w:cs="Times New Roman"/>
          <w:sz w:val="24"/>
          <w:szCs w:val="24"/>
        </w:rPr>
        <w:t xml:space="preserve"> خَلَقَ الْإِنسَانَ مِنْ عَلَقٍ </w:t>
      </w:r>
      <w:r w:rsidRPr="00601850">
        <w:rPr>
          <w:sz w:val="24"/>
          <w:szCs w:val="24"/>
        </w:rPr>
        <w:t>(Alak, 1-2) âyetlerinin</w:t>
      </w:r>
      <w:r>
        <w:rPr>
          <w:sz w:val="24"/>
          <w:szCs w:val="24"/>
        </w:rPr>
        <w:t xml:space="preserve"> meallerini yazınız. (5+5</w:t>
      </w:r>
      <w:r w:rsidRPr="00601850">
        <w:rPr>
          <w:sz w:val="24"/>
          <w:szCs w:val="24"/>
        </w:rPr>
        <w:t xml:space="preserve"> puan)</w:t>
      </w:r>
    </w:p>
    <w:p w:rsidR="00B44FA3" w:rsidRPr="00601850" w:rsidRDefault="00B44FA3" w:rsidP="007E6B1B">
      <w:pPr>
        <w:pStyle w:val="NoSpacing"/>
        <w:rPr>
          <w:sz w:val="24"/>
          <w:szCs w:val="24"/>
        </w:rPr>
      </w:pPr>
    </w:p>
    <w:p w:rsidR="00B44FA3" w:rsidRPr="00601850" w:rsidRDefault="00B44FA3" w:rsidP="007E6B1B">
      <w:pPr>
        <w:pStyle w:val="NoSpacing"/>
        <w:rPr>
          <w:sz w:val="24"/>
          <w:szCs w:val="24"/>
        </w:rPr>
      </w:pPr>
    </w:p>
    <w:p w:rsidR="00B44FA3" w:rsidRDefault="00B44FA3" w:rsidP="007E6B1B">
      <w:pPr>
        <w:pStyle w:val="NoSpacing"/>
        <w:rPr>
          <w:sz w:val="24"/>
          <w:szCs w:val="24"/>
        </w:rPr>
      </w:pPr>
    </w:p>
    <w:p w:rsidR="00B44FA3" w:rsidRDefault="00B44FA3" w:rsidP="007E6B1B">
      <w:pPr>
        <w:pStyle w:val="NoSpacing"/>
        <w:rPr>
          <w:sz w:val="24"/>
          <w:szCs w:val="24"/>
        </w:rPr>
      </w:pPr>
    </w:p>
    <w:p w:rsidR="00B44FA3" w:rsidRDefault="00B44FA3" w:rsidP="007E6B1B">
      <w:pPr>
        <w:pStyle w:val="NoSpacing"/>
        <w:rPr>
          <w:sz w:val="24"/>
          <w:szCs w:val="24"/>
        </w:rPr>
      </w:pPr>
    </w:p>
    <w:p w:rsidR="00B44FA3" w:rsidRDefault="00B44FA3" w:rsidP="007E6B1B">
      <w:pPr>
        <w:pStyle w:val="NoSpacing"/>
        <w:rPr>
          <w:sz w:val="24"/>
          <w:szCs w:val="24"/>
        </w:rPr>
      </w:pPr>
    </w:p>
    <w:p w:rsidR="00B44FA3" w:rsidRDefault="00B44FA3" w:rsidP="007E6B1B">
      <w:pPr>
        <w:pStyle w:val="NoSpacing"/>
        <w:rPr>
          <w:sz w:val="24"/>
          <w:szCs w:val="24"/>
        </w:rPr>
      </w:pPr>
    </w:p>
    <w:p w:rsidR="00B44FA3" w:rsidRDefault="00B44FA3" w:rsidP="007E6B1B">
      <w:pPr>
        <w:pStyle w:val="NoSpacing"/>
        <w:rPr>
          <w:sz w:val="24"/>
          <w:szCs w:val="24"/>
        </w:rPr>
      </w:pPr>
      <w:r w:rsidRPr="00601850">
        <w:rPr>
          <w:sz w:val="24"/>
          <w:szCs w:val="24"/>
        </w:rPr>
        <w:t>5-Aşağıdaki cümlelerden doğru olana D harfini, yanlış olana Y harfini koyunuz.</w:t>
      </w:r>
    </w:p>
    <w:p w:rsidR="00B44FA3" w:rsidRPr="00601850" w:rsidRDefault="00B44FA3" w:rsidP="007E6B1B">
      <w:pPr>
        <w:pStyle w:val="NoSpacing"/>
        <w:rPr>
          <w:sz w:val="24"/>
          <w:szCs w:val="24"/>
        </w:rPr>
      </w:pPr>
      <w:r>
        <w:rPr>
          <w:sz w:val="24"/>
          <w:szCs w:val="24"/>
        </w:rPr>
        <w:t>(5+5</w:t>
      </w:r>
      <w:r w:rsidRPr="00601850">
        <w:rPr>
          <w:sz w:val="24"/>
          <w:szCs w:val="24"/>
        </w:rPr>
        <w:t xml:space="preserve"> puan)</w:t>
      </w:r>
      <w:r>
        <w:rPr>
          <w:sz w:val="24"/>
          <w:szCs w:val="24"/>
        </w:rPr>
        <w:t xml:space="preserve"> </w:t>
      </w:r>
    </w:p>
    <w:p w:rsidR="00B44FA3" w:rsidRPr="00601850" w:rsidRDefault="00B44FA3" w:rsidP="007E6B1B">
      <w:pPr>
        <w:pStyle w:val="NoSpacing"/>
        <w:rPr>
          <w:sz w:val="24"/>
          <w:szCs w:val="24"/>
        </w:rPr>
      </w:pPr>
      <w:r w:rsidRPr="00601850">
        <w:rPr>
          <w:sz w:val="24"/>
          <w:szCs w:val="24"/>
        </w:rPr>
        <w:t xml:space="preserve">-Kur’an’ı tefsir eden kişiye mütercim denir. </w:t>
      </w:r>
    </w:p>
    <w:p w:rsidR="00B44FA3" w:rsidRPr="00601850" w:rsidRDefault="00B44FA3" w:rsidP="007E6B1B">
      <w:pPr>
        <w:pStyle w:val="NoSpacing"/>
        <w:rPr>
          <w:sz w:val="24"/>
          <w:szCs w:val="24"/>
        </w:rPr>
      </w:pPr>
      <w:r w:rsidRPr="00601850">
        <w:rPr>
          <w:sz w:val="24"/>
          <w:szCs w:val="24"/>
        </w:rPr>
        <w:t>(       )</w:t>
      </w:r>
    </w:p>
    <w:p w:rsidR="00B44FA3" w:rsidRPr="00601850" w:rsidRDefault="00B44FA3" w:rsidP="007E6B1B">
      <w:pPr>
        <w:pStyle w:val="NoSpacing"/>
        <w:rPr>
          <w:sz w:val="24"/>
          <w:szCs w:val="24"/>
        </w:rPr>
      </w:pPr>
      <w:r w:rsidRPr="00601850">
        <w:rPr>
          <w:sz w:val="24"/>
          <w:szCs w:val="24"/>
        </w:rPr>
        <w:t xml:space="preserve">-Kur’an’ı ilk tefsir eden Hz. Ebu Bekirdir. </w:t>
      </w:r>
    </w:p>
    <w:p w:rsidR="00B44FA3" w:rsidRPr="00601850" w:rsidRDefault="00B44FA3" w:rsidP="007E6B1B">
      <w:pPr>
        <w:pStyle w:val="NoSpacing"/>
        <w:rPr>
          <w:sz w:val="24"/>
          <w:szCs w:val="24"/>
        </w:rPr>
      </w:pPr>
      <w:r w:rsidRPr="00601850">
        <w:rPr>
          <w:sz w:val="24"/>
          <w:szCs w:val="24"/>
        </w:rPr>
        <w:t>(       )</w:t>
      </w:r>
    </w:p>
    <w:p w:rsidR="00B44FA3" w:rsidRDefault="00B44FA3" w:rsidP="007E6B1B">
      <w:pPr>
        <w:pStyle w:val="NoSpacing"/>
        <w:rPr>
          <w:sz w:val="24"/>
          <w:szCs w:val="24"/>
        </w:rPr>
      </w:pPr>
    </w:p>
    <w:p w:rsidR="00B44FA3" w:rsidRPr="00601850" w:rsidRDefault="00B44FA3" w:rsidP="007E6B1B">
      <w:pPr>
        <w:pStyle w:val="NoSpacing"/>
        <w:rPr>
          <w:sz w:val="24"/>
          <w:szCs w:val="24"/>
        </w:rPr>
      </w:pPr>
      <w:r w:rsidRPr="00601850">
        <w:rPr>
          <w:sz w:val="24"/>
          <w:szCs w:val="24"/>
        </w:rPr>
        <w:t>6-Kur’ân-ı Kerim’in kısa ifadelerle bir dilden başka bir dile çevrilmesine ne ad verilir?</w:t>
      </w:r>
    </w:p>
    <w:p w:rsidR="00B44FA3" w:rsidRPr="00601850" w:rsidRDefault="00B44FA3" w:rsidP="007E6B1B">
      <w:pPr>
        <w:pStyle w:val="NoSpacing"/>
        <w:rPr>
          <w:sz w:val="24"/>
          <w:szCs w:val="24"/>
        </w:rPr>
      </w:pPr>
      <w:r w:rsidRPr="00601850">
        <w:rPr>
          <w:sz w:val="24"/>
          <w:szCs w:val="24"/>
        </w:rPr>
        <w:t>A-Tefsir           B-Meal       C-Tercüme</w:t>
      </w:r>
    </w:p>
    <w:p w:rsidR="00B44FA3" w:rsidRPr="00601850" w:rsidRDefault="00B44FA3" w:rsidP="007E6B1B">
      <w:pPr>
        <w:pStyle w:val="NoSpacing"/>
        <w:rPr>
          <w:sz w:val="24"/>
          <w:szCs w:val="24"/>
        </w:rPr>
      </w:pPr>
      <w:r w:rsidRPr="00601850">
        <w:rPr>
          <w:sz w:val="24"/>
          <w:szCs w:val="24"/>
        </w:rPr>
        <w:t>D-Mütercim   E-Tevil</w:t>
      </w:r>
    </w:p>
    <w:p w:rsidR="00B44FA3" w:rsidRPr="00601850" w:rsidRDefault="00B44FA3" w:rsidP="007E6B1B">
      <w:pPr>
        <w:pStyle w:val="NoSpacing"/>
        <w:rPr>
          <w:sz w:val="24"/>
          <w:szCs w:val="24"/>
        </w:rPr>
      </w:pPr>
    </w:p>
    <w:p w:rsidR="00B44FA3" w:rsidRPr="00601850" w:rsidRDefault="00B44FA3" w:rsidP="007E6B1B">
      <w:pPr>
        <w:pStyle w:val="NoSpacing"/>
        <w:rPr>
          <w:sz w:val="24"/>
          <w:szCs w:val="24"/>
        </w:rPr>
      </w:pPr>
      <w:r w:rsidRPr="00601850">
        <w:rPr>
          <w:sz w:val="24"/>
          <w:szCs w:val="24"/>
        </w:rPr>
        <w:t xml:space="preserve">7-            1-Hurma dalları </w:t>
      </w:r>
    </w:p>
    <w:p w:rsidR="00B44FA3" w:rsidRPr="00601850" w:rsidRDefault="00B44FA3" w:rsidP="007E6B1B">
      <w:pPr>
        <w:pStyle w:val="NoSpacing"/>
        <w:rPr>
          <w:sz w:val="24"/>
          <w:szCs w:val="24"/>
        </w:rPr>
      </w:pPr>
      <w:r w:rsidRPr="00601850">
        <w:rPr>
          <w:sz w:val="24"/>
          <w:szCs w:val="24"/>
        </w:rPr>
        <w:t xml:space="preserve">                2-Deriler</w:t>
      </w:r>
    </w:p>
    <w:p w:rsidR="00B44FA3" w:rsidRPr="00601850" w:rsidRDefault="00B44FA3" w:rsidP="007E6B1B">
      <w:pPr>
        <w:pStyle w:val="NoSpacing"/>
        <w:rPr>
          <w:sz w:val="24"/>
          <w:szCs w:val="24"/>
        </w:rPr>
      </w:pPr>
      <w:r w:rsidRPr="00601850">
        <w:rPr>
          <w:sz w:val="24"/>
          <w:szCs w:val="24"/>
        </w:rPr>
        <w:t xml:space="preserve">                3-Kemikler</w:t>
      </w:r>
    </w:p>
    <w:p w:rsidR="00B44FA3" w:rsidRPr="00601850" w:rsidRDefault="00B44FA3" w:rsidP="007E6B1B">
      <w:pPr>
        <w:pStyle w:val="NoSpacing"/>
        <w:rPr>
          <w:sz w:val="24"/>
          <w:szCs w:val="24"/>
        </w:rPr>
      </w:pPr>
      <w:r w:rsidRPr="00601850">
        <w:rPr>
          <w:sz w:val="24"/>
          <w:szCs w:val="24"/>
        </w:rPr>
        <w:t xml:space="preserve">                4-Kırtas</w:t>
      </w:r>
    </w:p>
    <w:p w:rsidR="00B44FA3" w:rsidRPr="00601850" w:rsidRDefault="00B44FA3" w:rsidP="007E6B1B">
      <w:pPr>
        <w:pStyle w:val="NoSpacing"/>
        <w:rPr>
          <w:sz w:val="24"/>
          <w:szCs w:val="24"/>
        </w:rPr>
      </w:pPr>
      <w:r w:rsidRPr="00601850">
        <w:rPr>
          <w:sz w:val="24"/>
          <w:szCs w:val="24"/>
        </w:rPr>
        <w:t xml:space="preserve">                5-Kağıtlar</w:t>
      </w:r>
    </w:p>
    <w:p w:rsidR="00B44FA3" w:rsidRPr="00601850" w:rsidRDefault="00B44FA3" w:rsidP="007E6B1B">
      <w:pPr>
        <w:pStyle w:val="NoSpacing"/>
        <w:rPr>
          <w:sz w:val="24"/>
          <w:szCs w:val="24"/>
        </w:rPr>
      </w:pPr>
      <w:r w:rsidRPr="00601850">
        <w:rPr>
          <w:sz w:val="24"/>
          <w:szCs w:val="24"/>
        </w:rPr>
        <w:t xml:space="preserve">                6-Yassı taşlar</w:t>
      </w:r>
    </w:p>
    <w:p w:rsidR="00B44FA3" w:rsidRPr="00601850" w:rsidRDefault="00B44FA3" w:rsidP="007E6B1B">
      <w:pPr>
        <w:pStyle w:val="NoSpacing"/>
        <w:rPr>
          <w:sz w:val="24"/>
          <w:szCs w:val="24"/>
        </w:rPr>
      </w:pPr>
      <w:r w:rsidRPr="00601850">
        <w:rPr>
          <w:sz w:val="24"/>
          <w:szCs w:val="24"/>
        </w:rPr>
        <w:t xml:space="preserve">       Yukarıdakilerden hangisi ya da hangileri Hz. Peygamber döneminde Kur’an’ın yazıldığı malzemelerdendir?</w:t>
      </w:r>
    </w:p>
    <w:p w:rsidR="00B44FA3" w:rsidRPr="00601850" w:rsidRDefault="00B44FA3" w:rsidP="007E6B1B">
      <w:pPr>
        <w:pStyle w:val="NoSpacing"/>
        <w:rPr>
          <w:sz w:val="24"/>
          <w:szCs w:val="24"/>
        </w:rPr>
      </w:pPr>
      <w:r w:rsidRPr="00601850">
        <w:rPr>
          <w:sz w:val="24"/>
          <w:szCs w:val="24"/>
        </w:rPr>
        <w:t>A-1, 2, 3, 4 ve 5         B-2, 3, 4, 5 ve 6</w:t>
      </w:r>
    </w:p>
    <w:p w:rsidR="00B44FA3" w:rsidRPr="00601850" w:rsidRDefault="00B44FA3" w:rsidP="007E6B1B">
      <w:pPr>
        <w:pStyle w:val="NoSpacing"/>
        <w:rPr>
          <w:sz w:val="24"/>
          <w:szCs w:val="24"/>
        </w:rPr>
      </w:pPr>
      <w:r w:rsidRPr="00601850">
        <w:rPr>
          <w:sz w:val="24"/>
          <w:szCs w:val="24"/>
        </w:rPr>
        <w:t>C-1, 2, 3, 4 ve 6         D-1, 2, 3 ve 6</w:t>
      </w:r>
    </w:p>
    <w:p w:rsidR="00B44FA3" w:rsidRPr="00601850" w:rsidRDefault="00B44FA3" w:rsidP="007E6B1B">
      <w:pPr>
        <w:pStyle w:val="NoSpacing"/>
        <w:rPr>
          <w:sz w:val="24"/>
          <w:szCs w:val="24"/>
        </w:rPr>
      </w:pPr>
      <w:r w:rsidRPr="00601850">
        <w:rPr>
          <w:sz w:val="24"/>
          <w:szCs w:val="24"/>
        </w:rPr>
        <w:t>E-1, 2, 3, 4, 5 ve 6</w:t>
      </w:r>
    </w:p>
    <w:p w:rsidR="00B44FA3" w:rsidRPr="00601850" w:rsidRDefault="00B44FA3" w:rsidP="007E6B1B">
      <w:pPr>
        <w:pStyle w:val="NoSpacing"/>
        <w:rPr>
          <w:sz w:val="24"/>
          <w:szCs w:val="24"/>
        </w:rPr>
      </w:pPr>
    </w:p>
    <w:p w:rsidR="00B44FA3" w:rsidRPr="00601850" w:rsidRDefault="00B44FA3" w:rsidP="007E6B1B">
      <w:pPr>
        <w:pStyle w:val="NoSpacing"/>
        <w:rPr>
          <w:sz w:val="24"/>
          <w:szCs w:val="24"/>
        </w:rPr>
      </w:pPr>
      <w:r w:rsidRPr="00601850">
        <w:rPr>
          <w:sz w:val="24"/>
          <w:szCs w:val="24"/>
        </w:rPr>
        <w:t>8-Kur’ân-ı Kerim’in bir kitap haline getirilmesi ve çoğaltılması hangi halifeler döneminde gerçekleşmiştir?</w:t>
      </w:r>
    </w:p>
    <w:p w:rsidR="00B44FA3" w:rsidRPr="00601850" w:rsidRDefault="00B44FA3" w:rsidP="007E6B1B">
      <w:pPr>
        <w:pStyle w:val="NoSpacing"/>
        <w:rPr>
          <w:b/>
          <w:bCs/>
          <w:sz w:val="24"/>
          <w:szCs w:val="24"/>
        </w:rPr>
      </w:pPr>
      <w:r w:rsidRPr="00601850">
        <w:rPr>
          <w:b/>
          <w:bCs/>
          <w:sz w:val="24"/>
          <w:szCs w:val="24"/>
        </w:rPr>
        <w:t xml:space="preserve">        Bir Kitap Haline </w:t>
      </w:r>
    </w:p>
    <w:p w:rsidR="00B44FA3" w:rsidRPr="00601850" w:rsidRDefault="00B44FA3" w:rsidP="007E6B1B">
      <w:pPr>
        <w:pStyle w:val="NoSpacing"/>
        <w:rPr>
          <w:b/>
          <w:bCs/>
          <w:sz w:val="24"/>
          <w:szCs w:val="24"/>
        </w:rPr>
      </w:pPr>
      <w:r w:rsidRPr="00601850">
        <w:rPr>
          <w:b/>
          <w:bCs/>
          <w:sz w:val="24"/>
          <w:szCs w:val="24"/>
        </w:rPr>
        <w:t xml:space="preserve">           </w:t>
      </w:r>
      <w:r w:rsidRPr="00601850">
        <w:rPr>
          <w:b/>
          <w:bCs/>
          <w:sz w:val="24"/>
          <w:szCs w:val="24"/>
          <w:u w:val="single"/>
        </w:rPr>
        <w:t>Getirilmesi</w:t>
      </w:r>
      <w:r w:rsidRPr="00601850">
        <w:rPr>
          <w:b/>
          <w:bCs/>
          <w:sz w:val="24"/>
          <w:szCs w:val="24"/>
        </w:rPr>
        <w:t xml:space="preserve">                       </w:t>
      </w:r>
      <w:r w:rsidRPr="00601850">
        <w:rPr>
          <w:b/>
          <w:bCs/>
          <w:sz w:val="24"/>
          <w:szCs w:val="24"/>
          <w:u w:val="single"/>
        </w:rPr>
        <w:t>Çoğaltılması</w:t>
      </w:r>
    </w:p>
    <w:p w:rsidR="00B44FA3" w:rsidRPr="00601850" w:rsidRDefault="00B44FA3" w:rsidP="007E6B1B">
      <w:pPr>
        <w:pStyle w:val="NoSpacing"/>
        <w:rPr>
          <w:sz w:val="24"/>
          <w:szCs w:val="24"/>
        </w:rPr>
      </w:pPr>
      <w:r w:rsidRPr="00601850">
        <w:rPr>
          <w:sz w:val="24"/>
          <w:szCs w:val="24"/>
        </w:rPr>
        <w:t>A-Hz. Peygamber                     Hz. Ebu Bekir</w:t>
      </w:r>
    </w:p>
    <w:p w:rsidR="00B44FA3" w:rsidRPr="00601850" w:rsidRDefault="00B44FA3" w:rsidP="007E6B1B">
      <w:pPr>
        <w:pStyle w:val="NoSpacing"/>
        <w:rPr>
          <w:sz w:val="24"/>
          <w:szCs w:val="24"/>
        </w:rPr>
      </w:pPr>
      <w:r w:rsidRPr="00601850">
        <w:rPr>
          <w:sz w:val="24"/>
          <w:szCs w:val="24"/>
        </w:rPr>
        <w:t>B-Hz. Ömer                                Hz. Osman</w:t>
      </w:r>
    </w:p>
    <w:p w:rsidR="00B44FA3" w:rsidRPr="00601850" w:rsidRDefault="00B44FA3" w:rsidP="007E6B1B">
      <w:pPr>
        <w:pStyle w:val="NoSpacing"/>
        <w:rPr>
          <w:sz w:val="24"/>
          <w:szCs w:val="24"/>
        </w:rPr>
      </w:pPr>
      <w:r w:rsidRPr="00601850">
        <w:rPr>
          <w:sz w:val="24"/>
          <w:szCs w:val="24"/>
        </w:rPr>
        <w:t>C-Hz. Osman                                  Hz. Ali</w:t>
      </w:r>
    </w:p>
    <w:p w:rsidR="00B44FA3" w:rsidRPr="00601850" w:rsidRDefault="00B44FA3" w:rsidP="007E6B1B">
      <w:pPr>
        <w:pStyle w:val="NoSpacing"/>
        <w:rPr>
          <w:sz w:val="24"/>
          <w:szCs w:val="24"/>
        </w:rPr>
      </w:pPr>
      <w:r w:rsidRPr="00601850">
        <w:rPr>
          <w:sz w:val="24"/>
          <w:szCs w:val="24"/>
        </w:rPr>
        <w:t>D-Hz. Peygamber                       Hz. Osman</w:t>
      </w:r>
    </w:p>
    <w:p w:rsidR="00B44FA3" w:rsidRPr="00601850" w:rsidRDefault="00B44FA3" w:rsidP="007E6B1B">
      <w:pPr>
        <w:pStyle w:val="NoSpacing"/>
        <w:rPr>
          <w:sz w:val="24"/>
          <w:szCs w:val="24"/>
        </w:rPr>
      </w:pPr>
      <w:r w:rsidRPr="00601850">
        <w:rPr>
          <w:sz w:val="24"/>
          <w:szCs w:val="24"/>
        </w:rPr>
        <w:t>E-Hz. Ebu Bekir                           Hz. Osman</w:t>
      </w:r>
    </w:p>
    <w:p w:rsidR="00B44FA3" w:rsidRDefault="00B44FA3" w:rsidP="007E6B1B">
      <w:pPr>
        <w:pStyle w:val="NoSpacing"/>
        <w:rPr>
          <w:sz w:val="24"/>
          <w:szCs w:val="24"/>
        </w:rPr>
      </w:pPr>
    </w:p>
    <w:p w:rsidR="00B44FA3" w:rsidRDefault="00B44FA3" w:rsidP="007E6B1B">
      <w:pPr>
        <w:pStyle w:val="NoSpacing"/>
        <w:rPr>
          <w:sz w:val="24"/>
          <w:szCs w:val="24"/>
        </w:rPr>
      </w:pPr>
    </w:p>
    <w:p w:rsidR="00B44FA3" w:rsidRPr="00601850" w:rsidRDefault="00B44FA3" w:rsidP="007E6B1B">
      <w:pPr>
        <w:autoSpaceDE w:val="0"/>
        <w:autoSpaceDN w:val="0"/>
        <w:adjustRightInd w:val="0"/>
        <w:spacing w:after="0" w:line="240" w:lineRule="auto"/>
        <w:jc w:val="both"/>
        <w:rPr>
          <w:rFonts w:ascii="Times New Roman" w:hAnsi="Times New Roman" w:cs="Times New Roman"/>
          <w:sz w:val="24"/>
          <w:szCs w:val="24"/>
        </w:rPr>
      </w:pPr>
      <w:r w:rsidRPr="00601850">
        <w:rPr>
          <w:sz w:val="24"/>
          <w:szCs w:val="24"/>
        </w:rPr>
        <w:t>9-</w:t>
      </w:r>
      <w:r w:rsidRPr="00601850">
        <w:rPr>
          <w:rFonts w:ascii="Times New Roman" w:hAnsi="Times New Roman" w:cs="Times New Roman"/>
          <w:sz w:val="24"/>
          <w:szCs w:val="24"/>
        </w:rPr>
        <w:t>Allahu Teala’nın insanlara iletmek istedi</w:t>
      </w:r>
      <w:r w:rsidRPr="00601850">
        <w:rPr>
          <w:rFonts w:ascii="TimesNewRomanPSMT" w:hAnsi="TimesNewRomanPSMT" w:cs="TimesNewRomanPSMT"/>
          <w:sz w:val="24"/>
          <w:szCs w:val="24"/>
        </w:rPr>
        <w:t>ğ</w:t>
      </w:r>
      <w:r w:rsidRPr="00601850">
        <w:rPr>
          <w:rFonts w:ascii="Times New Roman" w:hAnsi="Times New Roman" w:cs="Times New Roman"/>
          <w:sz w:val="24"/>
          <w:szCs w:val="24"/>
        </w:rPr>
        <w:t>i mesajlarını peygamberlerine iletmesine ne denir?</w:t>
      </w:r>
    </w:p>
    <w:p w:rsidR="00B44FA3" w:rsidRPr="00601850" w:rsidRDefault="00B44FA3" w:rsidP="007E6B1B">
      <w:pPr>
        <w:autoSpaceDE w:val="0"/>
        <w:autoSpaceDN w:val="0"/>
        <w:adjustRightInd w:val="0"/>
        <w:spacing w:after="0" w:line="240" w:lineRule="auto"/>
        <w:jc w:val="both"/>
        <w:rPr>
          <w:rFonts w:ascii="Times New Roman" w:hAnsi="Times New Roman" w:cs="Times New Roman"/>
          <w:sz w:val="24"/>
          <w:szCs w:val="24"/>
        </w:rPr>
      </w:pPr>
      <w:r w:rsidRPr="00601850">
        <w:rPr>
          <w:rFonts w:ascii="Times New Roman" w:hAnsi="Times New Roman" w:cs="Times New Roman"/>
          <w:sz w:val="24"/>
          <w:szCs w:val="24"/>
        </w:rPr>
        <w:t>A-Tevil          B-Tebliğ        C-İlham</w:t>
      </w:r>
    </w:p>
    <w:p w:rsidR="00B44FA3" w:rsidRPr="00601850" w:rsidRDefault="00B44FA3" w:rsidP="007E6B1B">
      <w:pPr>
        <w:autoSpaceDE w:val="0"/>
        <w:autoSpaceDN w:val="0"/>
        <w:adjustRightInd w:val="0"/>
        <w:spacing w:after="0" w:line="240" w:lineRule="auto"/>
        <w:jc w:val="both"/>
        <w:rPr>
          <w:rFonts w:ascii="Times New Roman" w:hAnsi="Times New Roman" w:cs="Times New Roman"/>
          <w:sz w:val="24"/>
          <w:szCs w:val="24"/>
        </w:rPr>
      </w:pPr>
      <w:r w:rsidRPr="00601850">
        <w:rPr>
          <w:rFonts w:ascii="Times New Roman" w:hAnsi="Times New Roman" w:cs="Times New Roman"/>
          <w:sz w:val="24"/>
          <w:szCs w:val="24"/>
        </w:rPr>
        <w:t>D-Vahiy         E-Tefsir</w:t>
      </w:r>
    </w:p>
    <w:p w:rsidR="00B44FA3" w:rsidRPr="00601850" w:rsidRDefault="00B44FA3" w:rsidP="007E6B1B">
      <w:pPr>
        <w:pStyle w:val="NoSpacing"/>
        <w:rPr>
          <w:sz w:val="24"/>
          <w:szCs w:val="24"/>
        </w:rPr>
      </w:pPr>
    </w:p>
    <w:p w:rsidR="00B44FA3" w:rsidRPr="00601850" w:rsidRDefault="00B44FA3" w:rsidP="007E6B1B">
      <w:pPr>
        <w:pStyle w:val="NoSpacing"/>
        <w:rPr>
          <w:sz w:val="24"/>
          <w:szCs w:val="24"/>
        </w:rPr>
      </w:pPr>
      <w:r w:rsidRPr="00601850">
        <w:rPr>
          <w:sz w:val="24"/>
          <w:szCs w:val="24"/>
        </w:rPr>
        <w:t>10-Miladi 632 yılının Ramazan ayında Hz. Muhammed (s.a.s) ile Cebrail (a.s.) Kur’an’ı karşılıklı olarak 2 defa okumuşlardır. Tefsir ilminde buna ne ad verilir?</w:t>
      </w:r>
    </w:p>
    <w:p w:rsidR="00B44FA3" w:rsidRPr="00601850" w:rsidRDefault="00B44FA3" w:rsidP="007E6B1B">
      <w:pPr>
        <w:pStyle w:val="NoSpacing"/>
        <w:rPr>
          <w:sz w:val="24"/>
          <w:szCs w:val="24"/>
        </w:rPr>
      </w:pPr>
      <w:r w:rsidRPr="00601850">
        <w:rPr>
          <w:sz w:val="24"/>
          <w:szCs w:val="24"/>
        </w:rPr>
        <w:t>A-Arza-i ula         B-Arza-i âhira</w:t>
      </w:r>
    </w:p>
    <w:p w:rsidR="00B44FA3" w:rsidRPr="00601850" w:rsidRDefault="00B44FA3" w:rsidP="007E6B1B">
      <w:pPr>
        <w:pStyle w:val="NoSpacing"/>
        <w:rPr>
          <w:sz w:val="24"/>
          <w:szCs w:val="24"/>
        </w:rPr>
      </w:pPr>
      <w:r w:rsidRPr="00601850">
        <w:rPr>
          <w:sz w:val="24"/>
          <w:szCs w:val="24"/>
        </w:rPr>
        <w:t xml:space="preserve">C-Kıraat-ı ula     </w:t>
      </w:r>
      <w:r>
        <w:rPr>
          <w:sz w:val="24"/>
          <w:szCs w:val="24"/>
        </w:rPr>
        <w:t xml:space="preserve"> </w:t>
      </w:r>
      <w:r w:rsidRPr="00601850">
        <w:rPr>
          <w:sz w:val="24"/>
          <w:szCs w:val="24"/>
        </w:rPr>
        <w:t xml:space="preserve"> D-Kıraat-ı âhira</w:t>
      </w:r>
    </w:p>
    <w:p w:rsidR="00B44FA3" w:rsidRPr="00601850" w:rsidRDefault="00B44FA3" w:rsidP="007E6B1B">
      <w:pPr>
        <w:pStyle w:val="NoSpacing"/>
        <w:rPr>
          <w:sz w:val="24"/>
          <w:szCs w:val="24"/>
        </w:rPr>
      </w:pPr>
      <w:r w:rsidRPr="00601850">
        <w:rPr>
          <w:sz w:val="24"/>
          <w:szCs w:val="24"/>
        </w:rPr>
        <w:t xml:space="preserve">E-Arza-i tilavet  </w:t>
      </w:r>
    </w:p>
    <w:p w:rsidR="00B44FA3" w:rsidRPr="00601850" w:rsidRDefault="00B44FA3" w:rsidP="007E6B1B">
      <w:pPr>
        <w:pStyle w:val="NoSpacing"/>
        <w:rPr>
          <w:sz w:val="24"/>
          <w:szCs w:val="24"/>
        </w:rPr>
      </w:pPr>
    </w:p>
    <w:p w:rsidR="00B44FA3" w:rsidRPr="00601850" w:rsidRDefault="00B44FA3" w:rsidP="007E6B1B">
      <w:pPr>
        <w:pStyle w:val="NoSpacing"/>
        <w:rPr>
          <w:sz w:val="24"/>
          <w:szCs w:val="24"/>
        </w:rPr>
      </w:pPr>
      <w:r w:rsidRPr="00601850">
        <w:rPr>
          <w:sz w:val="24"/>
          <w:szCs w:val="24"/>
        </w:rPr>
        <w:t>11-Aşağıdakilerden hangisi Arap yarımadasını</w:t>
      </w:r>
      <w:r>
        <w:rPr>
          <w:sz w:val="24"/>
          <w:szCs w:val="24"/>
        </w:rPr>
        <w:t>n</w:t>
      </w:r>
      <w:r w:rsidRPr="00601850">
        <w:rPr>
          <w:sz w:val="24"/>
          <w:szCs w:val="24"/>
        </w:rPr>
        <w:t xml:space="preserve"> coğrafi konumu ile ilgili </w:t>
      </w:r>
      <w:r w:rsidRPr="00601850">
        <w:rPr>
          <w:sz w:val="24"/>
          <w:szCs w:val="24"/>
          <w:u w:val="single"/>
        </w:rPr>
        <w:t>yanlış</w:t>
      </w:r>
      <w:r w:rsidRPr="00601850">
        <w:rPr>
          <w:sz w:val="24"/>
          <w:szCs w:val="24"/>
        </w:rPr>
        <w:t xml:space="preserve"> bir bilgidir?</w:t>
      </w:r>
    </w:p>
    <w:p w:rsidR="00B44FA3" w:rsidRPr="00601850" w:rsidRDefault="00B44FA3" w:rsidP="007E6B1B">
      <w:pPr>
        <w:pStyle w:val="NoSpacing"/>
        <w:rPr>
          <w:sz w:val="24"/>
          <w:szCs w:val="24"/>
        </w:rPr>
      </w:pPr>
      <w:r w:rsidRPr="00601850">
        <w:rPr>
          <w:sz w:val="24"/>
          <w:szCs w:val="24"/>
        </w:rPr>
        <w:t>A-Doğusunda Basra Körfezi bulunur</w:t>
      </w:r>
    </w:p>
    <w:p w:rsidR="00B44FA3" w:rsidRPr="00601850" w:rsidRDefault="00B44FA3" w:rsidP="007E6B1B">
      <w:pPr>
        <w:pStyle w:val="NoSpacing"/>
        <w:rPr>
          <w:sz w:val="24"/>
          <w:szCs w:val="24"/>
        </w:rPr>
      </w:pPr>
      <w:r w:rsidRPr="00601850">
        <w:rPr>
          <w:sz w:val="24"/>
          <w:szCs w:val="24"/>
        </w:rPr>
        <w:t>B-Batısında Kızıl Deniz bulunur</w:t>
      </w:r>
    </w:p>
    <w:p w:rsidR="00B44FA3" w:rsidRPr="00601850" w:rsidRDefault="00B44FA3" w:rsidP="007E6B1B">
      <w:pPr>
        <w:pStyle w:val="NoSpacing"/>
        <w:rPr>
          <w:sz w:val="24"/>
          <w:szCs w:val="24"/>
        </w:rPr>
      </w:pPr>
      <w:r w:rsidRPr="00601850">
        <w:rPr>
          <w:sz w:val="24"/>
          <w:szCs w:val="24"/>
        </w:rPr>
        <w:t>C-Güneyinde Hint Okyanusu bulunur</w:t>
      </w:r>
    </w:p>
    <w:p w:rsidR="00B44FA3" w:rsidRPr="00601850" w:rsidRDefault="00B44FA3" w:rsidP="007E6B1B">
      <w:pPr>
        <w:pStyle w:val="NoSpacing"/>
        <w:rPr>
          <w:sz w:val="24"/>
          <w:szCs w:val="24"/>
        </w:rPr>
      </w:pPr>
      <w:r w:rsidRPr="00601850">
        <w:rPr>
          <w:sz w:val="24"/>
          <w:szCs w:val="24"/>
        </w:rPr>
        <w:t>D-Batısında Basra Körfezi bulunur</w:t>
      </w:r>
    </w:p>
    <w:p w:rsidR="00B44FA3" w:rsidRPr="00601850" w:rsidRDefault="00B44FA3" w:rsidP="007E6B1B">
      <w:pPr>
        <w:pStyle w:val="NoSpacing"/>
        <w:rPr>
          <w:sz w:val="24"/>
          <w:szCs w:val="24"/>
        </w:rPr>
      </w:pPr>
      <w:r w:rsidRPr="00601850">
        <w:rPr>
          <w:sz w:val="24"/>
          <w:szCs w:val="24"/>
        </w:rPr>
        <w:t>E-Kuzeyinde Suriye bulunur</w:t>
      </w:r>
    </w:p>
    <w:p w:rsidR="00B44FA3" w:rsidRPr="00601850" w:rsidRDefault="00B44FA3" w:rsidP="007E6B1B">
      <w:pPr>
        <w:pStyle w:val="NoSpacing"/>
        <w:rPr>
          <w:sz w:val="24"/>
          <w:szCs w:val="24"/>
        </w:rPr>
      </w:pPr>
    </w:p>
    <w:p w:rsidR="00B44FA3" w:rsidRPr="00601850" w:rsidRDefault="00B44FA3" w:rsidP="007E6B1B">
      <w:pPr>
        <w:pStyle w:val="NoSpacing"/>
        <w:rPr>
          <w:sz w:val="24"/>
          <w:szCs w:val="24"/>
        </w:rPr>
      </w:pPr>
      <w:r w:rsidRPr="00601850">
        <w:rPr>
          <w:sz w:val="24"/>
          <w:szCs w:val="24"/>
        </w:rPr>
        <w:t>12-Kur’an’ın bir kitap haline getirilmesi kararının alınmasına zemin hazırlayan savaş aşağıdakilerden hangisidir?</w:t>
      </w:r>
    </w:p>
    <w:p w:rsidR="00B44FA3" w:rsidRPr="00601850" w:rsidRDefault="00B44FA3" w:rsidP="007E6B1B">
      <w:pPr>
        <w:pStyle w:val="NoSpacing"/>
        <w:rPr>
          <w:sz w:val="24"/>
          <w:szCs w:val="24"/>
        </w:rPr>
      </w:pPr>
      <w:r w:rsidRPr="00601850">
        <w:rPr>
          <w:sz w:val="24"/>
          <w:szCs w:val="24"/>
        </w:rPr>
        <w:t>A-Huneyn        B-Yemame     C-Uhud</w:t>
      </w:r>
    </w:p>
    <w:p w:rsidR="00B44FA3" w:rsidRPr="00601850" w:rsidRDefault="00B44FA3" w:rsidP="007E6B1B">
      <w:pPr>
        <w:pStyle w:val="NoSpacing"/>
        <w:rPr>
          <w:sz w:val="24"/>
          <w:szCs w:val="24"/>
        </w:rPr>
      </w:pPr>
      <w:r w:rsidRPr="00601850">
        <w:rPr>
          <w:sz w:val="24"/>
          <w:szCs w:val="24"/>
        </w:rPr>
        <w:t>D-Tebük           E-Sıffin</w:t>
      </w:r>
    </w:p>
    <w:p w:rsidR="00B44FA3" w:rsidRPr="00601850" w:rsidRDefault="00B44FA3" w:rsidP="007E6B1B">
      <w:pPr>
        <w:pStyle w:val="NoSpacing"/>
        <w:rPr>
          <w:sz w:val="24"/>
          <w:szCs w:val="24"/>
        </w:rPr>
      </w:pPr>
    </w:p>
    <w:p w:rsidR="00B44FA3" w:rsidRPr="00601850" w:rsidRDefault="00B44FA3" w:rsidP="007E6B1B">
      <w:pPr>
        <w:pStyle w:val="NoSpacing"/>
        <w:rPr>
          <w:sz w:val="24"/>
          <w:szCs w:val="24"/>
        </w:rPr>
      </w:pPr>
      <w:r w:rsidRPr="00601850">
        <w:rPr>
          <w:sz w:val="24"/>
          <w:szCs w:val="24"/>
        </w:rPr>
        <w:t>13-Kur’an’a nokta şeklinde ilk harekeleme işini yapan kişi kimdir?</w:t>
      </w:r>
    </w:p>
    <w:p w:rsidR="00B44FA3" w:rsidRPr="00601850" w:rsidRDefault="00B44FA3" w:rsidP="007E6B1B">
      <w:pPr>
        <w:pStyle w:val="NoSpacing"/>
        <w:rPr>
          <w:sz w:val="24"/>
          <w:szCs w:val="24"/>
        </w:rPr>
      </w:pPr>
      <w:r w:rsidRPr="00601850">
        <w:rPr>
          <w:sz w:val="24"/>
          <w:szCs w:val="24"/>
        </w:rPr>
        <w:t>A-Halid b. Ahmed             B-Zeyd b. Sabit</w:t>
      </w:r>
    </w:p>
    <w:p w:rsidR="00B44FA3" w:rsidRPr="00601850" w:rsidRDefault="00B44FA3" w:rsidP="007E6B1B">
      <w:pPr>
        <w:pStyle w:val="NoSpacing"/>
        <w:rPr>
          <w:sz w:val="24"/>
          <w:szCs w:val="24"/>
        </w:rPr>
      </w:pPr>
      <w:r w:rsidRPr="00601850">
        <w:rPr>
          <w:sz w:val="24"/>
          <w:szCs w:val="24"/>
        </w:rPr>
        <w:t>C-Ebu’l-Esved ed-Düeli   D-Yahya b. Ya’mer</w:t>
      </w:r>
    </w:p>
    <w:p w:rsidR="00B44FA3" w:rsidRPr="00601850" w:rsidRDefault="00B44FA3" w:rsidP="007E6B1B">
      <w:pPr>
        <w:pStyle w:val="NoSpacing"/>
        <w:rPr>
          <w:sz w:val="24"/>
          <w:szCs w:val="24"/>
        </w:rPr>
      </w:pPr>
      <w:r w:rsidRPr="00601850">
        <w:rPr>
          <w:sz w:val="24"/>
          <w:szCs w:val="24"/>
        </w:rPr>
        <w:t>E-Hz. Osman</w:t>
      </w:r>
    </w:p>
    <w:p w:rsidR="00B44FA3" w:rsidRPr="00601850" w:rsidRDefault="00B44FA3" w:rsidP="007E6B1B">
      <w:pPr>
        <w:pStyle w:val="NoSpacing"/>
        <w:rPr>
          <w:sz w:val="24"/>
          <w:szCs w:val="24"/>
        </w:rPr>
      </w:pPr>
    </w:p>
    <w:p w:rsidR="00B44FA3" w:rsidRPr="00601850" w:rsidRDefault="00B44FA3" w:rsidP="007E6B1B">
      <w:pPr>
        <w:pStyle w:val="NoSpacing"/>
        <w:rPr>
          <w:sz w:val="24"/>
          <w:szCs w:val="24"/>
        </w:rPr>
      </w:pPr>
      <w:r>
        <w:rPr>
          <w:sz w:val="24"/>
          <w:szCs w:val="24"/>
        </w:rPr>
        <w:t>14</w:t>
      </w:r>
      <w:r w:rsidRPr="00601850">
        <w:rPr>
          <w:sz w:val="24"/>
          <w:szCs w:val="24"/>
        </w:rPr>
        <w:t xml:space="preserve">-Mekke döneminde </w:t>
      </w:r>
      <w:r w:rsidRPr="00601850">
        <w:rPr>
          <w:sz w:val="24"/>
          <w:szCs w:val="24"/>
          <w:u w:val="single"/>
        </w:rPr>
        <w:t>ilk vahiy kâtibi</w:t>
      </w:r>
      <w:r w:rsidRPr="00601850">
        <w:rPr>
          <w:sz w:val="24"/>
          <w:szCs w:val="24"/>
        </w:rPr>
        <w:t xml:space="preserve"> kimdir?</w:t>
      </w:r>
    </w:p>
    <w:p w:rsidR="00B44FA3" w:rsidRPr="00601850" w:rsidRDefault="00B44FA3" w:rsidP="007E6B1B">
      <w:pPr>
        <w:pStyle w:val="NoSpacing"/>
        <w:rPr>
          <w:sz w:val="24"/>
          <w:szCs w:val="24"/>
        </w:rPr>
      </w:pPr>
      <w:r>
        <w:rPr>
          <w:sz w:val="24"/>
          <w:szCs w:val="24"/>
        </w:rPr>
        <w:t>A-</w:t>
      </w:r>
      <w:r w:rsidRPr="00601850">
        <w:rPr>
          <w:sz w:val="24"/>
          <w:szCs w:val="24"/>
        </w:rPr>
        <w:t xml:space="preserve">Abdullah b. Said </w:t>
      </w:r>
      <w:r>
        <w:rPr>
          <w:sz w:val="24"/>
          <w:szCs w:val="24"/>
        </w:rPr>
        <w:t xml:space="preserve">     </w:t>
      </w:r>
      <w:r w:rsidRPr="00601850">
        <w:rPr>
          <w:sz w:val="24"/>
          <w:szCs w:val="24"/>
        </w:rPr>
        <w:t xml:space="preserve">B-Zeyd b. Sabit          </w:t>
      </w:r>
    </w:p>
    <w:p w:rsidR="00B44FA3" w:rsidRPr="00601850" w:rsidRDefault="00B44FA3" w:rsidP="007E6B1B">
      <w:pPr>
        <w:pStyle w:val="NoSpacing"/>
        <w:rPr>
          <w:sz w:val="24"/>
          <w:szCs w:val="24"/>
        </w:rPr>
      </w:pPr>
      <w:r w:rsidRPr="00601850">
        <w:rPr>
          <w:sz w:val="24"/>
          <w:szCs w:val="24"/>
        </w:rPr>
        <w:t xml:space="preserve">C-Ubey b. Ka’b         </w:t>
      </w:r>
      <w:r>
        <w:rPr>
          <w:sz w:val="24"/>
          <w:szCs w:val="24"/>
        </w:rPr>
        <w:t xml:space="preserve">  </w:t>
      </w:r>
      <w:r w:rsidRPr="00601850">
        <w:rPr>
          <w:sz w:val="24"/>
          <w:szCs w:val="24"/>
        </w:rPr>
        <w:t xml:space="preserve"> D-Hz. Ali</w:t>
      </w:r>
    </w:p>
    <w:p w:rsidR="00B44FA3" w:rsidRPr="00601850" w:rsidRDefault="00B44FA3" w:rsidP="007E6B1B">
      <w:pPr>
        <w:pStyle w:val="NoSpacing"/>
        <w:rPr>
          <w:sz w:val="24"/>
          <w:szCs w:val="24"/>
        </w:rPr>
      </w:pPr>
      <w:r w:rsidRPr="00601850">
        <w:rPr>
          <w:sz w:val="24"/>
          <w:szCs w:val="24"/>
        </w:rPr>
        <w:t>E-Mus’ab b. Umeyr</w:t>
      </w:r>
    </w:p>
    <w:p w:rsidR="00B44FA3" w:rsidRDefault="00B44FA3" w:rsidP="007E6B1B">
      <w:pPr>
        <w:pStyle w:val="NoSpacing"/>
        <w:rPr>
          <w:sz w:val="24"/>
          <w:szCs w:val="24"/>
        </w:rPr>
      </w:pPr>
      <w:r w:rsidRPr="00601850">
        <w:rPr>
          <w:sz w:val="24"/>
          <w:szCs w:val="24"/>
        </w:rPr>
        <w:t xml:space="preserve"> </w:t>
      </w:r>
    </w:p>
    <w:p w:rsidR="00B44FA3" w:rsidRDefault="00B44FA3" w:rsidP="007E6B1B">
      <w:pPr>
        <w:pStyle w:val="NoSpacing"/>
        <w:rPr>
          <w:sz w:val="24"/>
          <w:szCs w:val="24"/>
        </w:rPr>
      </w:pPr>
    </w:p>
    <w:p w:rsidR="00B44FA3" w:rsidRDefault="00B44FA3" w:rsidP="007E6B1B">
      <w:pPr>
        <w:pStyle w:val="NoSpacing"/>
        <w:rPr>
          <w:sz w:val="24"/>
          <w:szCs w:val="24"/>
        </w:rPr>
      </w:pPr>
    </w:p>
    <w:p w:rsidR="00B44FA3" w:rsidRDefault="00B44FA3" w:rsidP="007E6B1B">
      <w:pPr>
        <w:pStyle w:val="NoSpacing"/>
        <w:rPr>
          <w:sz w:val="24"/>
          <w:szCs w:val="24"/>
        </w:rPr>
      </w:pPr>
    </w:p>
    <w:p w:rsidR="00B44FA3" w:rsidRDefault="00B44FA3" w:rsidP="007E6B1B">
      <w:pPr>
        <w:pStyle w:val="NoSpacing"/>
        <w:rPr>
          <w:sz w:val="24"/>
          <w:szCs w:val="24"/>
        </w:rPr>
      </w:pPr>
    </w:p>
    <w:p w:rsidR="00B44FA3" w:rsidRDefault="00B44FA3" w:rsidP="007E6B1B">
      <w:pPr>
        <w:pStyle w:val="NoSpacing"/>
        <w:rPr>
          <w:sz w:val="24"/>
          <w:szCs w:val="24"/>
        </w:rPr>
      </w:pPr>
      <w:r>
        <w:rPr>
          <w:sz w:val="24"/>
          <w:szCs w:val="24"/>
        </w:rPr>
        <w:t>15</w:t>
      </w:r>
      <w:r w:rsidRPr="00601850">
        <w:rPr>
          <w:sz w:val="24"/>
          <w:szCs w:val="24"/>
        </w:rPr>
        <w:t xml:space="preserve">- </w:t>
      </w:r>
      <w:r>
        <w:rPr>
          <w:sz w:val="24"/>
          <w:szCs w:val="24"/>
        </w:rPr>
        <w:t xml:space="preserve">      1-Kur’an’ı tefsir eden kişi</w:t>
      </w:r>
    </w:p>
    <w:p w:rsidR="00B44FA3" w:rsidRDefault="00B44FA3" w:rsidP="007E6B1B">
      <w:pPr>
        <w:pStyle w:val="NoSpacing"/>
        <w:rPr>
          <w:sz w:val="24"/>
          <w:szCs w:val="24"/>
        </w:rPr>
      </w:pPr>
      <w:r>
        <w:rPr>
          <w:sz w:val="24"/>
          <w:szCs w:val="24"/>
        </w:rPr>
        <w:t xml:space="preserve">             2-Allah’ı hatırlatan, tanıtan anlamına gelen Kur’an’ın ismi</w:t>
      </w:r>
    </w:p>
    <w:p w:rsidR="00B44FA3" w:rsidRDefault="00B44FA3" w:rsidP="007E6B1B">
      <w:pPr>
        <w:pStyle w:val="NoSpacing"/>
        <w:rPr>
          <w:sz w:val="24"/>
          <w:szCs w:val="24"/>
        </w:rPr>
      </w:pPr>
      <w:r>
        <w:rPr>
          <w:sz w:val="24"/>
          <w:szCs w:val="24"/>
        </w:rPr>
        <w:t xml:space="preserve">             3-Kur’an’ı tercüme eden kimse</w:t>
      </w:r>
    </w:p>
    <w:p w:rsidR="00B44FA3" w:rsidRDefault="00B44FA3" w:rsidP="007E6B1B">
      <w:pPr>
        <w:pStyle w:val="NoSpacing"/>
        <w:rPr>
          <w:sz w:val="24"/>
          <w:szCs w:val="24"/>
        </w:rPr>
      </w:pPr>
      <w:r>
        <w:rPr>
          <w:sz w:val="24"/>
          <w:szCs w:val="24"/>
        </w:rPr>
        <w:t xml:space="preserve">       Yukarıda tanımları verilen kavramlar sırasıyla aşağıdakilerden hangisidir?</w:t>
      </w:r>
    </w:p>
    <w:p w:rsidR="00B44FA3" w:rsidRPr="003C4C00" w:rsidRDefault="00B44FA3" w:rsidP="007E6B1B">
      <w:pPr>
        <w:pStyle w:val="NoSpacing"/>
        <w:rPr>
          <w:sz w:val="24"/>
          <w:szCs w:val="24"/>
        </w:rPr>
      </w:pPr>
      <w:r>
        <w:rPr>
          <w:sz w:val="24"/>
          <w:szCs w:val="24"/>
        </w:rPr>
        <w:t xml:space="preserve">       </w:t>
      </w:r>
      <w:r w:rsidRPr="003C4C00">
        <w:rPr>
          <w:sz w:val="24"/>
          <w:szCs w:val="24"/>
          <w:u w:val="single"/>
        </w:rPr>
        <w:t xml:space="preserve">       1    </w:t>
      </w:r>
      <w:r w:rsidRPr="003C4C00">
        <w:rPr>
          <w:sz w:val="24"/>
          <w:szCs w:val="24"/>
        </w:rPr>
        <w:t xml:space="preserve">         </w:t>
      </w:r>
      <w:r w:rsidRPr="003C4C00">
        <w:rPr>
          <w:sz w:val="24"/>
          <w:szCs w:val="24"/>
          <w:u w:val="single"/>
        </w:rPr>
        <w:t xml:space="preserve">       2   </w:t>
      </w:r>
      <w:r w:rsidRPr="003C4C00">
        <w:rPr>
          <w:sz w:val="24"/>
          <w:szCs w:val="24"/>
        </w:rPr>
        <w:t xml:space="preserve">          </w:t>
      </w:r>
      <w:r>
        <w:rPr>
          <w:sz w:val="24"/>
          <w:szCs w:val="24"/>
        </w:rPr>
        <w:t xml:space="preserve">  </w:t>
      </w:r>
      <w:r w:rsidRPr="003C4C00">
        <w:rPr>
          <w:sz w:val="24"/>
          <w:szCs w:val="24"/>
          <w:u w:val="single"/>
        </w:rPr>
        <w:t xml:space="preserve">    3</w:t>
      </w:r>
      <w:r>
        <w:rPr>
          <w:sz w:val="24"/>
          <w:szCs w:val="24"/>
        </w:rPr>
        <w:t xml:space="preserve">      </w:t>
      </w:r>
    </w:p>
    <w:p w:rsidR="00B44FA3" w:rsidRDefault="00B44FA3" w:rsidP="007E6B1B">
      <w:pPr>
        <w:pStyle w:val="NoSpacing"/>
        <w:rPr>
          <w:sz w:val="24"/>
          <w:szCs w:val="24"/>
        </w:rPr>
      </w:pPr>
      <w:r>
        <w:rPr>
          <w:sz w:val="24"/>
          <w:szCs w:val="24"/>
        </w:rPr>
        <w:t xml:space="preserve">A-Müfessir            ez-Zikr         Mütercim </w:t>
      </w:r>
    </w:p>
    <w:p w:rsidR="00B44FA3" w:rsidRDefault="00B44FA3" w:rsidP="007E6B1B">
      <w:pPr>
        <w:pStyle w:val="NoSpacing"/>
        <w:rPr>
          <w:sz w:val="24"/>
          <w:szCs w:val="24"/>
        </w:rPr>
      </w:pPr>
      <w:r>
        <w:rPr>
          <w:sz w:val="24"/>
          <w:szCs w:val="24"/>
        </w:rPr>
        <w:t>B-el-Furkan         Mütercim      Tefsir</w:t>
      </w:r>
    </w:p>
    <w:p w:rsidR="00B44FA3" w:rsidRDefault="00B44FA3" w:rsidP="007E6B1B">
      <w:pPr>
        <w:pStyle w:val="NoSpacing"/>
        <w:rPr>
          <w:sz w:val="24"/>
          <w:szCs w:val="24"/>
        </w:rPr>
      </w:pPr>
      <w:r>
        <w:rPr>
          <w:sz w:val="24"/>
          <w:szCs w:val="24"/>
        </w:rPr>
        <w:t>C-Müfessir            el-Hüda      Mütercim</w:t>
      </w:r>
    </w:p>
    <w:p w:rsidR="00B44FA3" w:rsidRDefault="00B44FA3" w:rsidP="007E6B1B">
      <w:pPr>
        <w:pStyle w:val="NoSpacing"/>
        <w:rPr>
          <w:sz w:val="24"/>
          <w:szCs w:val="24"/>
        </w:rPr>
      </w:pPr>
      <w:r>
        <w:rPr>
          <w:sz w:val="24"/>
          <w:szCs w:val="24"/>
        </w:rPr>
        <w:t>D-Mütercim           ez-Zikr        Müfessir</w:t>
      </w:r>
    </w:p>
    <w:p w:rsidR="00B44FA3" w:rsidRPr="00601850" w:rsidRDefault="00B44FA3" w:rsidP="007E6B1B">
      <w:pPr>
        <w:pStyle w:val="NoSpacing"/>
        <w:rPr>
          <w:sz w:val="24"/>
          <w:szCs w:val="24"/>
        </w:rPr>
      </w:pPr>
      <w:r>
        <w:rPr>
          <w:sz w:val="24"/>
          <w:szCs w:val="24"/>
        </w:rPr>
        <w:t>E-Meal                    ez-Zikr       Mütercim</w:t>
      </w:r>
    </w:p>
    <w:p w:rsidR="00B44FA3" w:rsidRPr="00601850" w:rsidRDefault="00B44FA3" w:rsidP="007E6B1B">
      <w:pPr>
        <w:pStyle w:val="NoSpacing"/>
        <w:rPr>
          <w:sz w:val="24"/>
          <w:szCs w:val="24"/>
        </w:rPr>
      </w:pPr>
    </w:p>
    <w:p w:rsidR="00B44FA3" w:rsidRDefault="00B44FA3" w:rsidP="007E6B1B">
      <w:pPr>
        <w:pStyle w:val="AralkYok1"/>
      </w:pPr>
      <w:r>
        <w:t xml:space="preserve">NOT BAREMİ: İlk 5 soru 10’ar puan, diğer sorular 5’er puan değerinde olup toplam 100 puandır.          </w:t>
      </w:r>
    </w:p>
    <w:p w:rsidR="00B44FA3" w:rsidRDefault="00B44FA3" w:rsidP="007E6B1B">
      <w:pPr>
        <w:pStyle w:val="AralkYok1"/>
      </w:pPr>
    </w:p>
    <w:p w:rsidR="00B44FA3" w:rsidRDefault="00B44FA3" w:rsidP="007E6B1B">
      <w:pPr>
        <w:pStyle w:val="AralkYok1"/>
      </w:pPr>
      <w:r>
        <w:t>SÜRE: 40 dakikadır.</w:t>
      </w:r>
    </w:p>
    <w:p w:rsidR="00B44FA3" w:rsidRDefault="00B44FA3" w:rsidP="007E6B1B">
      <w:pPr>
        <w:pStyle w:val="AralkYok1"/>
      </w:pPr>
      <w:r>
        <w:t xml:space="preserve">   </w:t>
      </w:r>
    </w:p>
    <w:p w:rsidR="00B44FA3" w:rsidRDefault="00B44FA3" w:rsidP="007E6B1B">
      <w:pPr>
        <w:pStyle w:val="AralkYok1"/>
      </w:pPr>
      <w:r>
        <w:t xml:space="preserve">        Hiç ölmeyecekmiş gibi dünya için, yarın ölecekmiş gibi ahiret için çalış. </w:t>
      </w:r>
    </w:p>
    <w:p w:rsidR="00B44FA3" w:rsidRDefault="00B44FA3" w:rsidP="007E6B1B">
      <w:pPr>
        <w:pStyle w:val="AralkYok1"/>
      </w:pPr>
      <w:r>
        <w:t xml:space="preserve">  (Hadis-i Şerif)</w:t>
      </w:r>
    </w:p>
    <w:p w:rsidR="00B44FA3" w:rsidRDefault="00B44FA3" w:rsidP="007E6B1B">
      <w:pPr>
        <w:pStyle w:val="AralkYok1"/>
      </w:pPr>
    </w:p>
    <w:p w:rsidR="00B44FA3" w:rsidRDefault="00B44FA3" w:rsidP="007E6B1B">
      <w:pPr>
        <w:pStyle w:val="AralkYok1"/>
        <w:rPr>
          <w:rFonts w:ascii="Bookman Old Style" w:hAnsi="Bookman Old Style" w:cs="Bookman Old Style"/>
          <w:i/>
          <w:iCs/>
        </w:rPr>
      </w:pPr>
      <w:r>
        <w:rPr>
          <w:rFonts w:ascii="Bookman Old Style" w:hAnsi="Bookman Old Style" w:cs="Bookman Old Style"/>
          <w:i/>
          <w:iCs/>
        </w:rPr>
        <w:t>BAŞARILAR DİLERİM</w:t>
      </w:r>
      <w:r>
        <w:t xml:space="preserve">  </w:t>
      </w:r>
    </w:p>
    <w:p w:rsidR="00B44FA3" w:rsidRDefault="00B44FA3" w:rsidP="007E6B1B">
      <w:pPr>
        <w:pStyle w:val="AralkYok1"/>
      </w:pPr>
    </w:p>
    <w:p w:rsidR="00B44FA3" w:rsidRDefault="00B44FA3" w:rsidP="007E6B1B">
      <w:pPr>
        <w:pStyle w:val="AralkYok1"/>
      </w:pPr>
    </w:p>
    <w:p w:rsidR="00B44FA3" w:rsidRDefault="00B44FA3" w:rsidP="007E6B1B">
      <w:pPr>
        <w:pStyle w:val="AralkYok1"/>
      </w:pPr>
      <w:r>
        <w:t xml:space="preserve">                           Eşref AKINCI</w:t>
      </w:r>
    </w:p>
    <w:p w:rsidR="00B44FA3" w:rsidRPr="00601850" w:rsidRDefault="00B44FA3" w:rsidP="007E6B1B">
      <w:pPr>
        <w:pStyle w:val="NoSpacing"/>
        <w:rPr>
          <w:sz w:val="24"/>
          <w:szCs w:val="24"/>
        </w:rPr>
      </w:pPr>
      <w:r>
        <w:t xml:space="preserve">    </w:t>
      </w:r>
      <w:r w:rsidRPr="00196C13">
        <w:t xml:space="preserve">         İHL. Meslek Dersleri Öğretmeni</w:t>
      </w:r>
    </w:p>
    <w:p w:rsidR="00B44FA3" w:rsidRDefault="00B44FA3" w:rsidP="007E6B1B">
      <w:pPr>
        <w:pStyle w:val="NoSpacing"/>
      </w:pPr>
    </w:p>
    <w:p w:rsidR="00B44FA3" w:rsidRDefault="00B44FA3"/>
    <w:p w:rsidR="00B44FA3" w:rsidRDefault="00B44FA3"/>
    <w:p w:rsidR="00B44FA3" w:rsidRDefault="00B44FA3"/>
    <w:p w:rsidR="00B44FA3" w:rsidRDefault="00B44FA3"/>
    <w:p w:rsidR="00B44FA3" w:rsidRDefault="00B44FA3"/>
    <w:p w:rsidR="00B44FA3" w:rsidRDefault="00B44FA3"/>
    <w:p w:rsidR="00B44FA3" w:rsidRDefault="00B44FA3"/>
    <w:p w:rsidR="00B44FA3" w:rsidRDefault="00B44FA3"/>
    <w:p w:rsidR="00B44FA3" w:rsidRDefault="00B44FA3"/>
    <w:p w:rsidR="00B44FA3" w:rsidRDefault="00B44FA3"/>
    <w:p w:rsidR="00B44FA3" w:rsidRDefault="00B44FA3">
      <w:pPr>
        <w:sectPr w:rsidR="00B44FA3" w:rsidSect="00B5024F">
          <w:type w:val="continuous"/>
          <w:pgSz w:w="11906" w:h="16838"/>
          <w:pgMar w:top="1417" w:right="1417" w:bottom="1417" w:left="1417" w:header="708" w:footer="708" w:gutter="0"/>
          <w:cols w:num="2" w:space="708"/>
          <w:docGrid w:linePitch="360"/>
        </w:sectPr>
      </w:pPr>
    </w:p>
    <w:p w:rsidR="00B44FA3" w:rsidRDefault="00B44FA3"/>
    <w:p w:rsidR="00B44FA3" w:rsidRDefault="00B44FA3" w:rsidP="00864B69">
      <w:pPr>
        <w:pStyle w:val="NoSpacing"/>
        <w:jc w:val="center"/>
      </w:pPr>
      <w:r>
        <w:t xml:space="preserve">2013-2014 EĞİTİM-ÖĞRETİM YILI PAZARCIK İMAM-HATİP LİSESİ 12A SINIFI TEFSİR DERSİ 1. DÖNEM 1. YAZILI SINAVI </w:t>
      </w:r>
      <w:r w:rsidRPr="002B66B2">
        <w:rPr>
          <w:b/>
          <w:bCs/>
        </w:rPr>
        <w:t>CEVAP ANAHTARI</w:t>
      </w:r>
    </w:p>
    <w:p w:rsidR="00B44FA3" w:rsidRDefault="00B44FA3" w:rsidP="00864B69">
      <w:pPr>
        <w:pStyle w:val="NoSpacing"/>
        <w:jc w:val="center"/>
      </w:pPr>
    </w:p>
    <w:p w:rsidR="00B44FA3" w:rsidRDefault="00B44FA3">
      <w:pPr>
        <w:sectPr w:rsidR="00B44FA3" w:rsidSect="00864B69">
          <w:type w:val="continuous"/>
          <w:pgSz w:w="11906" w:h="16838"/>
          <w:pgMar w:top="1417" w:right="1417" w:bottom="1417" w:left="1417" w:header="708" w:footer="708" w:gutter="0"/>
          <w:cols w:space="708"/>
          <w:docGrid w:linePitch="360"/>
        </w:sectPr>
      </w:pPr>
    </w:p>
    <w:p w:rsidR="00B44FA3" w:rsidRDefault="00B44FA3" w:rsidP="00341EF2">
      <w:pPr>
        <w:pStyle w:val="NoSpacing"/>
      </w:pPr>
      <w:r>
        <w:t>KLASİK SORULARIN CEVAPLARI</w:t>
      </w:r>
    </w:p>
    <w:p w:rsidR="00B44FA3" w:rsidRPr="00601850" w:rsidRDefault="00B44FA3" w:rsidP="00341EF2">
      <w:pPr>
        <w:pStyle w:val="NoSpacing"/>
        <w:rPr>
          <w:sz w:val="24"/>
          <w:szCs w:val="24"/>
        </w:rPr>
      </w:pPr>
      <w:r w:rsidRPr="00601850">
        <w:rPr>
          <w:sz w:val="24"/>
          <w:szCs w:val="24"/>
        </w:rPr>
        <w:t>1-Aşağıdaki kavramları</w:t>
      </w:r>
      <w:r>
        <w:rPr>
          <w:sz w:val="24"/>
          <w:szCs w:val="24"/>
        </w:rPr>
        <w:t>n terim anlamlarını yazınız. (5+5</w:t>
      </w:r>
      <w:r w:rsidRPr="00601850">
        <w:rPr>
          <w:sz w:val="24"/>
          <w:szCs w:val="24"/>
        </w:rPr>
        <w:t xml:space="preserve"> puan)</w:t>
      </w:r>
    </w:p>
    <w:p w:rsidR="00B44FA3" w:rsidRPr="00601850" w:rsidRDefault="00B44FA3" w:rsidP="00341EF2">
      <w:pPr>
        <w:pStyle w:val="NoSpacing"/>
        <w:rPr>
          <w:sz w:val="24"/>
          <w:szCs w:val="24"/>
        </w:rPr>
      </w:pPr>
    </w:p>
    <w:p w:rsidR="00B44FA3" w:rsidRPr="006476B4" w:rsidRDefault="00B44FA3" w:rsidP="006476B4">
      <w:pPr>
        <w:autoSpaceDE w:val="0"/>
        <w:autoSpaceDN w:val="0"/>
        <w:adjustRightInd w:val="0"/>
        <w:spacing w:after="0" w:line="240" w:lineRule="auto"/>
        <w:rPr>
          <w:rFonts w:ascii="Times New Roman" w:hAnsi="Times New Roman" w:cs="Times New Roman"/>
        </w:rPr>
      </w:pPr>
      <w:r w:rsidRPr="00601850">
        <w:rPr>
          <w:sz w:val="24"/>
          <w:szCs w:val="24"/>
        </w:rPr>
        <w:t xml:space="preserve">Tefsir: </w:t>
      </w:r>
      <w:r>
        <w:rPr>
          <w:rFonts w:ascii="Times New Roman" w:hAnsi="Times New Roman" w:cs="Times New Roman"/>
        </w:rPr>
        <w:t>Bir ilim dalı olarak tefsir, Kur’an lafızlarının okunu</w:t>
      </w:r>
      <w:r>
        <w:rPr>
          <w:rFonts w:ascii="TimesNewRomanPSMT" w:hAnsi="TimesNewRomanPSMT" w:cs="TimesNewRomanPSMT"/>
        </w:rPr>
        <w:t>ş</w:t>
      </w:r>
      <w:r>
        <w:rPr>
          <w:rFonts w:ascii="Times New Roman" w:hAnsi="Times New Roman" w:cs="Times New Roman"/>
        </w:rPr>
        <w:t>larını, anlamlarını ve delalet ettikleri hükümleri inceleyen, bir başka ifade ile Kur’an âyetlerini geniş bir şekilde açıklayıp yorumlayan ilim dalına denir.</w:t>
      </w:r>
    </w:p>
    <w:p w:rsidR="00B44FA3" w:rsidRPr="00601850" w:rsidRDefault="00B44FA3" w:rsidP="00341EF2">
      <w:pPr>
        <w:pStyle w:val="NoSpacing"/>
        <w:rPr>
          <w:sz w:val="24"/>
          <w:szCs w:val="24"/>
        </w:rPr>
      </w:pPr>
    </w:p>
    <w:p w:rsidR="00B44FA3" w:rsidRDefault="00B44FA3" w:rsidP="006476B4">
      <w:pPr>
        <w:autoSpaceDE w:val="0"/>
        <w:autoSpaceDN w:val="0"/>
        <w:adjustRightInd w:val="0"/>
        <w:spacing w:after="0" w:line="240" w:lineRule="auto"/>
        <w:rPr>
          <w:rFonts w:ascii="Times New Roman" w:hAnsi="Times New Roman" w:cs="Times New Roman"/>
        </w:rPr>
      </w:pPr>
      <w:r w:rsidRPr="00601850">
        <w:rPr>
          <w:sz w:val="24"/>
          <w:szCs w:val="24"/>
        </w:rPr>
        <w:t xml:space="preserve">Tevil: </w:t>
      </w:r>
      <w:r>
        <w:rPr>
          <w:rFonts w:ascii="Times New Roman" w:hAnsi="Times New Roman" w:cs="Times New Roman"/>
        </w:rPr>
        <w:t>Bir sözün muhtemel anlamlarından</w:t>
      </w:r>
    </w:p>
    <w:p w:rsidR="00B44FA3" w:rsidRPr="006476B4" w:rsidRDefault="00B44FA3" w:rsidP="006476B4">
      <w:pPr>
        <w:autoSpaceDE w:val="0"/>
        <w:autoSpaceDN w:val="0"/>
        <w:adjustRightInd w:val="0"/>
        <w:spacing w:after="0" w:line="240" w:lineRule="auto"/>
        <w:rPr>
          <w:rFonts w:ascii="Times New Roman" w:hAnsi="Times New Roman" w:cs="Times New Roman"/>
        </w:rPr>
      </w:pPr>
      <w:r>
        <w:rPr>
          <w:rFonts w:ascii="Times New Roman" w:hAnsi="Times New Roman" w:cs="Times New Roman"/>
        </w:rPr>
        <w:t>birini seçerek o sözle ilgili asıl manaya ula</w:t>
      </w:r>
      <w:r>
        <w:rPr>
          <w:rFonts w:ascii="TimesNewRomanPSMT" w:hAnsi="TimesNewRomanPSMT" w:cs="TimesNewRomanPSMT"/>
        </w:rPr>
        <w:t>ş</w:t>
      </w:r>
      <w:r>
        <w:rPr>
          <w:rFonts w:ascii="Times New Roman" w:hAnsi="Times New Roman" w:cs="Times New Roman"/>
        </w:rPr>
        <w:t>mak demektir.</w:t>
      </w:r>
    </w:p>
    <w:p w:rsidR="00B44FA3" w:rsidRPr="00601850" w:rsidRDefault="00B44FA3" w:rsidP="00341EF2">
      <w:pPr>
        <w:pStyle w:val="NoSpacing"/>
        <w:rPr>
          <w:sz w:val="24"/>
          <w:szCs w:val="24"/>
        </w:rPr>
      </w:pPr>
    </w:p>
    <w:p w:rsidR="00B44FA3" w:rsidRPr="00601850" w:rsidRDefault="00B44FA3" w:rsidP="00341EF2">
      <w:pPr>
        <w:pStyle w:val="NoSpacing"/>
        <w:rPr>
          <w:sz w:val="24"/>
          <w:szCs w:val="24"/>
        </w:rPr>
      </w:pPr>
      <w:r w:rsidRPr="00601850">
        <w:rPr>
          <w:sz w:val="24"/>
          <w:szCs w:val="24"/>
        </w:rPr>
        <w:t>2-Kur’an’ın isimlerinden 5 tanesini yazınız.</w:t>
      </w:r>
    </w:p>
    <w:p w:rsidR="00B44FA3" w:rsidRPr="00601850" w:rsidRDefault="00B44FA3" w:rsidP="00341EF2">
      <w:pPr>
        <w:pStyle w:val="NoSpacing"/>
        <w:rPr>
          <w:sz w:val="24"/>
          <w:szCs w:val="24"/>
        </w:rPr>
      </w:pPr>
      <w:r w:rsidRPr="00601850">
        <w:rPr>
          <w:sz w:val="24"/>
          <w:szCs w:val="24"/>
        </w:rPr>
        <w:t xml:space="preserve"> </w:t>
      </w:r>
      <w:r>
        <w:rPr>
          <w:sz w:val="24"/>
          <w:szCs w:val="24"/>
        </w:rPr>
        <w:t xml:space="preserve"> (5x2 puan)</w:t>
      </w:r>
    </w:p>
    <w:p w:rsidR="00B44FA3" w:rsidRDefault="00B44FA3" w:rsidP="00341EF2">
      <w:pPr>
        <w:pStyle w:val="NoSpacing"/>
        <w:rPr>
          <w:sz w:val="24"/>
          <w:szCs w:val="24"/>
        </w:rPr>
      </w:pPr>
      <w:r>
        <w:rPr>
          <w:sz w:val="24"/>
          <w:szCs w:val="24"/>
        </w:rPr>
        <w:t>El-Furkan, ez-Zikr, er-Ruh, el-Beyan, en-Nur.</w:t>
      </w:r>
    </w:p>
    <w:p w:rsidR="00B44FA3" w:rsidRPr="00601850" w:rsidRDefault="00B44FA3" w:rsidP="00341EF2">
      <w:pPr>
        <w:pStyle w:val="NoSpacing"/>
        <w:rPr>
          <w:sz w:val="24"/>
          <w:szCs w:val="24"/>
        </w:rPr>
      </w:pPr>
    </w:p>
    <w:p w:rsidR="00B44FA3" w:rsidRDefault="00B44FA3" w:rsidP="00341EF2">
      <w:pPr>
        <w:pStyle w:val="NoSpacing"/>
        <w:rPr>
          <w:sz w:val="24"/>
          <w:szCs w:val="24"/>
        </w:rPr>
      </w:pPr>
      <w:r>
        <w:rPr>
          <w:sz w:val="24"/>
          <w:szCs w:val="24"/>
        </w:rPr>
        <w:t>3-Tercüme …Lafzî…. Ve …Manevi (tefsiri)</w:t>
      </w:r>
      <w:r w:rsidRPr="00601850">
        <w:rPr>
          <w:sz w:val="24"/>
          <w:szCs w:val="24"/>
        </w:rPr>
        <w:t>.. olmak üzere ikiye ayrılır.</w:t>
      </w:r>
      <w:r>
        <w:rPr>
          <w:sz w:val="24"/>
          <w:szCs w:val="24"/>
        </w:rPr>
        <w:t xml:space="preserve"> (5+5</w:t>
      </w:r>
      <w:r w:rsidRPr="00601850">
        <w:rPr>
          <w:sz w:val="24"/>
          <w:szCs w:val="24"/>
        </w:rPr>
        <w:t xml:space="preserve"> puan)</w:t>
      </w:r>
    </w:p>
    <w:p w:rsidR="00B44FA3" w:rsidRDefault="00B44FA3" w:rsidP="00A124B3">
      <w:pPr>
        <w:pStyle w:val="NoSpacing"/>
        <w:rPr>
          <w:sz w:val="24"/>
          <w:szCs w:val="24"/>
        </w:rPr>
      </w:pPr>
    </w:p>
    <w:p w:rsidR="00B44FA3" w:rsidRDefault="00B44FA3" w:rsidP="00A124B3">
      <w:pPr>
        <w:pStyle w:val="NoSpacing"/>
        <w:rPr>
          <w:sz w:val="24"/>
          <w:szCs w:val="24"/>
        </w:rPr>
      </w:pPr>
      <w:r w:rsidRPr="00601850">
        <w:rPr>
          <w:sz w:val="24"/>
          <w:szCs w:val="24"/>
        </w:rPr>
        <w:t>4-</w:t>
      </w:r>
      <w:r w:rsidRPr="00601850">
        <w:rPr>
          <w:rFonts w:ascii="Times New Roman" w:hAnsi="Times New Roman" w:cs="Times New Roman"/>
          <w:sz w:val="24"/>
          <w:szCs w:val="24"/>
        </w:rPr>
        <w:t xml:space="preserve"> ذَلِكَ الْكِتَابُ لَا رَيْبَ فِيهِ هُدًى لِلْمُتَّقِينَ</w:t>
      </w:r>
      <w:r>
        <w:rPr>
          <w:rFonts w:ascii="Times New Roman" w:hAnsi="Times New Roman" w:cs="Times New Roman"/>
          <w:sz w:val="24"/>
          <w:szCs w:val="24"/>
        </w:rPr>
        <w:t xml:space="preserve">    AGrubu</w:t>
      </w:r>
      <w:r w:rsidRPr="00601850">
        <w:rPr>
          <w:rFonts w:ascii="Times New Roman" w:hAnsi="Times New Roman" w:cs="Times New Roman"/>
          <w:sz w:val="24"/>
          <w:szCs w:val="24"/>
        </w:rPr>
        <w:t xml:space="preserve"> </w:t>
      </w:r>
      <w:r w:rsidRPr="00601850">
        <w:rPr>
          <w:sz w:val="24"/>
          <w:szCs w:val="24"/>
        </w:rPr>
        <w:t>(Bakara, 2) âyetinin mealini yazınız. (10 puan)</w:t>
      </w:r>
      <w:r>
        <w:rPr>
          <w:sz w:val="24"/>
          <w:szCs w:val="24"/>
        </w:rPr>
        <w:t xml:space="preserve">  </w:t>
      </w:r>
    </w:p>
    <w:p w:rsidR="00B44FA3" w:rsidRPr="00601850" w:rsidRDefault="00B44FA3" w:rsidP="00A124B3">
      <w:pPr>
        <w:pStyle w:val="NoSpacing"/>
        <w:rPr>
          <w:sz w:val="24"/>
          <w:szCs w:val="24"/>
        </w:rPr>
      </w:pPr>
      <w:r>
        <w:rPr>
          <w:sz w:val="24"/>
          <w:szCs w:val="24"/>
        </w:rPr>
        <w:t xml:space="preserve">     </w:t>
      </w:r>
      <w:r>
        <w:rPr>
          <w:rFonts w:ascii="Verdana" w:hAnsi="Verdana" w:cs="Verdana"/>
          <w:sz w:val="20"/>
          <w:szCs w:val="20"/>
        </w:rPr>
        <w:t>Bu, doğruluğu şüphe götürmeyen ve Allah'a karşı gelmekten sakınanlara yol gösteren Kitap'tır.</w:t>
      </w:r>
    </w:p>
    <w:p w:rsidR="00B44FA3" w:rsidRPr="00601850" w:rsidRDefault="00B44FA3" w:rsidP="00341EF2">
      <w:pPr>
        <w:pStyle w:val="NoSpacing"/>
        <w:rPr>
          <w:sz w:val="24"/>
          <w:szCs w:val="24"/>
        </w:rPr>
      </w:pPr>
    </w:p>
    <w:p w:rsidR="00B44FA3" w:rsidRPr="00601850" w:rsidRDefault="00B44FA3" w:rsidP="00341EF2">
      <w:pPr>
        <w:rPr>
          <w:rFonts w:ascii="Times New Roman" w:hAnsi="Times New Roman" w:cs="Times New Roman"/>
          <w:sz w:val="24"/>
          <w:szCs w:val="24"/>
        </w:rPr>
      </w:pPr>
      <w:r>
        <w:rPr>
          <w:sz w:val="24"/>
          <w:szCs w:val="24"/>
        </w:rPr>
        <w:t>4</w:t>
      </w:r>
      <w:r w:rsidRPr="00601850">
        <w:rPr>
          <w:sz w:val="24"/>
          <w:szCs w:val="24"/>
        </w:rPr>
        <w:t>-</w:t>
      </w:r>
      <w:r w:rsidRPr="00601850">
        <w:rPr>
          <w:rFonts w:ascii="Times New Roman" w:hAnsi="Times New Roman" w:cs="Times New Roman"/>
          <w:sz w:val="24"/>
          <w:szCs w:val="24"/>
        </w:rPr>
        <w:t xml:space="preserve"> اقْرَأْ بِاسْمِ رَبِّكَ الَّذِي خَلَقَ </w:t>
      </w:r>
      <w:r>
        <w:rPr>
          <w:rFonts w:ascii="Times New Roman" w:hAnsi="Times New Roman" w:cs="Times New Roman"/>
          <w:sz w:val="24"/>
          <w:szCs w:val="24"/>
        </w:rPr>
        <w:t xml:space="preserve"> GrubuB</w:t>
      </w:r>
      <w:r w:rsidRPr="00601850">
        <w:rPr>
          <w:rFonts w:ascii="Times New Roman" w:hAnsi="Times New Roman" w:cs="Times New Roman"/>
          <w:sz w:val="24"/>
          <w:szCs w:val="24"/>
        </w:rPr>
        <w:t xml:space="preserve"> </w:t>
      </w:r>
    </w:p>
    <w:p w:rsidR="00B44FA3" w:rsidRPr="00601850" w:rsidRDefault="00B44FA3" w:rsidP="00341EF2">
      <w:pPr>
        <w:pStyle w:val="NoSpacing"/>
        <w:rPr>
          <w:sz w:val="24"/>
          <w:szCs w:val="24"/>
        </w:rPr>
      </w:pPr>
      <w:r w:rsidRPr="00601850">
        <w:rPr>
          <w:rFonts w:ascii="Times New Roman" w:hAnsi="Times New Roman" w:cs="Times New Roman"/>
          <w:sz w:val="24"/>
          <w:szCs w:val="24"/>
        </w:rPr>
        <w:t xml:space="preserve"> خَلَقَ الْإِنسَانَ مِنْ عَلَقٍ </w:t>
      </w:r>
      <w:r w:rsidRPr="00601850">
        <w:rPr>
          <w:sz w:val="24"/>
          <w:szCs w:val="24"/>
        </w:rPr>
        <w:t xml:space="preserve">(Alak, 1-2) âyetlerinin meallerini yazınız. </w:t>
      </w:r>
      <w:r>
        <w:rPr>
          <w:sz w:val="24"/>
          <w:szCs w:val="24"/>
        </w:rPr>
        <w:t>(5+5</w:t>
      </w:r>
      <w:r w:rsidRPr="00601850">
        <w:rPr>
          <w:sz w:val="24"/>
          <w:szCs w:val="24"/>
        </w:rPr>
        <w:t xml:space="preserve"> puan)</w:t>
      </w:r>
    </w:p>
    <w:p w:rsidR="00B44FA3" w:rsidRDefault="00B44FA3" w:rsidP="00341EF2">
      <w:pPr>
        <w:pStyle w:val="NoSpacing"/>
      </w:pPr>
      <w:r>
        <w:t xml:space="preserve">    Yaratan Rabbinin adıyla oku O insanı aşılanmış bir yumurtadan yarattı.</w:t>
      </w:r>
    </w:p>
    <w:p w:rsidR="00B44FA3" w:rsidRDefault="00B44FA3" w:rsidP="00341EF2">
      <w:pPr>
        <w:pStyle w:val="NoSpacing"/>
      </w:pPr>
    </w:p>
    <w:p w:rsidR="00B44FA3" w:rsidRDefault="00B44FA3" w:rsidP="00341EF2">
      <w:pPr>
        <w:pStyle w:val="NoSpacing"/>
        <w:rPr>
          <w:sz w:val="24"/>
          <w:szCs w:val="24"/>
        </w:rPr>
      </w:pPr>
      <w:r>
        <w:rPr>
          <w:sz w:val="24"/>
          <w:szCs w:val="24"/>
        </w:rPr>
        <w:t>5</w:t>
      </w:r>
      <w:r w:rsidRPr="00601850">
        <w:rPr>
          <w:sz w:val="24"/>
          <w:szCs w:val="24"/>
        </w:rPr>
        <w:t>-Aşağıdaki cümlelerden doğru olana D harfini, yanlış olana Y harfini koyunuz.</w:t>
      </w:r>
    </w:p>
    <w:p w:rsidR="00B44FA3" w:rsidRPr="00601850" w:rsidRDefault="00B44FA3" w:rsidP="00341EF2">
      <w:pPr>
        <w:pStyle w:val="NoSpacing"/>
        <w:rPr>
          <w:sz w:val="24"/>
          <w:szCs w:val="24"/>
        </w:rPr>
      </w:pPr>
      <w:r>
        <w:rPr>
          <w:sz w:val="24"/>
          <w:szCs w:val="24"/>
        </w:rPr>
        <w:t>(5+5</w:t>
      </w:r>
      <w:r w:rsidRPr="00601850">
        <w:rPr>
          <w:sz w:val="24"/>
          <w:szCs w:val="24"/>
        </w:rPr>
        <w:t xml:space="preserve"> puan)</w:t>
      </w:r>
    </w:p>
    <w:p w:rsidR="00B44FA3" w:rsidRPr="00601850" w:rsidRDefault="00B44FA3" w:rsidP="00341EF2">
      <w:pPr>
        <w:pStyle w:val="NoSpacing"/>
        <w:rPr>
          <w:sz w:val="24"/>
          <w:szCs w:val="24"/>
        </w:rPr>
      </w:pPr>
      <w:r w:rsidRPr="00601850">
        <w:rPr>
          <w:sz w:val="24"/>
          <w:szCs w:val="24"/>
        </w:rPr>
        <w:t xml:space="preserve">-Kur’an’ı tefsir eden kişiye mütercim denir. </w:t>
      </w:r>
    </w:p>
    <w:p w:rsidR="00B44FA3" w:rsidRPr="00601850" w:rsidRDefault="00B44FA3" w:rsidP="00341EF2">
      <w:pPr>
        <w:pStyle w:val="NoSpacing"/>
        <w:rPr>
          <w:sz w:val="24"/>
          <w:szCs w:val="24"/>
        </w:rPr>
      </w:pPr>
      <w:r w:rsidRPr="00601850">
        <w:rPr>
          <w:sz w:val="24"/>
          <w:szCs w:val="24"/>
        </w:rPr>
        <w:t xml:space="preserve">(  </w:t>
      </w:r>
      <w:r>
        <w:rPr>
          <w:sz w:val="24"/>
          <w:szCs w:val="24"/>
        </w:rPr>
        <w:t>Y</w:t>
      </w:r>
      <w:r w:rsidRPr="00601850">
        <w:rPr>
          <w:sz w:val="24"/>
          <w:szCs w:val="24"/>
        </w:rPr>
        <w:t xml:space="preserve">   )</w:t>
      </w:r>
    </w:p>
    <w:p w:rsidR="00B44FA3" w:rsidRPr="00601850" w:rsidRDefault="00B44FA3" w:rsidP="00341EF2">
      <w:pPr>
        <w:pStyle w:val="NoSpacing"/>
        <w:rPr>
          <w:sz w:val="24"/>
          <w:szCs w:val="24"/>
        </w:rPr>
      </w:pPr>
      <w:r w:rsidRPr="00601850">
        <w:rPr>
          <w:sz w:val="24"/>
          <w:szCs w:val="24"/>
        </w:rPr>
        <w:t xml:space="preserve">-Kur’an’ı ilk tefsir eden Hz. Ebu Bekirdir. </w:t>
      </w:r>
    </w:p>
    <w:p w:rsidR="00B44FA3" w:rsidRPr="00601850" w:rsidRDefault="00B44FA3" w:rsidP="00341EF2">
      <w:pPr>
        <w:pStyle w:val="NoSpacing"/>
        <w:rPr>
          <w:sz w:val="24"/>
          <w:szCs w:val="24"/>
        </w:rPr>
      </w:pPr>
      <w:r>
        <w:rPr>
          <w:sz w:val="24"/>
          <w:szCs w:val="24"/>
        </w:rPr>
        <w:t>(  Y</w:t>
      </w:r>
      <w:r w:rsidRPr="00601850">
        <w:rPr>
          <w:sz w:val="24"/>
          <w:szCs w:val="24"/>
        </w:rPr>
        <w:t xml:space="preserve">  )</w:t>
      </w:r>
    </w:p>
    <w:p w:rsidR="00B44FA3" w:rsidRDefault="00B44FA3" w:rsidP="00341EF2">
      <w:pPr>
        <w:pStyle w:val="NoSpacing"/>
        <w:rPr>
          <w:sz w:val="24"/>
          <w:szCs w:val="24"/>
        </w:rPr>
      </w:pPr>
    </w:p>
    <w:p w:rsidR="00B44FA3" w:rsidRDefault="00B44FA3"/>
    <w:p w:rsidR="00B44FA3" w:rsidRDefault="00B44FA3"/>
    <w:p w:rsidR="00B44FA3" w:rsidRDefault="00B44FA3" w:rsidP="00341EF2">
      <w:pPr>
        <w:pStyle w:val="NoSpacing"/>
      </w:pPr>
      <w:r>
        <w:t>TEST SORULARI CEVAPLARI</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34"/>
        <w:gridCol w:w="567"/>
        <w:gridCol w:w="567"/>
        <w:gridCol w:w="567"/>
      </w:tblGrid>
      <w:tr w:rsidR="00B44FA3" w:rsidRPr="00CF61E1">
        <w:tc>
          <w:tcPr>
            <w:tcW w:w="1101" w:type="dxa"/>
            <w:gridSpan w:val="2"/>
          </w:tcPr>
          <w:p w:rsidR="00B44FA3" w:rsidRPr="00CF61E1" w:rsidRDefault="00B44FA3" w:rsidP="00CF61E1">
            <w:pPr>
              <w:pStyle w:val="NoSpacing"/>
              <w:jc w:val="center"/>
            </w:pPr>
            <w:r w:rsidRPr="00CF61E1">
              <w:t>A GRUBU</w:t>
            </w:r>
          </w:p>
        </w:tc>
        <w:tc>
          <w:tcPr>
            <w:tcW w:w="1134" w:type="dxa"/>
            <w:gridSpan w:val="2"/>
          </w:tcPr>
          <w:p w:rsidR="00B44FA3" w:rsidRPr="00CF61E1" w:rsidRDefault="00B44FA3" w:rsidP="00CF61E1">
            <w:pPr>
              <w:pStyle w:val="NoSpacing"/>
              <w:jc w:val="center"/>
            </w:pPr>
            <w:r w:rsidRPr="00CF61E1">
              <w:t>B GRUBU</w:t>
            </w:r>
          </w:p>
        </w:tc>
      </w:tr>
      <w:tr w:rsidR="00B44FA3" w:rsidRPr="00CF61E1">
        <w:tc>
          <w:tcPr>
            <w:tcW w:w="534" w:type="dxa"/>
          </w:tcPr>
          <w:p w:rsidR="00B44FA3" w:rsidRPr="00CF61E1" w:rsidRDefault="00B44FA3" w:rsidP="00CF61E1">
            <w:pPr>
              <w:pStyle w:val="NoSpacing"/>
              <w:jc w:val="center"/>
            </w:pPr>
            <w:r w:rsidRPr="00CF61E1">
              <w:t>1</w:t>
            </w:r>
          </w:p>
        </w:tc>
        <w:tc>
          <w:tcPr>
            <w:tcW w:w="567" w:type="dxa"/>
          </w:tcPr>
          <w:p w:rsidR="00B44FA3" w:rsidRPr="00CF61E1" w:rsidRDefault="00B44FA3" w:rsidP="00CF61E1">
            <w:pPr>
              <w:pStyle w:val="NoSpacing"/>
              <w:jc w:val="center"/>
            </w:pPr>
            <w:r w:rsidRPr="00CF61E1">
              <w:t>-</w:t>
            </w:r>
          </w:p>
        </w:tc>
        <w:tc>
          <w:tcPr>
            <w:tcW w:w="567" w:type="dxa"/>
          </w:tcPr>
          <w:p w:rsidR="00B44FA3" w:rsidRPr="00CF61E1" w:rsidRDefault="00B44FA3" w:rsidP="00CF61E1">
            <w:pPr>
              <w:pStyle w:val="NoSpacing"/>
              <w:jc w:val="center"/>
            </w:pPr>
            <w:r w:rsidRPr="00CF61E1">
              <w:t>1</w:t>
            </w:r>
          </w:p>
        </w:tc>
        <w:tc>
          <w:tcPr>
            <w:tcW w:w="567" w:type="dxa"/>
          </w:tcPr>
          <w:p w:rsidR="00B44FA3" w:rsidRPr="00CF61E1" w:rsidRDefault="00B44FA3" w:rsidP="00CF61E1">
            <w:pPr>
              <w:pStyle w:val="NoSpacing"/>
              <w:jc w:val="center"/>
            </w:pPr>
            <w:r w:rsidRPr="00CF61E1">
              <w:t>-</w:t>
            </w:r>
          </w:p>
        </w:tc>
      </w:tr>
      <w:tr w:rsidR="00B44FA3" w:rsidRPr="00CF61E1">
        <w:tc>
          <w:tcPr>
            <w:tcW w:w="534" w:type="dxa"/>
          </w:tcPr>
          <w:p w:rsidR="00B44FA3" w:rsidRPr="00CF61E1" w:rsidRDefault="00B44FA3" w:rsidP="00CF61E1">
            <w:pPr>
              <w:pStyle w:val="NoSpacing"/>
              <w:jc w:val="center"/>
            </w:pPr>
            <w:r w:rsidRPr="00CF61E1">
              <w:t>2</w:t>
            </w:r>
          </w:p>
        </w:tc>
        <w:tc>
          <w:tcPr>
            <w:tcW w:w="567" w:type="dxa"/>
          </w:tcPr>
          <w:p w:rsidR="00B44FA3" w:rsidRPr="00CF61E1" w:rsidRDefault="00B44FA3" w:rsidP="00CF61E1">
            <w:pPr>
              <w:pStyle w:val="NoSpacing"/>
              <w:jc w:val="center"/>
            </w:pPr>
            <w:r w:rsidRPr="00CF61E1">
              <w:t>-</w:t>
            </w:r>
          </w:p>
        </w:tc>
        <w:tc>
          <w:tcPr>
            <w:tcW w:w="567" w:type="dxa"/>
          </w:tcPr>
          <w:p w:rsidR="00B44FA3" w:rsidRPr="00CF61E1" w:rsidRDefault="00B44FA3" w:rsidP="00CF61E1">
            <w:pPr>
              <w:pStyle w:val="NoSpacing"/>
              <w:jc w:val="center"/>
            </w:pPr>
            <w:r w:rsidRPr="00CF61E1">
              <w:t>2</w:t>
            </w:r>
          </w:p>
        </w:tc>
        <w:tc>
          <w:tcPr>
            <w:tcW w:w="567" w:type="dxa"/>
          </w:tcPr>
          <w:p w:rsidR="00B44FA3" w:rsidRPr="00CF61E1" w:rsidRDefault="00B44FA3" w:rsidP="00CF61E1">
            <w:pPr>
              <w:pStyle w:val="NoSpacing"/>
              <w:jc w:val="center"/>
            </w:pPr>
            <w:r w:rsidRPr="00CF61E1">
              <w:t>-</w:t>
            </w:r>
          </w:p>
        </w:tc>
      </w:tr>
      <w:tr w:rsidR="00B44FA3" w:rsidRPr="00CF61E1">
        <w:tc>
          <w:tcPr>
            <w:tcW w:w="534" w:type="dxa"/>
          </w:tcPr>
          <w:p w:rsidR="00B44FA3" w:rsidRPr="00CF61E1" w:rsidRDefault="00B44FA3" w:rsidP="00CF61E1">
            <w:pPr>
              <w:pStyle w:val="NoSpacing"/>
              <w:jc w:val="center"/>
            </w:pPr>
            <w:r w:rsidRPr="00CF61E1">
              <w:t>3</w:t>
            </w:r>
          </w:p>
        </w:tc>
        <w:tc>
          <w:tcPr>
            <w:tcW w:w="567" w:type="dxa"/>
          </w:tcPr>
          <w:p w:rsidR="00B44FA3" w:rsidRPr="00CF61E1" w:rsidRDefault="00B44FA3" w:rsidP="00CF61E1">
            <w:pPr>
              <w:pStyle w:val="NoSpacing"/>
              <w:jc w:val="center"/>
            </w:pPr>
            <w:r w:rsidRPr="00CF61E1">
              <w:t>-</w:t>
            </w:r>
          </w:p>
        </w:tc>
        <w:tc>
          <w:tcPr>
            <w:tcW w:w="567" w:type="dxa"/>
          </w:tcPr>
          <w:p w:rsidR="00B44FA3" w:rsidRPr="00CF61E1" w:rsidRDefault="00B44FA3" w:rsidP="00CF61E1">
            <w:pPr>
              <w:pStyle w:val="NoSpacing"/>
              <w:jc w:val="center"/>
            </w:pPr>
            <w:r w:rsidRPr="00CF61E1">
              <w:t>3</w:t>
            </w:r>
          </w:p>
        </w:tc>
        <w:tc>
          <w:tcPr>
            <w:tcW w:w="567" w:type="dxa"/>
          </w:tcPr>
          <w:p w:rsidR="00B44FA3" w:rsidRPr="00CF61E1" w:rsidRDefault="00B44FA3" w:rsidP="00CF61E1">
            <w:pPr>
              <w:pStyle w:val="NoSpacing"/>
              <w:jc w:val="center"/>
            </w:pPr>
            <w:r w:rsidRPr="00CF61E1">
              <w:t>-</w:t>
            </w:r>
          </w:p>
        </w:tc>
      </w:tr>
      <w:tr w:rsidR="00B44FA3" w:rsidRPr="00CF61E1">
        <w:tc>
          <w:tcPr>
            <w:tcW w:w="534" w:type="dxa"/>
          </w:tcPr>
          <w:p w:rsidR="00B44FA3" w:rsidRPr="00CF61E1" w:rsidRDefault="00B44FA3" w:rsidP="00CF61E1">
            <w:pPr>
              <w:pStyle w:val="NoSpacing"/>
              <w:jc w:val="center"/>
            </w:pPr>
            <w:r w:rsidRPr="00CF61E1">
              <w:t>4</w:t>
            </w:r>
          </w:p>
        </w:tc>
        <w:tc>
          <w:tcPr>
            <w:tcW w:w="567" w:type="dxa"/>
          </w:tcPr>
          <w:p w:rsidR="00B44FA3" w:rsidRPr="00CF61E1" w:rsidRDefault="00B44FA3" w:rsidP="00CF61E1">
            <w:pPr>
              <w:pStyle w:val="NoSpacing"/>
              <w:jc w:val="center"/>
            </w:pPr>
            <w:r w:rsidRPr="00CF61E1">
              <w:t>-</w:t>
            </w:r>
          </w:p>
        </w:tc>
        <w:tc>
          <w:tcPr>
            <w:tcW w:w="567" w:type="dxa"/>
          </w:tcPr>
          <w:p w:rsidR="00B44FA3" w:rsidRPr="00CF61E1" w:rsidRDefault="00B44FA3" w:rsidP="00CF61E1">
            <w:pPr>
              <w:pStyle w:val="NoSpacing"/>
              <w:jc w:val="center"/>
            </w:pPr>
            <w:r w:rsidRPr="00CF61E1">
              <w:t>4</w:t>
            </w:r>
          </w:p>
        </w:tc>
        <w:tc>
          <w:tcPr>
            <w:tcW w:w="567" w:type="dxa"/>
          </w:tcPr>
          <w:p w:rsidR="00B44FA3" w:rsidRPr="00CF61E1" w:rsidRDefault="00B44FA3" w:rsidP="00CF61E1">
            <w:pPr>
              <w:pStyle w:val="NoSpacing"/>
              <w:jc w:val="center"/>
            </w:pPr>
            <w:r w:rsidRPr="00CF61E1">
              <w:t>-</w:t>
            </w:r>
          </w:p>
        </w:tc>
      </w:tr>
      <w:tr w:rsidR="00B44FA3" w:rsidRPr="00CF61E1">
        <w:tc>
          <w:tcPr>
            <w:tcW w:w="534" w:type="dxa"/>
          </w:tcPr>
          <w:p w:rsidR="00B44FA3" w:rsidRPr="00CF61E1" w:rsidRDefault="00B44FA3" w:rsidP="00CF61E1">
            <w:pPr>
              <w:pStyle w:val="NoSpacing"/>
              <w:jc w:val="center"/>
            </w:pPr>
            <w:r w:rsidRPr="00CF61E1">
              <w:t>5</w:t>
            </w:r>
          </w:p>
        </w:tc>
        <w:tc>
          <w:tcPr>
            <w:tcW w:w="567" w:type="dxa"/>
          </w:tcPr>
          <w:p w:rsidR="00B44FA3" w:rsidRPr="00CF61E1" w:rsidRDefault="00B44FA3" w:rsidP="00CF61E1">
            <w:pPr>
              <w:pStyle w:val="NoSpacing"/>
              <w:jc w:val="center"/>
            </w:pPr>
            <w:r w:rsidRPr="00CF61E1">
              <w:t>-</w:t>
            </w:r>
          </w:p>
        </w:tc>
        <w:tc>
          <w:tcPr>
            <w:tcW w:w="567" w:type="dxa"/>
          </w:tcPr>
          <w:p w:rsidR="00B44FA3" w:rsidRPr="00CF61E1" w:rsidRDefault="00B44FA3" w:rsidP="00CF61E1">
            <w:pPr>
              <w:pStyle w:val="NoSpacing"/>
              <w:jc w:val="center"/>
            </w:pPr>
            <w:r w:rsidRPr="00CF61E1">
              <w:t>5</w:t>
            </w:r>
          </w:p>
        </w:tc>
        <w:tc>
          <w:tcPr>
            <w:tcW w:w="567" w:type="dxa"/>
          </w:tcPr>
          <w:p w:rsidR="00B44FA3" w:rsidRPr="00CF61E1" w:rsidRDefault="00B44FA3" w:rsidP="00CF61E1">
            <w:pPr>
              <w:pStyle w:val="NoSpacing"/>
              <w:jc w:val="center"/>
            </w:pPr>
            <w:r w:rsidRPr="00CF61E1">
              <w:t>-</w:t>
            </w:r>
          </w:p>
        </w:tc>
      </w:tr>
      <w:tr w:rsidR="00B44FA3" w:rsidRPr="00CF61E1">
        <w:tc>
          <w:tcPr>
            <w:tcW w:w="534" w:type="dxa"/>
          </w:tcPr>
          <w:p w:rsidR="00B44FA3" w:rsidRPr="00CF61E1" w:rsidRDefault="00B44FA3" w:rsidP="00CF61E1">
            <w:pPr>
              <w:pStyle w:val="NoSpacing"/>
              <w:jc w:val="center"/>
            </w:pPr>
            <w:r w:rsidRPr="00CF61E1">
              <w:t>6</w:t>
            </w:r>
          </w:p>
        </w:tc>
        <w:tc>
          <w:tcPr>
            <w:tcW w:w="567" w:type="dxa"/>
          </w:tcPr>
          <w:p w:rsidR="00B44FA3" w:rsidRPr="00CF61E1" w:rsidRDefault="00B44FA3" w:rsidP="00CF61E1">
            <w:pPr>
              <w:pStyle w:val="NoSpacing"/>
              <w:jc w:val="center"/>
            </w:pPr>
            <w:r w:rsidRPr="00CF61E1">
              <w:t>C</w:t>
            </w:r>
          </w:p>
        </w:tc>
        <w:tc>
          <w:tcPr>
            <w:tcW w:w="567" w:type="dxa"/>
          </w:tcPr>
          <w:p w:rsidR="00B44FA3" w:rsidRPr="00CF61E1" w:rsidRDefault="00B44FA3" w:rsidP="00CF61E1">
            <w:pPr>
              <w:pStyle w:val="NoSpacing"/>
              <w:jc w:val="center"/>
            </w:pPr>
            <w:r w:rsidRPr="00CF61E1">
              <w:t>6</w:t>
            </w:r>
          </w:p>
        </w:tc>
        <w:tc>
          <w:tcPr>
            <w:tcW w:w="567" w:type="dxa"/>
          </w:tcPr>
          <w:p w:rsidR="00B44FA3" w:rsidRPr="00CF61E1" w:rsidRDefault="00B44FA3" w:rsidP="00CF61E1">
            <w:pPr>
              <w:pStyle w:val="NoSpacing"/>
              <w:jc w:val="center"/>
            </w:pPr>
            <w:r w:rsidRPr="00CF61E1">
              <w:t>B</w:t>
            </w:r>
          </w:p>
        </w:tc>
      </w:tr>
      <w:tr w:rsidR="00B44FA3" w:rsidRPr="00CF61E1">
        <w:tc>
          <w:tcPr>
            <w:tcW w:w="534" w:type="dxa"/>
          </w:tcPr>
          <w:p w:rsidR="00B44FA3" w:rsidRPr="00CF61E1" w:rsidRDefault="00B44FA3" w:rsidP="00CF61E1">
            <w:pPr>
              <w:pStyle w:val="NoSpacing"/>
              <w:jc w:val="center"/>
            </w:pPr>
            <w:r w:rsidRPr="00CF61E1">
              <w:t>7</w:t>
            </w:r>
          </w:p>
        </w:tc>
        <w:tc>
          <w:tcPr>
            <w:tcW w:w="567" w:type="dxa"/>
          </w:tcPr>
          <w:p w:rsidR="00B44FA3" w:rsidRPr="00CF61E1" w:rsidRDefault="00B44FA3" w:rsidP="00CF61E1">
            <w:pPr>
              <w:pStyle w:val="NoSpacing"/>
              <w:jc w:val="center"/>
            </w:pPr>
            <w:r w:rsidRPr="00CF61E1">
              <w:t>B</w:t>
            </w:r>
          </w:p>
        </w:tc>
        <w:tc>
          <w:tcPr>
            <w:tcW w:w="567" w:type="dxa"/>
          </w:tcPr>
          <w:p w:rsidR="00B44FA3" w:rsidRPr="00CF61E1" w:rsidRDefault="00B44FA3" w:rsidP="00CF61E1">
            <w:pPr>
              <w:pStyle w:val="NoSpacing"/>
              <w:jc w:val="center"/>
            </w:pPr>
            <w:r w:rsidRPr="00CF61E1">
              <w:t>7</w:t>
            </w:r>
          </w:p>
        </w:tc>
        <w:tc>
          <w:tcPr>
            <w:tcW w:w="567" w:type="dxa"/>
          </w:tcPr>
          <w:p w:rsidR="00B44FA3" w:rsidRPr="00CF61E1" w:rsidRDefault="00B44FA3" w:rsidP="00CF61E1">
            <w:pPr>
              <w:pStyle w:val="NoSpacing"/>
              <w:jc w:val="center"/>
            </w:pPr>
            <w:r w:rsidRPr="00CF61E1">
              <w:t>C</w:t>
            </w:r>
          </w:p>
        </w:tc>
      </w:tr>
      <w:tr w:rsidR="00B44FA3" w:rsidRPr="00CF61E1">
        <w:tc>
          <w:tcPr>
            <w:tcW w:w="534" w:type="dxa"/>
          </w:tcPr>
          <w:p w:rsidR="00B44FA3" w:rsidRPr="00CF61E1" w:rsidRDefault="00B44FA3" w:rsidP="00CF61E1">
            <w:pPr>
              <w:pStyle w:val="NoSpacing"/>
              <w:jc w:val="center"/>
            </w:pPr>
            <w:r w:rsidRPr="00CF61E1">
              <w:t>8</w:t>
            </w:r>
          </w:p>
        </w:tc>
        <w:tc>
          <w:tcPr>
            <w:tcW w:w="567" w:type="dxa"/>
          </w:tcPr>
          <w:p w:rsidR="00B44FA3" w:rsidRPr="00CF61E1" w:rsidRDefault="00B44FA3" w:rsidP="00CF61E1">
            <w:pPr>
              <w:pStyle w:val="NoSpacing"/>
              <w:jc w:val="center"/>
            </w:pPr>
            <w:r w:rsidRPr="00CF61E1">
              <w:t>E</w:t>
            </w:r>
          </w:p>
        </w:tc>
        <w:tc>
          <w:tcPr>
            <w:tcW w:w="567" w:type="dxa"/>
          </w:tcPr>
          <w:p w:rsidR="00B44FA3" w:rsidRPr="00CF61E1" w:rsidRDefault="00B44FA3" w:rsidP="00CF61E1">
            <w:pPr>
              <w:pStyle w:val="NoSpacing"/>
              <w:jc w:val="center"/>
            </w:pPr>
            <w:r w:rsidRPr="00CF61E1">
              <w:t>8</w:t>
            </w:r>
          </w:p>
        </w:tc>
        <w:tc>
          <w:tcPr>
            <w:tcW w:w="567" w:type="dxa"/>
          </w:tcPr>
          <w:p w:rsidR="00B44FA3" w:rsidRPr="00CF61E1" w:rsidRDefault="00B44FA3" w:rsidP="00CF61E1">
            <w:pPr>
              <w:pStyle w:val="NoSpacing"/>
              <w:jc w:val="center"/>
            </w:pPr>
            <w:r w:rsidRPr="00CF61E1">
              <w:t>E</w:t>
            </w:r>
          </w:p>
        </w:tc>
      </w:tr>
      <w:tr w:rsidR="00B44FA3" w:rsidRPr="00CF61E1">
        <w:tc>
          <w:tcPr>
            <w:tcW w:w="534" w:type="dxa"/>
          </w:tcPr>
          <w:p w:rsidR="00B44FA3" w:rsidRPr="00CF61E1" w:rsidRDefault="00B44FA3" w:rsidP="00CF61E1">
            <w:pPr>
              <w:pStyle w:val="NoSpacing"/>
              <w:jc w:val="center"/>
            </w:pPr>
            <w:r w:rsidRPr="00CF61E1">
              <w:t>9</w:t>
            </w:r>
          </w:p>
        </w:tc>
        <w:tc>
          <w:tcPr>
            <w:tcW w:w="567" w:type="dxa"/>
          </w:tcPr>
          <w:p w:rsidR="00B44FA3" w:rsidRPr="00CF61E1" w:rsidRDefault="00B44FA3" w:rsidP="00CF61E1">
            <w:pPr>
              <w:pStyle w:val="NoSpacing"/>
              <w:jc w:val="center"/>
            </w:pPr>
            <w:r w:rsidRPr="00CF61E1">
              <w:t>D</w:t>
            </w:r>
          </w:p>
        </w:tc>
        <w:tc>
          <w:tcPr>
            <w:tcW w:w="567" w:type="dxa"/>
          </w:tcPr>
          <w:p w:rsidR="00B44FA3" w:rsidRPr="00CF61E1" w:rsidRDefault="00B44FA3" w:rsidP="00CF61E1">
            <w:pPr>
              <w:pStyle w:val="NoSpacing"/>
              <w:jc w:val="center"/>
            </w:pPr>
            <w:r w:rsidRPr="00CF61E1">
              <w:t>9</w:t>
            </w:r>
          </w:p>
        </w:tc>
        <w:tc>
          <w:tcPr>
            <w:tcW w:w="567" w:type="dxa"/>
          </w:tcPr>
          <w:p w:rsidR="00B44FA3" w:rsidRPr="00CF61E1" w:rsidRDefault="00B44FA3" w:rsidP="00CF61E1">
            <w:pPr>
              <w:pStyle w:val="NoSpacing"/>
              <w:jc w:val="center"/>
            </w:pPr>
            <w:r w:rsidRPr="00CF61E1">
              <w:t>D</w:t>
            </w:r>
          </w:p>
        </w:tc>
      </w:tr>
      <w:tr w:rsidR="00B44FA3" w:rsidRPr="00CF61E1">
        <w:tc>
          <w:tcPr>
            <w:tcW w:w="534" w:type="dxa"/>
          </w:tcPr>
          <w:p w:rsidR="00B44FA3" w:rsidRPr="00CF61E1" w:rsidRDefault="00B44FA3" w:rsidP="00CF61E1">
            <w:pPr>
              <w:pStyle w:val="NoSpacing"/>
              <w:jc w:val="center"/>
            </w:pPr>
            <w:r w:rsidRPr="00CF61E1">
              <w:t>10</w:t>
            </w:r>
          </w:p>
        </w:tc>
        <w:tc>
          <w:tcPr>
            <w:tcW w:w="567" w:type="dxa"/>
          </w:tcPr>
          <w:p w:rsidR="00B44FA3" w:rsidRPr="00CF61E1" w:rsidRDefault="00B44FA3" w:rsidP="00CF61E1">
            <w:pPr>
              <w:pStyle w:val="NoSpacing"/>
              <w:jc w:val="center"/>
            </w:pPr>
            <w:r w:rsidRPr="00CF61E1">
              <w:t>B</w:t>
            </w:r>
          </w:p>
        </w:tc>
        <w:tc>
          <w:tcPr>
            <w:tcW w:w="567" w:type="dxa"/>
          </w:tcPr>
          <w:p w:rsidR="00B44FA3" w:rsidRPr="00CF61E1" w:rsidRDefault="00B44FA3" w:rsidP="00CF61E1">
            <w:pPr>
              <w:pStyle w:val="NoSpacing"/>
              <w:jc w:val="center"/>
            </w:pPr>
            <w:r w:rsidRPr="00CF61E1">
              <w:t>10</w:t>
            </w:r>
          </w:p>
        </w:tc>
        <w:tc>
          <w:tcPr>
            <w:tcW w:w="567" w:type="dxa"/>
          </w:tcPr>
          <w:p w:rsidR="00B44FA3" w:rsidRPr="00CF61E1" w:rsidRDefault="00B44FA3" w:rsidP="00CF61E1">
            <w:pPr>
              <w:pStyle w:val="NoSpacing"/>
              <w:jc w:val="center"/>
            </w:pPr>
            <w:r w:rsidRPr="00CF61E1">
              <w:t>B</w:t>
            </w:r>
          </w:p>
        </w:tc>
      </w:tr>
      <w:tr w:rsidR="00B44FA3" w:rsidRPr="00CF61E1">
        <w:tc>
          <w:tcPr>
            <w:tcW w:w="534" w:type="dxa"/>
          </w:tcPr>
          <w:p w:rsidR="00B44FA3" w:rsidRPr="00CF61E1" w:rsidRDefault="00B44FA3" w:rsidP="00CF61E1">
            <w:pPr>
              <w:pStyle w:val="NoSpacing"/>
              <w:jc w:val="center"/>
            </w:pPr>
            <w:r w:rsidRPr="00CF61E1">
              <w:t>11</w:t>
            </w:r>
          </w:p>
        </w:tc>
        <w:tc>
          <w:tcPr>
            <w:tcW w:w="567" w:type="dxa"/>
          </w:tcPr>
          <w:p w:rsidR="00B44FA3" w:rsidRPr="00CF61E1" w:rsidRDefault="00B44FA3" w:rsidP="00CF61E1">
            <w:pPr>
              <w:pStyle w:val="NoSpacing"/>
              <w:jc w:val="center"/>
            </w:pPr>
            <w:r w:rsidRPr="00CF61E1">
              <w:t>C</w:t>
            </w:r>
          </w:p>
        </w:tc>
        <w:tc>
          <w:tcPr>
            <w:tcW w:w="567" w:type="dxa"/>
          </w:tcPr>
          <w:p w:rsidR="00B44FA3" w:rsidRPr="00CF61E1" w:rsidRDefault="00B44FA3" w:rsidP="00CF61E1">
            <w:pPr>
              <w:pStyle w:val="NoSpacing"/>
              <w:jc w:val="center"/>
            </w:pPr>
            <w:r w:rsidRPr="00CF61E1">
              <w:t>11</w:t>
            </w:r>
          </w:p>
        </w:tc>
        <w:tc>
          <w:tcPr>
            <w:tcW w:w="567" w:type="dxa"/>
          </w:tcPr>
          <w:p w:rsidR="00B44FA3" w:rsidRPr="00CF61E1" w:rsidRDefault="00B44FA3" w:rsidP="00CF61E1">
            <w:pPr>
              <w:pStyle w:val="NoSpacing"/>
              <w:jc w:val="center"/>
            </w:pPr>
            <w:r w:rsidRPr="00CF61E1">
              <w:t>D</w:t>
            </w:r>
          </w:p>
        </w:tc>
      </w:tr>
      <w:tr w:rsidR="00B44FA3" w:rsidRPr="00CF61E1">
        <w:tc>
          <w:tcPr>
            <w:tcW w:w="534" w:type="dxa"/>
          </w:tcPr>
          <w:p w:rsidR="00B44FA3" w:rsidRPr="00CF61E1" w:rsidRDefault="00B44FA3" w:rsidP="00CF61E1">
            <w:pPr>
              <w:pStyle w:val="NoSpacing"/>
              <w:jc w:val="center"/>
            </w:pPr>
            <w:r w:rsidRPr="00CF61E1">
              <w:t>12</w:t>
            </w:r>
          </w:p>
        </w:tc>
        <w:tc>
          <w:tcPr>
            <w:tcW w:w="567" w:type="dxa"/>
          </w:tcPr>
          <w:p w:rsidR="00B44FA3" w:rsidRPr="00CF61E1" w:rsidRDefault="00B44FA3" w:rsidP="00CF61E1">
            <w:pPr>
              <w:pStyle w:val="NoSpacing"/>
              <w:jc w:val="center"/>
            </w:pPr>
            <w:r w:rsidRPr="00CF61E1">
              <w:t>B</w:t>
            </w:r>
          </w:p>
        </w:tc>
        <w:tc>
          <w:tcPr>
            <w:tcW w:w="567" w:type="dxa"/>
          </w:tcPr>
          <w:p w:rsidR="00B44FA3" w:rsidRPr="00CF61E1" w:rsidRDefault="00B44FA3" w:rsidP="00CF61E1">
            <w:pPr>
              <w:pStyle w:val="NoSpacing"/>
              <w:jc w:val="center"/>
            </w:pPr>
            <w:r w:rsidRPr="00CF61E1">
              <w:t>12</w:t>
            </w:r>
          </w:p>
        </w:tc>
        <w:tc>
          <w:tcPr>
            <w:tcW w:w="567" w:type="dxa"/>
          </w:tcPr>
          <w:p w:rsidR="00B44FA3" w:rsidRPr="00CF61E1" w:rsidRDefault="00B44FA3" w:rsidP="00CF61E1">
            <w:pPr>
              <w:pStyle w:val="NoSpacing"/>
              <w:jc w:val="center"/>
            </w:pPr>
            <w:r w:rsidRPr="00CF61E1">
              <w:t>B</w:t>
            </w:r>
          </w:p>
        </w:tc>
      </w:tr>
      <w:tr w:rsidR="00B44FA3" w:rsidRPr="00CF61E1">
        <w:tc>
          <w:tcPr>
            <w:tcW w:w="534" w:type="dxa"/>
          </w:tcPr>
          <w:p w:rsidR="00B44FA3" w:rsidRPr="00CF61E1" w:rsidRDefault="00B44FA3" w:rsidP="00CF61E1">
            <w:pPr>
              <w:pStyle w:val="NoSpacing"/>
              <w:jc w:val="center"/>
            </w:pPr>
            <w:r w:rsidRPr="00CF61E1">
              <w:t>13</w:t>
            </w:r>
          </w:p>
        </w:tc>
        <w:tc>
          <w:tcPr>
            <w:tcW w:w="567" w:type="dxa"/>
          </w:tcPr>
          <w:p w:rsidR="00B44FA3" w:rsidRPr="00CF61E1" w:rsidRDefault="00B44FA3" w:rsidP="00CF61E1">
            <w:pPr>
              <w:pStyle w:val="NoSpacing"/>
              <w:jc w:val="center"/>
            </w:pPr>
            <w:r w:rsidRPr="00CF61E1">
              <w:t>E</w:t>
            </w:r>
          </w:p>
        </w:tc>
        <w:tc>
          <w:tcPr>
            <w:tcW w:w="567" w:type="dxa"/>
          </w:tcPr>
          <w:p w:rsidR="00B44FA3" w:rsidRPr="00CF61E1" w:rsidRDefault="00B44FA3" w:rsidP="00CF61E1">
            <w:pPr>
              <w:pStyle w:val="NoSpacing"/>
              <w:jc w:val="center"/>
            </w:pPr>
            <w:r w:rsidRPr="00CF61E1">
              <w:t>13</w:t>
            </w:r>
          </w:p>
        </w:tc>
        <w:tc>
          <w:tcPr>
            <w:tcW w:w="567" w:type="dxa"/>
          </w:tcPr>
          <w:p w:rsidR="00B44FA3" w:rsidRPr="00CF61E1" w:rsidRDefault="00B44FA3" w:rsidP="00CF61E1">
            <w:pPr>
              <w:pStyle w:val="NoSpacing"/>
              <w:jc w:val="center"/>
            </w:pPr>
            <w:r w:rsidRPr="00CF61E1">
              <w:t>C</w:t>
            </w:r>
          </w:p>
        </w:tc>
      </w:tr>
      <w:tr w:rsidR="00B44FA3" w:rsidRPr="00CF61E1">
        <w:tc>
          <w:tcPr>
            <w:tcW w:w="534" w:type="dxa"/>
          </w:tcPr>
          <w:p w:rsidR="00B44FA3" w:rsidRPr="00CF61E1" w:rsidRDefault="00B44FA3" w:rsidP="00CF61E1">
            <w:pPr>
              <w:pStyle w:val="NoSpacing"/>
              <w:jc w:val="center"/>
            </w:pPr>
            <w:r w:rsidRPr="00CF61E1">
              <w:t>14</w:t>
            </w:r>
          </w:p>
        </w:tc>
        <w:tc>
          <w:tcPr>
            <w:tcW w:w="567" w:type="dxa"/>
          </w:tcPr>
          <w:p w:rsidR="00B44FA3" w:rsidRPr="00CF61E1" w:rsidRDefault="00B44FA3" w:rsidP="00CF61E1">
            <w:pPr>
              <w:pStyle w:val="NoSpacing"/>
              <w:jc w:val="center"/>
            </w:pPr>
            <w:r w:rsidRPr="00CF61E1">
              <w:t>A</w:t>
            </w:r>
          </w:p>
        </w:tc>
        <w:tc>
          <w:tcPr>
            <w:tcW w:w="567" w:type="dxa"/>
          </w:tcPr>
          <w:p w:rsidR="00B44FA3" w:rsidRPr="00CF61E1" w:rsidRDefault="00B44FA3" w:rsidP="00CF61E1">
            <w:pPr>
              <w:pStyle w:val="NoSpacing"/>
              <w:jc w:val="center"/>
            </w:pPr>
            <w:r w:rsidRPr="00CF61E1">
              <w:t>14</w:t>
            </w:r>
          </w:p>
        </w:tc>
        <w:tc>
          <w:tcPr>
            <w:tcW w:w="567" w:type="dxa"/>
          </w:tcPr>
          <w:p w:rsidR="00B44FA3" w:rsidRPr="00CF61E1" w:rsidRDefault="00B44FA3" w:rsidP="00CF61E1">
            <w:pPr>
              <w:pStyle w:val="NoSpacing"/>
              <w:jc w:val="center"/>
            </w:pPr>
            <w:r w:rsidRPr="00CF61E1">
              <w:t>A</w:t>
            </w:r>
          </w:p>
        </w:tc>
      </w:tr>
      <w:tr w:rsidR="00B44FA3" w:rsidRPr="00CF61E1">
        <w:tc>
          <w:tcPr>
            <w:tcW w:w="534" w:type="dxa"/>
          </w:tcPr>
          <w:p w:rsidR="00B44FA3" w:rsidRPr="00CF61E1" w:rsidRDefault="00B44FA3" w:rsidP="00CF61E1">
            <w:pPr>
              <w:pStyle w:val="NoSpacing"/>
              <w:jc w:val="center"/>
            </w:pPr>
            <w:r w:rsidRPr="00CF61E1">
              <w:t>15</w:t>
            </w:r>
          </w:p>
        </w:tc>
        <w:tc>
          <w:tcPr>
            <w:tcW w:w="567" w:type="dxa"/>
          </w:tcPr>
          <w:p w:rsidR="00B44FA3" w:rsidRPr="00CF61E1" w:rsidRDefault="00B44FA3" w:rsidP="00CF61E1">
            <w:pPr>
              <w:pStyle w:val="NoSpacing"/>
              <w:jc w:val="center"/>
            </w:pPr>
            <w:r w:rsidRPr="00CF61E1">
              <w:t>B</w:t>
            </w:r>
          </w:p>
        </w:tc>
        <w:tc>
          <w:tcPr>
            <w:tcW w:w="567" w:type="dxa"/>
          </w:tcPr>
          <w:p w:rsidR="00B44FA3" w:rsidRPr="00CF61E1" w:rsidRDefault="00B44FA3" w:rsidP="00CF61E1">
            <w:pPr>
              <w:pStyle w:val="NoSpacing"/>
              <w:jc w:val="center"/>
            </w:pPr>
            <w:r w:rsidRPr="00CF61E1">
              <w:t>15</w:t>
            </w:r>
          </w:p>
        </w:tc>
        <w:tc>
          <w:tcPr>
            <w:tcW w:w="567" w:type="dxa"/>
          </w:tcPr>
          <w:p w:rsidR="00B44FA3" w:rsidRPr="00CF61E1" w:rsidRDefault="00B44FA3" w:rsidP="00CF61E1">
            <w:pPr>
              <w:pStyle w:val="NoSpacing"/>
              <w:jc w:val="center"/>
            </w:pPr>
            <w:r w:rsidRPr="00CF61E1">
              <w:t>A</w:t>
            </w:r>
          </w:p>
        </w:tc>
      </w:tr>
      <w:tr w:rsidR="00B44FA3" w:rsidRPr="00CF61E1">
        <w:tc>
          <w:tcPr>
            <w:tcW w:w="534" w:type="dxa"/>
          </w:tcPr>
          <w:p w:rsidR="00B44FA3" w:rsidRPr="00CF61E1" w:rsidRDefault="00B44FA3" w:rsidP="00CF61E1">
            <w:pPr>
              <w:pStyle w:val="NoSpacing"/>
              <w:jc w:val="center"/>
            </w:pPr>
            <w:r w:rsidRPr="00CF61E1">
              <w:t>16</w:t>
            </w:r>
          </w:p>
        </w:tc>
        <w:tc>
          <w:tcPr>
            <w:tcW w:w="567" w:type="dxa"/>
          </w:tcPr>
          <w:p w:rsidR="00B44FA3" w:rsidRPr="00CF61E1" w:rsidRDefault="00B44FA3" w:rsidP="00CF61E1">
            <w:pPr>
              <w:pStyle w:val="NoSpacing"/>
              <w:jc w:val="center"/>
            </w:pPr>
          </w:p>
        </w:tc>
        <w:tc>
          <w:tcPr>
            <w:tcW w:w="567" w:type="dxa"/>
          </w:tcPr>
          <w:p w:rsidR="00B44FA3" w:rsidRPr="00CF61E1" w:rsidRDefault="00B44FA3" w:rsidP="00CF61E1">
            <w:pPr>
              <w:pStyle w:val="NoSpacing"/>
              <w:jc w:val="center"/>
            </w:pPr>
            <w:r w:rsidRPr="00CF61E1">
              <w:t>16</w:t>
            </w:r>
          </w:p>
        </w:tc>
        <w:tc>
          <w:tcPr>
            <w:tcW w:w="567" w:type="dxa"/>
          </w:tcPr>
          <w:p w:rsidR="00B44FA3" w:rsidRPr="00CF61E1" w:rsidRDefault="00B44FA3" w:rsidP="00CF61E1">
            <w:pPr>
              <w:pStyle w:val="NoSpacing"/>
              <w:jc w:val="center"/>
            </w:pPr>
          </w:p>
        </w:tc>
      </w:tr>
      <w:tr w:rsidR="00B44FA3" w:rsidRPr="00CF61E1">
        <w:tc>
          <w:tcPr>
            <w:tcW w:w="534" w:type="dxa"/>
          </w:tcPr>
          <w:p w:rsidR="00B44FA3" w:rsidRPr="00CF61E1" w:rsidRDefault="00B44FA3" w:rsidP="00CF61E1">
            <w:pPr>
              <w:pStyle w:val="NoSpacing"/>
              <w:jc w:val="center"/>
            </w:pPr>
            <w:r w:rsidRPr="00CF61E1">
              <w:t>17</w:t>
            </w:r>
          </w:p>
        </w:tc>
        <w:tc>
          <w:tcPr>
            <w:tcW w:w="567" w:type="dxa"/>
          </w:tcPr>
          <w:p w:rsidR="00B44FA3" w:rsidRPr="00CF61E1" w:rsidRDefault="00B44FA3" w:rsidP="00CF61E1">
            <w:pPr>
              <w:pStyle w:val="NoSpacing"/>
              <w:jc w:val="center"/>
            </w:pPr>
          </w:p>
        </w:tc>
        <w:tc>
          <w:tcPr>
            <w:tcW w:w="567" w:type="dxa"/>
          </w:tcPr>
          <w:p w:rsidR="00B44FA3" w:rsidRPr="00CF61E1" w:rsidRDefault="00B44FA3" w:rsidP="00CF61E1">
            <w:pPr>
              <w:pStyle w:val="NoSpacing"/>
              <w:jc w:val="center"/>
            </w:pPr>
            <w:r w:rsidRPr="00CF61E1">
              <w:t>17</w:t>
            </w:r>
          </w:p>
        </w:tc>
        <w:tc>
          <w:tcPr>
            <w:tcW w:w="567" w:type="dxa"/>
          </w:tcPr>
          <w:p w:rsidR="00B44FA3" w:rsidRPr="00CF61E1" w:rsidRDefault="00B44FA3" w:rsidP="00CF61E1">
            <w:pPr>
              <w:pStyle w:val="NoSpacing"/>
              <w:jc w:val="center"/>
            </w:pPr>
          </w:p>
        </w:tc>
      </w:tr>
      <w:tr w:rsidR="00B44FA3" w:rsidRPr="00CF61E1">
        <w:tc>
          <w:tcPr>
            <w:tcW w:w="534" w:type="dxa"/>
          </w:tcPr>
          <w:p w:rsidR="00B44FA3" w:rsidRPr="00CF61E1" w:rsidRDefault="00B44FA3" w:rsidP="00CF61E1">
            <w:pPr>
              <w:pStyle w:val="NoSpacing"/>
              <w:jc w:val="center"/>
            </w:pPr>
            <w:r w:rsidRPr="00CF61E1">
              <w:t>18</w:t>
            </w:r>
          </w:p>
        </w:tc>
        <w:tc>
          <w:tcPr>
            <w:tcW w:w="567" w:type="dxa"/>
          </w:tcPr>
          <w:p w:rsidR="00B44FA3" w:rsidRPr="00CF61E1" w:rsidRDefault="00B44FA3" w:rsidP="00CF61E1">
            <w:pPr>
              <w:pStyle w:val="NoSpacing"/>
              <w:jc w:val="center"/>
            </w:pPr>
          </w:p>
        </w:tc>
        <w:tc>
          <w:tcPr>
            <w:tcW w:w="567" w:type="dxa"/>
          </w:tcPr>
          <w:p w:rsidR="00B44FA3" w:rsidRPr="00CF61E1" w:rsidRDefault="00B44FA3" w:rsidP="00CF61E1">
            <w:pPr>
              <w:pStyle w:val="NoSpacing"/>
              <w:jc w:val="center"/>
            </w:pPr>
            <w:r w:rsidRPr="00CF61E1">
              <w:t>18</w:t>
            </w:r>
          </w:p>
        </w:tc>
        <w:tc>
          <w:tcPr>
            <w:tcW w:w="567" w:type="dxa"/>
          </w:tcPr>
          <w:p w:rsidR="00B44FA3" w:rsidRPr="00CF61E1" w:rsidRDefault="00B44FA3" w:rsidP="00CF61E1">
            <w:pPr>
              <w:pStyle w:val="NoSpacing"/>
              <w:jc w:val="center"/>
            </w:pPr>
          </w:p>
        </w:tc>
      </w:tr>
      <w:tr w:rsidR="00B44FA3" w:rsidRPr="00CF61E1">
        <w:tc>
          <w:tcPr>
            <w:tcW w:w="534" w:type="dxa"/>
          </w:tcPr>
          <w:p w:rsidR="00B44FA3" w:rsidRPr="00CF61E1" w:rsidRDefault="00B44FA3" w:rsidP="00CF61E1">
            <w:pPr>
              <w:pStyle w:val="NoSpacing"/>
              <w:jc w:val="center"/>
            </w:pPr>
            <w:r w:rsidRPr="00CF61E1">
              <w:t>19</w:t>
            </w:r>
          </w:p>
        </w:tc>
        <w:tc>
          <w:tcPr>
            <w:tcW w:w="567" w:type="dxa"/>
          </w:tcPr>
          <w:p w:rsidR="00B44FA3" w:rsidRPr="00CF61E1" w:rsidRDefault="00B44FA3" w:rsidP="00CF61E1">
            <w:pPr>
              <w:pStyle w:val="NoSpacing"/>
              <w:jc w:val="center"/>
            </w:pPr>
          </w:p>
        </w:tc>
        <w:tc>
          <w:tcPr>
            <w:tcW w:w="567" w:type="dxa"/>
          </w:tcPr>
          <w:p w:rsidR="00B44FA3" w:rsidRPr="00CF61E1" w:rsidRDefault="00B44FA3" w:rsidP="00CF61E1">
            <w:pPr>
              <w:pStyle w:val="NoSpacing"/>
              <w:jc w:val="center"/>
            </w:pPr>
            <w:r w:rsidRPr="00CF61E1">
              <w:t>19</w:t>
            </w:r>
          </w:p>
        </w:tc>
        <w:tc>
          <w:tcPr>
            <w:tcW w:w="567" w:type="dxa"/>
          </w:tcPr>
          <w:p w:rsidR="00B44FA3" w:rsidRPr="00CF61E1" w:rsidRDefault="00B44FA3" w:rsidP="00CF61E1">
            <w:pPr>
              <w:pStyle w:val="NoSpacing"/>
              <w:jc w:val="center"/>
            </w:pPr>
          </w:p>
        </w:tc>
      </w:tr>
      <w:tr w:rsidR="00B44FA3" w:rsidRPr="00CF61E1">
        <w:tc>
          <w:tcPr>
            <w:tcW w:w="534" w:type="dxa"/>
          </w:tcPr>
          <w:p w:rsidR="00B44FA3" w:rsidRPr="00CF61E1" w:rsidRDefault="00B44FA3" w:rsidP="00CF61E1">
            <w:pPr>
              <w:pStyle w:val="NoSpacing"/>
              <w:jc w:val="center"/>
            </w:pPr>
            <w:r w:rsidRPr="00CF61E1">
              <w:t>20</w:t>
            </w:r>
          </w:p>
        </w:tc>
        <w:tc>
          <w:tcPr>
            <w:tcW w:w="567" w:type="dxa"/>
          </w:tcPr>
          <w:p w:rsidR="00B44FA3" w:rsidRPr="00CF61E1" w:rsidRDefault="00B44FA3" w:rsidP="00CF61E1">
            <w:pPr>
              <w:pStyle w:val="NoSpacing"/>
              <w:jc w:val="center"/>
            </w:pPr>
          </w:p>
        </w:tc>
        <w:tc>
          <w:tcPr>
            <w:tcW w:w="567" w:type="dxa"/>
          </w:tcPr>
          <w:p w:rsidR="00B44FA3" w:rsidRPr="00CF61E1" w:rsidRDefault="00B44FA3" w:rsidP="00CF61E1">
            <w:pPr>
              <w:pStyle w:val="NoSpacing"/>
              <w:jc w:val="center"/>
            </w:pPr>
            <w:r w:rsidRPr="00CF61E1">
              <w:t>20</w:t>
            </w:r>
          </w:p>
        </w:tc>
        <w:tc>
          <w:tcPr>
            <w:tcW w:w="567" w:type="dxa"/>
          </w:tcPr>
          <w:p w:rsidR="00B44FA3" w:rsidRPr="00CF61E1" w:rsidRDefault="00B44FA3" w:rsidP="00CF61E1">
            <w:pPr>
              <w:pStyle w:val="NoSpacing"/>
              <w:jc w:val="center"/>
            </w:pPr>
          </w:p>
        </w:tc>
      </w:tr>
    </w:tbl>
    <w:p w:rsidR="00B44FA3" w:rsidRDefault="00B44FA3" w:rsidP="00341EF2">
      <w:pPr>
        <w:pStyle w:val="NoSpacing"/>
      </w:pPr>
    </w:p>
    <w:p w:rsidR="00B44FA3" w:rsidRDefault="00B44FA3"/>
    <w:p w:rsidR="00B44FA3" w:rsidRDefault="00B44FA3" w:rsidP="00A55331">
      <w:pPr>
        <w:pStyle w:val="AralkYok1"/>
      </w:pPr>
      <w:r>
        <w:t xml:space="preserve">                           Eşref AKINCI</w:t>
      </w:r>
    </w:p>
    <w:p w:rsidR="00B44FA3" w:rsidRPr="00601850" w:rsidRDefault="00B44FA3" w:rsidP="00A55331">
      <w:pPr>
        <w:pStyle w:val="NoSpacing"/>
        <w:rPr>
          <w:sz w:val="24"/>
          <w:szCs w:val="24"/>
        </w:rPr>
      </w:pPr>
      <w:r>
        <w:t xml:space="preserve">    </w:t>
      </w:r>
      <w:r w:rsidRPr="00196C13">
        <w:t xml:space="preserve">         İHL. Meslek Dersleri Öğretmeni</w:t>
      </w:r>
    </w:p>
    <w:p w:rsidR="00B44FA3" w:rsidRDefault="00B44FA3"/>
    <w:p w:rsidR="00B44FA3" w:rsidRDefault="00B44FA3"/>
    <w:p w:rsidR="00B44FA3" w:rsidRDefault="00B44FA3"/>
    <w:p w:rsidR="00B44FA3" w:rsidRDefault="00B44FA3"/>
    <w:p w:rsidR="00B44FA3" w:rsidRDefault="00B44FA3"/>
    <w:p w:rsidR="00B44FA3" w:rsidRDefault="00B44FA3"/>
    <w:p w:rsidR="00B44FA3" w:rsidRDefault="00B44FA3"/>
    <w:p w:rsidR="00B44FA3" w:rsidRDefault="00B44FA3"/>
    <w:p w:rsidR="00B44FA3" w:rsidRDefault="00B44FA3"/>
    <w:p w:rsidR="00B44FA3" w:rsidRDefault="00B44FA3"/>
    <w:p w:rsidR="00B44FA3" w:rsidRDefault="00B44FA3"/>
    <w:p w:rsidR="00B44FA3" w:rsidRDefault="00B44FA3" w:rsidP="00563F88">
      <w:pPr>
        <w:pStyle w:val="NoSpacing"/>
        <w:jc w:val="both"/>
      </w:pPr>
      <w:r>
        <w:t xml:space="preserve">   “Ey insanlar! Eğer yeniden dirilmekten şüphede iseniz, şunu bilin ki, biz sizi topraktan, sonra nutfeden, sonra alakadan (aşılanmış yumurtadan), sonra uzuvları (önce) belirsiz, (sonra) belirlenmiş canlı et parçasından (uzuvları zamanla oluşan ceninden) yarattık ki size (kudretimizi) gösterelim. Ve dilediğimizi, belirlenmiş bir süreye kadar rahimlerde bekletiriz; sonra sizi bir bebek olarak dışarı çıkarırız. Sonra güçlü çağınıza ulaşmanız için (sizi büyütürüz). İçinizden kimi vefat eder; yine içinizden kimi de ömrün en verimsiz çağına kadar götürülür; ta ki bilen bir kimse olduktan sonra bir şey bilmez hale gelsin…(Hac, 5)” âyetini daha iyi anlayabilmemiz için aşağıdaki ilimlerin hangisinden daha çok istifade edilmelidir?</w:t>
      </w:r>
    </w:p>
    <w:p w:rsidR="00B44FA3" w:rsidRDefault="00B44FA3" w:rsidP="00563F88">
      <w:pPr>
        <w:pStyle w:val="NoSpacing"/>
        <w:jc w:val="both"/>
      </w:pPr>
      <w:r>
        <w:t>A-Dil bilimleri         B-Fıkıh</w:t>
      </w:r>
    </w:p>
    <w:p w:rsidR="00B44FA3" w:rsidRDefault="00B44FA3" w:rsidP="00563F88">
      <w:pPr>
        <w:pStyle w:val="NoSpacing"/>
        <w:jc w:val="both"/>
      </w:pPr>
      <w:r>
        <w:t>C-Tıp                        D-Antropoloji</w:t>
      </w:r>
    </w:p>
    <w:p w:rsidR="00B44FA3" w:rsidRDefault="00B44FA3" w:rsidP="00563F88">
      <w:pPr>
        <w:pStyle w:val="NoSpacing"/>
        <w:jc w:val="both"/>
      </w:pPr>
      <w:r>
        <w:t>E-Kelam</w:t>
      </w:r>
    </w:p>
    <w:p w:rsidR="00B44FA3" w:rsidRDefault="00B44FA3" w:rsidP="00563F88">
      <w:pPr>
        <w:pStyle w:val="NoSpacing"/>
        <w:jc w:val="both"/>
      </w:pPr>
    </w:p>
    <w:p w:rsidR="00B44FA3" w:rsidRPr="00563F88" w:rsidRDefault="00B44FA3" w:rsidP="00563F88">
      <w:pPr>
        <w:pStyle w:val="NoSpacing"/>
        <w:jc w:val="both"/>
      </w:pPr>
    </w:p>
    <w:p w:rsidR="00B44FA3" w:rsidRDefault="00B44FA3"/>
    <w:p w:rsidR="00B44FA3" w:rsidRDefault="00B44FA3"/>
    <w:p w:rsidR="00B44FA3" w:rsidRDefault="00B44FA3"/>
    <w:p w:rsidR="00B44FA3" w:rsidRDefault="00B44FA3"/>
    <w:p w:rsidR="00B44FA3" w:rsidRDefault="00B44FA3"/>
    <w:p w:rsidR="00B44FA3" w:rsidRDefault="00B44FA3"/>
    <w:p w:rsidR="00B44FA3" w:rsidRDefault="00B44FA3"/>
    <w:p w:rsidR="00B44FA3" w:rsidRDefault="00B44FA3"/>
    <w:p w:rsidR="00B44FA3" w:rsidRDefault="00B44FA3"/>
    <w:p w:rsidR="00B44FA3" w:rsidRDefault="00B44FA3"/>
    <w:p w:rsidR="00B44FA3" w:rsidRDefault="00B44FA3"/>
    <w:p w:rsidR="00B44FA3" w:rsidRDefault="00B44FA3"/>
    <w:p w:rsidR="00B44FA3" w:rsidRDefault="00B44FA3"/>
    <w:p w:rsidR="00B44FA3" w:rsidRDefault="00B44FA3"/>
    <w:p w:rsidR="00B44FA3" w:rsidRDefault="00B44FA3"/>
    <w:p w:rsidR="00B44FA3" w:rsidRDefault="00B44FA3"/>
    <w:p w:rsidR="00B44FA3" w:rsidRDefault="00B44FA3"/>
    <w:sectPr w:rsidR="00B44FA3" w:rsidSect="00B5024F">
      <w:type w:val="continuous"/>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imesNewRomanPSMT">
    <w:panose1 w:val="00000000000000000000"/>
    <w:charset w:val="A2"/>
    <w:family w:val="auto"/>
    <w:notTrueType/>
    <w:pitch w:val="default"/>
    <w:sig w:usb0="00000005" w:usb1="00000000" w:usb2="00000000" w:usb3="00000000" w:csb0="00000010" w:csb1="00000000"/>
  </w:font>
  <w:font w:name="Bookman Old Style">
    <w:panose1 w:val="02050604050505020204"/>
    <w:charset w:val="A2"/>
    <w:family w:val="roman"/>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5EE0"/>
    <w:rsid w:val="00000D19"/>
    <w:rsid w:val="00031F97"/>
    <w:rsid w:val="00041CFA"/>
    <w:rsid w:val="00046B55"/>
    <w:rsid w:val="00067139"/>
    <w:rsid w:val="0009547D"/>
    <w:rsid w:val="000A5FCA"/>
    <w:rsid w:val="00122691"/>
    <w:rsid w:val="001566D4"/>
    <w:rsid w:val="00162988"/>
    <w:rsid w:val="00164E3B"/>
    <w:rsid w:val="00195DAE"/>
    <w:rsid w:val="00196C13"/>
    <w:rsid w:val="001B4768"/>
    <w:rsid w:val="002224AB"/>
    <w:rsid w:val="00225A9F"/>
    <w:rsid w:val="00246F51"/>
    <w:rsid w:val="002640CA"/>
    <w:rsid w:val="00270646"/>
    <w:rsid w:val="00282D8E"/>
    <w:rsid w:val="0029434D"/>
    <w:rsid w:val="002A6ABA"/>
    <w:rsid w:val="002B66B2"/>
    <w:rsid w:val="002C23F6"/>
    <w:rsid w:val="003234C0"/>
    <w:rsid w:val="00341EF2"/>
    <w:rsid w:val="00350A50"/>
    <w:rsid w:val="003C4C00"/>
    <w:rsid w:val="003E1C77"/>
    <w:rsid w:val="0040111E"/>
    <w:rsid w:val="00430ECF"/>
    <w:rsid w:val="00441223"/>
    <w:rsid w:val="00446328"/>
    <w:rsid w:val="00460D1C"/>
    <w:rsid w:val="004C2098"/>
    <w:rsid w:val="004E5B1F"/>
    <w:rsid w:val="005207FA"/>
    <w:rsid w:val="00521564"/>
    <w:rsid w:val="00563F88"/>
    <w:rsid w:val="005651AC"/>
    <w:rsid w:val="005B4CF5"/>
    <w:rsid w:val="005C2B29"/>
    <w:rsid w:val="00601850"/>
    <w:rsid w:val="00610A02"/>
    <w:rsid w:val="00614971"/>
    <w:rsid w:val="006476B4"/>
    <w:rsid w:val="00670839"/>
    <w:rsid w:val="006725D9"/>
    <w:rsid w:val="006B0418"/>
    <w:rsid w:val="006C3321"/>
    <w:rsid w:val="00706272"/>
    <w:rsid w:val="007144BA"/>
    <w:rsid w:val="00737E30"/>
    <w:rsid w:val="007844EA"/>
    <w:rsid w:val="007A4E0D"/>
    <w:rsid w:val="007E6B1B"/>
    <w:rsid w:val="00815C46"/>
    <w:rsid w:val="008211F8"/>
    <w:rsid w:val="00827408"/>
    <w:rsid w:val="00853D06"/>
    <w:rsid w:val="00864B69"/>
    <w:rsid w:val="00942D16"/>
    <w:rsid w:val="00944E67"/>
    <w:rsid w:val="009637FC"/>
    <w:rsid w:val="009A0D87"/>
    <w:rsid w:val="009F13A4"/>
    <w:rsid w:val="00A124B3"/>
    <w:rsid w:val="00A2723D"/>
    <w:rsid w:val="00A55331"/>
    <w:rsid w:val="00A97973"/>
    <w:rsid w:val="00AB3E14"/>
    <w:rsid w:val="00AB4E0E"/>
    <w:rsid w:val="00AE3E24"/>
    <w:rsid w:val="00B06E57"/>
    <w:rsid w:val="00B409EF"/>
    <w:rsid w:val="00B40B2C"/>
    <w:rsid w:val="00B44FA3"/>
    <w:rsid w:val="00B5024F"/>
    <w:rsid w:val="00B531CF"/>
    <w:rsid w:val="00B746BC"/>
    <w:rsid w:val="00B93612"/>
    <w:rsid w:val="00BA184E"/>
    <w:rsid w:val="00BD74BE"/>
    <w:rsid w:val="00C16895"/>
    <w:rsid w:val="00CA0264"/>
    <w:rsid w:val="00CA6438"/>
    <w:rsid w:val="00CB61A6"/>
    <w:rsid w:val="00CD3B8C"/>
    <w:rsid w:val="00CF352A"/>
    <w:rsid w:val="00CF61E1"/>
    <w:rsid w:val="00D07328"/>
    <w:rsid w:val="00D17DB9"/>
    <w:rsid w:val="00D514BA"/>
    <w:rsid w:val="00E055EB"/>
    <w:rsid w:val="00E10F97"/>
    <w:rsid w:val="00E111BC"/>
    <w:rsid w:val="00E74789"/>
    <w:rsid w:val="00E77E15"/>
    <w:rsid w:val="00EA6603"/>
    <w:rsid w:val="00ED5EE0"/>
    <w:rsid w:val="00F02184"/>
    <w:rsid w:val="00F11BD9"/>
    <w:rsid w:val="00F2707D"/>
    <w:rsid w:val="00F57394"/>
    <w:rsid w:val="00F904AC"/>
    <w:rsid w:val="00FA3E0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4C0"/>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ED5EE0"/>
    <w:rPr>
      <w:rFonts w:cs="Calibri"/>
    </w:rPr>
  </w:style>
  <w:style w:type="paragraph" w:customStyle="1" w:styleId="AralkYok1">
    <w:name w:val="Aralık Yok1"/>
    <w:uiPriority w:val="99"/>
    <w:rsid w:val="00ED5EE0"/>
    <w:rPr>
      <w:rFonts w:cs="Calibri"/>
    </w:rPr>
  </w:style>
  <w:style w:type="paragraph" w:styleId="BlockText">
    <w:name w:val="Block Text"/>
    <w:basedOn w:val="Normal"/>
    <w:uiPriority w:val="99"/>
    <w:semiHidden/>
    <w:rsid w:val="00B5024F"/>
    <w:pPr>
      <w:spacing w:before="100" w:after="100" w:line="240" w:lineRule="auto"/>
      <w:ind w:left="720" w:right="720"/>
      <w:jc w:val="center"/>
    </w:pPr>
    <w:rPr>
      <w:rFonts w:cs="Times New Roman"/>
      <w:sz w:val="20"/>
      <w:szCs w:val="20"/>
      <w:lang w:eastAsia="en-US"/>
    </w:rPr>
  </w:style>
  <w:style w:type="table" w:styleId="TableGrid">
    <w:name w:val="Table Grid"/>
    <w:basedOn w:val="TableNormal"/>
    <w:uiPriority w:val="99"/>
    <w:rsid w:val="00341EF2"/>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2A6ABA"/>
    <w:rPr>
      <w:color w:val="0000FF"/>
      <w:u w:val="single"/>
    </w:rPr>
  </w:style>
</w:styles>
</file>

<file path=word/webSettings.xml><?xml version="1.0" encoding="utf-8"?>
<w:webSettings xmlns:r="http://schemas.openxmlformats.org/officeDocument/2006/relationships" xmlns:w="http://schemas.openxmlformats.org/wordprocessingml/2006/main">
  <w:divs>
    <w:div w:id="739140533">
      <w:marLeft w:val="0"/>
      <w:marRight w:val="0"/>
      <w:marTop w:val="0"/>
      <w:marBottom w:val="0"/>
      <w:divBdr>
        <w:top w:val="none" w:sz="0" w:space="0" w:color="auto"/>
        <w:left w:val="none" w:sz="0" w:space="0" w:color="auto"/>
        <w:bottom w:val="none" w:sz="0" w:space="0" w:color="auto"/>
        <w:right w:val="none" w:sz="0" w:space="0" w:color="auto"/>
      </w:divBdr>
    </w:div>
    <w:div w:id="7391405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6</Pages>
  <Words>1514</Words>
  <Characters>8632</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USER</dc:creator>
  <cp:keywords>www.sorubak.com</cp:keywords>
  <dc:description>www.sorubak.com</dc:description>
  <cp:lastModifiedBy>edanur</cp:lastModifiedBy>
  <cp:revision>3</cp:revision>
  <dcterms:created xsi:type="dcterms:W3CDTF">2013-10-18T20:42:00Z</dcterms:created>
  <dcterms:modified xsi:type="dcterms:W3CDTF">2013-10-19T21:52:00Z</dcterms:modified>
  <cp:category>www.sorubak.com</cp:category>
</cp:coreProperties>
</file>