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2C" w:rsidRDefault="0058622C">
      <w:r w:rsidRPr="002551DA">
        <w:t>2013 2014 Education Year Ş</w:t>
      </w:r>
      <w:r>
        <w:t>arkışla Anatolian High School 11</w:t>
      </w:r>
      <w:r w:rsidRPr="002551DA">
        <w:t>.Grade Language Class First Term First English Exam Questions.</w:t>
      </w:r>
    </w:p>
    <w:p w:rsidR="0058622C" w:rsidRDefault="0058622C" w:rsidP="002551DA">
      <w:pPr>
        <w:ind w:left="-851"/>
      </w:pPr>
      <w:r>
        <w:t xml:space="preserve">Name&amp;Surname: </w:t>
      </w:r>
      <w:hyperlink r:id="rId4" w:history="1">
        <w:r>
          <w:rPr>
            <w:rStyle w:val="Hyperlink"/>
            <w:rFonts w:ascii="Comic Sans MS" w:hAnsi="Comic Sans MS" w:cs="Comic Sans MS"/>
            <w:sz w:val="18"/>
            <w:szCs w:val="18"/>
          </w:rPr>
          <w:t>www.sorubak.com</w:t>
        </w:r>
      </w:hyperlink>
    </w:p>
    <w:p w:rsidR="0058622C" w:rsidRPr="00612D7B" w:rsidRDefault="0058622C" w:rsidP="002551DA">
      <w:pPr>
        <w:ind w:left="-851"/>
        <w:rPr>
          <w:b/>
          <w:bCs/>
        </w:rPr>
      </w:pPr>
      <w:r w:rsidRPr="00612D7B">
        <w:rPr>
          <w:b/>
          <w:bCs/>
        </w:rPr>
        <w:t>A)Reading Section:Read the paragraph and choose the correct answer.</w:t>
      </w:r>
      <w:r>
        <w:rPr>
          <w:b/>
          <w:bCs/>
        </w:rPr>
        <w:t>(10 pts)</w:t>
      </w:r>
    </w:p>
    <w:p w:rsidR="0058622C" w:rsidRDefault="0058622C" w:rsidP="002551DA">
      <w:pPr>
        <w:ind w:left="-851"/>
      </w:pPr>
      <w:r>
        <w:t xml:space="preserve"> New study suggests that drinkers of coffee, tea,energy drinks and the other caffeinated beverages are more likely to hullucinate, hear imaginary voices, an deven sense the presence of deceased people.Among the 200 test subjects, those who consumed the equivalent of seven cups of coffee a day were found to be three times more likely to have hallucinatory experience than those who consume less than a single cup a day.”This hasn’t shown tahat caffeine causes hallucinations, though the data are consistent with that idea “ a psychology student Simon Jones said.”It could also be that people who have hallucinations are more anxious and worried , so that causes them to consume more caffeine.”</w:t>
      </w:r>
    </w:p>
    <w:p w:rsidR="0058622C" w:rsidRDefault="0058622C" w:rsidP="002551DA">
      <w:pPr>
        <w:ind w:left="-851"/>
      </w:pPr>
      <w:r>
        <w:t>1)We can conclude from the passage that…………………………………………………………..</w:t>
      </w:r>
    </w:p>
    <w:p w:rsidR="0058622C" w:rsidRDefault="0058622C" w:rsidP="002551DA">
      <w:pPr>
        <w:ind w:left="-851"/>
      </w:pPr>
      <w:r>
        <w:t>A)consumption of caffeine is dangerous</w:t>
      </w:r>
    </w:p>
    <w:p w:rsidR="0058622C" w:rsidRDefault="0058622C" w:rsidP="002551DA">
      <w:pPr>
        <w:ind w:left="-851"/>
      </w:pPr>
      <w:r>
        <w:t>b)teher are doubts that high intake of caffeine leads people to have hallucination</w:t>
      </w:r>
    </w:p>
    <w:p w:rsidR="0058622C" w:rsidRDefault="0058622C" w:rsidP="002551DA">
      <w:pPr>
        <w:ind w:left="-851"/>
      </w:pPr>
      <w:r>
        <w:t>c)dietary changes like caffeine, sugar,or fat intake can help people cope with their hallucinations better</w:t>
      </w:r>
    </w:p>
    <w:p w:rsidR="0058622C" w:rsidRDefault="0058622C" w:rsidP="002551DA">
      <w:pPr>
        <w:ind w:left="-851"/>
      </w:pPr>
      <w:r>
        <w:t>d)caffeine addiction is a mental disorder</w:t>
      </w:r>
    </w:p>
    <w:p w:rsidR="0058622C" w:rsidRDefault="0058622C" w:rsidP="002551DA">
      <w:pPr>
        <w:ind w:left="-851"/>
      </w:pPr>
      <w:r>
        <w:t>e)lightening may also cause hallucinatory experiences.</w:t>
      </w:r>
    </w:p>
    <w:p w:rsidR="0058622C" w:rsidRDefault="0058622C" w:rsidP="002551DA">
      <w:pPr>
        <w:ind w:left="-851"/>
      </w:pPr>
      <w:r>
        <w:t>2)According to the test results,……………………………………………………………….</w:t>
      </w:r>
    </w:p>
    <w:p w:rsidR="0058622C" w:rsidRDefault="0058622C" w:rsidP="002551DA">
      <w:pPr>
        <w:ind w:left="-851"/>
      </w:pPr>
      <w:r>
        <w:t>a)coffee certainly makes people have hallucinatory experiments</w:t>
      </w:r>
    </w:p>
    <w:p w:rsidR="0058622C" w:rsidRDefault="0058622C" w:rsidP="002551DA">
      <w:pPr>
        <w:ind w:left="-851"/>
      </w:pPr>
      <w:r>
        <w:t>b)hallucinations make people more sensitive to stress</w:t>
      </w:r>
    </w:p>
    <w:p w:rsidR="0058622C" w:rsidRDefault="0058622C" w:rsidP="002551DA">
      <w:pPr>
        <w:ind w:left="-851"/>
      </w:pPr>
      <w:r>
        <w:t>c)those who drink caffeinated beverages a lot may have hallucinations unlike the ones who do not</w:t>
      </w:r>
    </w:p>
    <w:p w:rsidR="0058622C" w:rsidRDefault="0058622C" w:rsidP="002551DA">
      <w:pPr>
        <w:ind w:left="-851"/>
      </w:pPr>
      <w:r>
        <w:t>d)regular coffee use triggers a physical dependence , a mild form of addiction</w:t>
      </w:r>
    </w:p>
    <w:p w:rsidR="0058622C" w:rsidRDefault="0058622C" w:rsidP="002551DA">
      <w:pPr>
        <w:ind w:left="-851"/>
      </w:pPr>
      <w:r>
        <w:t>e)heavy caffeine users suffer from anxiety, which causes headaches</w:t>
      </w:r>
    </w:p>
    <w:p w:rsidR="0058622C" w:rsidRDefault="0058622C" w:rsidP="002551DA">
      <w:pPr>
        <w:ind w:left="-851"/>
      </w:pPr>
      <w:r>
        <w:t>3)It is implied in the passage that…………………………………………………</w:t>
      </w:r>
    </w:p>
    <w:p w:rsidR="0058622C" w:rsidRDefault="0058622C" w:rsidP="002551DA">
      <w:pPr>
        <w:ind w:left="-851"/>
      </w:pPr>
      <w:r>
        <w:t>a)consuming caffeine doesn’t mean that you will have hallucinatory experiences</w:t>
      </w:r>
    </w:p>
    <w:p w:rsidR="0058622C" w:rsidRDefault="0058622C" w:rsidP="002551DA">
      <w:pPr>
        <w:ind w:left="-851"/>
      </w:pPr>
      <w:r>
        <w:t>b)Simon Jones suggests the idea that caffeine causes hallucinations</w:t>
      </w:r>
    </w:p>
    <w:p w:rsidR="0058622C" w:rsidRDefault="0058622C" w:rsidP="002551DA">
      <w:pPr>
        <w:ind w:left="-851"/>
      </w:pPr>
      <w:r>
        <w:t>c)people having coffee don’t acquire a physical dependence</w:t>
      </w:r>
    </w:p>
    <w:p w:rsidR="0058622C" w:rsidRDefault="0058622C" w:rsidP="002551DA">
      <w:pPr>
        <w:ind w:left="-851"/>
      </w:pPr>
      <w:r>
        <w:t>d)it is better to consume one cup of coffee everyday</w:t>
      </w:r>
    </w:p>
    <w:p w:rsidR="0058622C" w:rsidRDefault="0058622C" w:rsidP="002551DA">
      <w:pPr>
        <w:ind w:left="-851"/>
      </w:pPr>
      <w:r>
        <w:t>e)tea is not as harmful  to body as coffee</w:t>
      </w:r>
    </w:p>
    <w:p w:rsidR="0058622C" w:rsidRDefault="0058622C" w:rsidP="00CC3DFE">
      <w:pPr>
        <w:ind w:left="-851"/>
      </w:pPr>
    </w:p>
    <w:p w:rsidR="0058622C" w:rsidRDefault="0058622C" w:rsidP="00CC3DFE">
      <w:pPr>
        <w:ind w:left="-851"/>
      </w:pPr>
    </w:p>
    <w:p w:rsidR="0058622C" w:rsidRDefault="0058622C" w:rsidP="00CC3DFE">
      <w:pPr>
        <w:ind w:left="-851"/>
      </w:pPr>
    </w:p>
    <w:p w:rsidR="0058622C" w:rsidRDefault="0058622C" w:rsidP="00CC3DFE">
      <w:pPr>
        <w:ind w:left="-851"/>
      </w:pPr>
    </w:p>
    <w:p w:rsidR="0058622C" w:rsidRDefault="0058622C" w:rsidP="00CC3DFE">
      <w:pPr>
        <w:ind w:left="-851"/>
      </w:pPr>
    </w:p>
    <w:p w:rsidR="0058622C" w:rsidRPr="003B09CC" w:rsidRDefault="0058622C" w:rsidP="00CC3DFE">
      <w:pPr>
        <w:ind w:left="-851"/>
        <w:rPr>
          <w:b/>
          <w:bCs/>
        </w:rPr>
      </w:pPr>
      <w:r w:rsidRPr="003B09CC">
        <w:rPr>
          <w:b/>
          <w:bCs/>
        </w:rPr>
        <w:t>B) Grammar section 1:Choose the correct option.</w:t>
      </w:r>
      <w:r>
        <w:rPr>
          <w:b/>
          <w:bCs/>
        </w:rPr>
        <w:t>(10pts)</w:t>
      </w:r>
    </w:p>
    <w:p w:rsidR="0058622C" w:rsidRDefault="0058622C" w:rsidP="00CC3DFE">
      <w:pPr>
        <w:ind w:left="-851"/>
      </w:pPr>
      <w:r>
        <w:t>1)Cindy ……in New Jersey for five years when  she ………..</w:t>
      </w:r>
    </w:p>
    <w:p w:rsidR="0058622C" w:rsidRDefault="0058622C" w:rsidP="00CC3DFE">
      <w:pPr>
        <w:ind w:left="-851"/>
      </w:pPr>
      <w:r>
        <w:t xml:space="preserve">a)has lived/graduated     b)lived/graduated     c)live /will garduate       </w:t>
      </w:r>
    </w:p>
    <w:p w:rsidR="0058622C" w:rsidRDefault="0058622C" w:rsidP="00CC3DFE">
      <w:pPr>
        <w:ind w:left="-851"/>
      </w:pPr>
      <w:r>
        <w:t>d)was going to live/graduate     e)had lived/graduated</w:t>
      </w:r>
    </w:p>
    <w:p w:rsidR="0058622C" w:rsidRDefault="0058622C" w:rsidP="00CC3DFE">
      <w:pPr>
        <w:ind w:left="-851"/>
      </w:pPr>
      <w:r>
        <w:t>2)It was the first time that my eighteen-year-old daughter ………for me as a birthday suprise.</w:t>
      </w:r>
    </w:p>
    <w:p w:rsidR="0058622C" w:rsidRDefault="0058622C" w:rsidP="00CC3DFE">
      <w:pPr>
        <w:ind w:left="-851"/>
      </w:pPr>
      <w:r>
        <w:t>a)had cooked     b)has been cooking    c)is cooking     d) has cooked      e)will be cooking</w:t>
      </w:r>
    </w:p>
    <w:p w:rsidR="0058622C" w:rsidRDefault="0058622C" w:rsidP="00CC3DFE">
      <w:pPr>
        <w:ind w:left="-851"/>
      </w:pPr>
      <w:r>
        <w:t>3)Everyone knows that French people ……..eating when they ……..full.</w:t>
      </w:r>
    </w:p>
    <w:p w:rsidR="0058622C" w:rsidRDefault="0058622C" w:rsidP="00CC3DFE">
      <w:pPr>
        <w:ind w:left="-851"/>
      </w:pPr>
      <w:r>
        <w:t>a)stop/are     b)will stop/have been    c)stopped/have been    d)have stopped /are    e)had stoped/were</w:t>
      </w:r>
    </w:p>
    <w:p w:rsidR="0058622C" w:rsidRDefault="0058622C" w:rsidP="00CC3DFE">
      <w:pPr>
        <w:ind w:left="-851"/>
      </w:pPr>
      <w:r>
        <w:t>4)When the poliçe ….., they …… the gang member in the back seat of the car and asked him what he was doing there.</w:t>
      </w:r>
    </w:p>
    <w:p w:rsidR="0058622C" w:rsidRDefault="0058622C" w:rsidP="00CC3DFE">
      <w:pPr>
        <w:ind w:left="-851"/>
      </w:pPr>
      <w:r>
        <w:t>a)arrived/ will find   b)arrive/are finding    c)will arrive/will find    d)arrived /found    e)were arriving/have found</w:t>
      </w:r>
    </w:p>
    <w:p w:rsidR="0058622C" w:rsidRDefault="0058622C" w:rsidP="00CC3DFE">
      <w:pPr>
        <w:ind w:left="-851"/>
      </w:pPr>
      <w:r>
        <w:t>5)Since the begining of the history of mankind, earthquakes …….. countless lives.</w:t>
      </w:r>
    </w:p>
    <w:p w:rsidR="0058622C" w:rsidRDefault="0058622C" w:rsidP="00CC3DFE">
      <w:pPr>
        <w:ind w:left="-851"/>
      </w:pPr>
      <w:r>
        <w:t>a)have claimed     b)claimed     c)were claiming      d)claim     e)will be claiming</w:t>
      </w:r>
    </w:p>
    <w:p w:rsidR="0058622C" w:rsidRDefault="0058622C" w:rsidP="00CC3DFE">
      <w:pPr>
        <w:ind w:left="-851"/>
      </w:pPr>
      <w:r>
        <w:t>6)The wind …..through  the trees ……the dark and wild forest even scarier for us.</w:t>
      </w:r>
    </w:p>
    <w:p w:rsidR="0058622C" w:rsidRDefault="0058622C" w:rsidP="00CC3DFE">
      <w:pPr>
        <w:ind w:left="-851"/>
      </w:pPr>
      <w:r>
        <w:t>a)whistling/made    b)to whistle/ has been made    c)being whistle /makes</w:t>
      </w:r>
    </w:p>
    <w:p w:rsidR="0058622C" w:rsidRDefault="0058622C" w:rsidP="00CC3DFE">
      <w:pPr>
        <w:ind w:left="-851"/>
      </w:pPr>
      <w:r>
        <w:t>d)is whistling/is making      e)whistled/was made</w:t>
      </w:r>
    </w:p>
    <w:p w:rsidR="0058622C" w:rsidRDefault="0058622C" w:rsidP="00CC3DFE">
      <w:pPr>
        <w:ind w:left="-851"/>
      </w:pPr>
      <w:r>
        <w:t>7)I still ….. a reply to the e mail I ……. You on Friday about the renewal of my membership.</w:t>
      </w:r>
    </w:p>
    <w:p w:rsidR="0058622C" w:rsidRDefault="0058622C" w:rsidP="00CC3DFE">
      <w:pPr>
        <w:ind w:left="-851"/>
      </w:pPr>
      <w:r>
        <w:t>a)don’t receive/ have sent       b)didn’t receive/have been sending      c)haven’t received / sent</w:t>
      </w:r>
    </w:p>
    <w:p w:rsidR="0058622C" w:rsidRDefault="0058622C" w:rsidP="00CC3DFE">
      <w:pPr>
        <w:ind w:left="-851"/>
      </w:pPr>
      <w:r>
        <w:t>d)haven’t received had sent       e)wouldn’t receive/ was sending</w:t>
      </w:r>
    </w:p>
    <w:p w:rsidR="0058622C" w:rsidRDefault="0058622C" w:rsidP="00CC3DFE">
      <w:pPr>
        <w:ind w:left="-851"/>
      </w:pPr>
      <w:r>
        <w:t>8)The flat ….. to be a comfortable place, and that’s why I ……..living in it so much.</w:t>
      </w:r>
    </w:p>
    <w:p w:rsidR="0058622C" w:rsidRDefault="0058622C" w:rsidP="00CC3DFE">
      <w:pPr>
        <w:ind w:left="-851"/>
      </w:pPr>
      <w:r>
        <w:t>a)designed/ enjoyed       b)designs/will enjoy       c)is being desined/was going to enjoy</w:t>
      </w:r>
    </w:p>
    <w:p w:rsidR="0058622C" w:rsidRDefault="0058622C" w:rsidP="00CC3DFE">
      <w:pPr>
        <w:ind w:left="-851"/>
      </w:pPr>
      <w:r>
        <w:t>d)will be designed /enjoy       e)was designed / have enjoyed</w:t>
      </w:r>
    </w:p>
    <w:p w:rsidR="0058622C" w:rsidRDefault="0058622C" w:rsidP="00CC3DFE">
      <w:pPr>
        <w:ind w:left="-851"/>
      </w:pPr>
      <w:r>
        <w:t>9)As Sandra ………. İn the Office , the other candidates ………. nervously in the waiting room outside.</w:t>
      </w:r>
    </w:p>
    <w:p w:rsidR="0058622C" w:rsidRDefault="0058622C" w:rsidP="00CC3DFE">
      <w:pPr>
        <w:ind w:left="-851"/>
      </w:pPr>
      <w:r>
        <w:t>a)was being interviewed /were sitting        b)has been interviewed/sit     c)will be interviewed/will have sat</w:t>
      </w:r>
    </w:p>
    <w:p w:rsidR="0058622C" w:rsidRDefault="0058622C" w:rsidP="00CC3DFE">
      <w:pPr>
        <w:ind w:left="-851"/>
      </w:pPr>
      <w:r>
        <w:t>d)is interviewed /sat        e)was interviewed /have sat</w:t>
      </w:r>
    </w:p>
    <w:p w:rsidR="0058622C" w:rsidRDefault="0058622C" w:rsidP="00CC3DFE">
      <w:pPr>
        <w:ind w:left="-851"/>
      </w:pPr>
      <w:r>
        <w:t>10)Flower now ………..easier each year , as the planet …………….. warmer over the last few years.</w:t>
      </w:r>
    </w:p>
    <w:p w:rsidR="0058622C" w:rsidRDefault="0058622C" w:rsidP="00386B6A">
      <w:pPr>
        <w:ind w:left="-851"/>
      </w:pPr>
      <w:r>
        <w:t>a)had appeared/has got      b)appear/has been getting     c)are appearing/is getting</w:t>
      </w:r>
    </w:p>
    <w:p w:rsidR="0058622C" w:rsidRDefault="0058622C" w:rsidP="00386B6A">
      <w:pPr>
        <w:ind w:left="-851"/>
      </w:pPr>
      <w:r>
        <w:t>d)appeared/will be getting       e)will appear/ will have got</w:t>
      </w:r>
    </w:p>
    <w:p w:rsidR="0058622C" w:rsidRDefault="0058622C" w:rsidP="00386B6A">
      <w:pPr>
        <w:ind w:left="-851"/>
      </w:pPr>
    </w:p>
    <w:p w:rsidR="0058622C" w:rsidRDefault="0058622C" w:rsidP="00386B6A">
      <w:pPr>
        <w:ind w:left="-851"/>
      </w:pPr>
    </w:p>
    <w:p w:rsidR="0058622C" w:rsidRDefault="0058622C" w:rsidP="00386B6A">
      <w:pPr>
        <w:ind w:left="-851"/>
      </w:pPr>
    </w:p>
    <w:p w:rsidR="0058622C" w:rsidRPr="003B09CC" w:rsidRDefault="0058622C" w:rsidP="00386B6A">
      <w:pPr>
        <w:ind w:left="-851"/>
        <w:rPr>
          <w:b/>
          <w:bCs/>
        </w:rPr>
      </w:pPr>
      <w:r w:rsidRPr="003B09CC">
        <w:rPr>
          <w:b/>
          <w:bCs/>
        </w:rPr>
        <w:t>C)Vocabulary section 1:Match the Word with their meaning.</w:t>
      </w:r>
      <w:r>
        <w:rPr>
          <w:b/>
          <w:bCs/>
        </w:rPr>
        <w:t>(10pts)</w:t>
      </w:r>
    </w:p>
    <w:p w:rsidR="0058622C" w:rsidRDefault="0058622C" w:rsidP="00386B6A">
      <w:pPr>
        <w:ind w:left="-851"/>
      </w:pPr>
      <w:r>
        <w:t>1)vanish:                                                          a)neighbourhood; area,region</w:t>
      </w:r>
    </w:p>
    <w:p w:rsidR="0058622C" w:rsidRDefault="0058622C" w:rsidP="00386B6A">
      <w:pPr>
        <w:ind w:left="-851"/>
      </w:pPr>
      <w:r>
        <w:t>2)deplate:                                                       b)exhoustion,run out,cut off,reduce</w:t>
      </w:r>
    </w:p>
    <w:p w:rsidR="0058622C" w:rsidRDefault="0058622C" w:rsidP="00386B6A">
      <w:pPr>
        <w:ind w:left="-851"/>
      </w:pPr>
      <w:r>
        <w:t>3)rival:                                                             c)to make vulnerable</w:t>
      </w:r>
    </w:p>
    <w:p w:rsidR="0058622C" w:rsidRDefault="0058622C" w:rsidP="008121DE">
      <w:pPr>
        <w:ind w:left="-851"/>
      </w:pPr>
      <w:r>
        <w:t>4)welfare:                                                       d)disappeared</w:t>
      </w:r>
    </w:p>
    <w:p w:rsidR="0058622C" w:rsidRDefault="0058622C" w:rsidP="00386B6A">
      <w:pPr>
        <w:ind w:left="-851"/>
      </w:pPr>
      <w:r>
        <w:t>5)district:                                                        e)harm ,damage,spoil</w:t>
      </w:r>
    </w:p>
    <w:p w:rsidR="0058622C" w:rsidRDefault="0058622C" w:rsidP="00386B6A">
      <w:pPr>
        <w:ind w:left="-851"/>
      </w:pPr>
      <w:r>
        <w:t>6)obsolete:                                                     f)fire,sack,refuse to consider</w:t>
      </w:r>
    </w:p>
    <w:p w:rsidR="0058622C" w:rsidRDefault="0058622C" w:rsidP="00386B6A">
      <w:pPr>
        <w:ind w:left="-851"/>
      </w:pPr>
      <w:r>
        <w:t>7)impair:                                                         g)relieve,pleasant</w:t>
      </w:r>
    </w:p>
    <w:p w:rsidR="0058622C" w:rsidRDefault="0058622C" w:rsidP="00386B6A">
      <w:pPr>
        <w:ind w:left="-851"/>
      </w:pPr>
      <w:r>
        <w:t>8)dismiss:                                                        h)productive,hardworking</w:t>
      </w:r>
    </w:p>
    <w:p w:rsidR="0058622C" w:rsidRDefault="0058622C" w:rsidP="00386B6A">
      <w:pPr>
        <w:ind w:left="-851"/>
      </w:pPr>
      <w:r>
        <w:t>9)expose:                                                        i)opponent,antogonist,adversary</w:t>
      </w:r>
    </w:p>
    <w:p w:rsidR="0058622C" w:rsidRDefault="0058622C" w:rsidP="00386B6A">
      <w:pPr>
        <w:ind w:left="-851"/>
      </w:pPr>
      <w:r>
        <w:t>10)prolific:                                                      j)out of date ,very old</w:t>
      </w:r>
    </w:p>
    <w:p w:rsidR="0058622C" w:rsidRPr="003B09CC" w:rsidRDefault="0058622C" w:rsidP="00386B6A">
      <w:pPr>
        <w:ind w:left="-851"/>
        <w:rPr>
          <w:b/>
          <w:bCs/>
        </w:rPr>
      </w:pPr>
      <w:r w:rsidRPr="003B09CC">
        <w:rPr>
          <w:b/>
          <w:bCs/>
        </w:rPr>
        <w:t>D)Cloze test Section:Choose the correct option.</w:t>
      </w:r>
      <w:r>
        <w:rPr>
          <w:b/>
          <w:bCs/>
        </w:rPr>
        <w:t>(10pts)</w:t>
      </w:r>
    </w:p>
    <w:p w:rsidR="0058622C" w:rsidRDefault="0058622C" w:rsidP="00386B6A">
      <w:pPr>
        <w:ind w:left="-851"/>
      </w:pPr>
      <w:r>
        <w:t>Yesterday , I left 1)……………….. friend Harr’s house to go home late at night.Then , I realized that I had left 2)…….car keys there, and went back to get it.It took3) ……only a few minutes to get there but when I rang the bell there was 4)………answer, so I rang 5)……….. again and again feeling worried about Harry, but it was in vain.</w:t>
      </w:r>
    </w:p>
    <w:p w:rsidR="0058622C" w:rsidRDefault="0058622C" w:rsidP="00386B6A">
      <w:pPr>
        <w:ind w:left="-851"/>
      </w:pPr>
      <w:r>
        <w:t>1-</w:t>
      </w:r>
    </w:p>
    <w:p w:rsidR="0058622C" w:rsidRDefault="0058622C" w:rsidP="00386B6A">
      <w:pPr>
        <w:ind w:left="-851"/>
      </w:pPr>
      <w:r>
        <w:t>a)myself     b)I      c)my        d)mine      e)me</w:t>
      </w:r>
    </w:p>
    <w:p w:rsidR="0058622C" w:rsidRDefault="0058622C" w:rsidP="00386B6A">
      <w:pPr>
        <w:ind w:left="-851"/>
      </w:pPr>
      <w:r>
        <w:t>2-</w:t>
      </w:r>
    </w:p>
    <w:p w:rsidR="0058622C" w:rsidRDefault="0058622C" w:rsidP="00386B6A">
      <w:pPr>
        <w:ind w:left="-851"/>
      </w:pPr>
      <w:r>
        <w:t>a)the one      b)some      c)mine        d)myself         e)my</w:t>
      </w:r>
    </w:p>
    <w:p w:rsidR="0058622C" w:rsidRDefault="0058622C" w:rsidP="00386B6A">
      <w:pPr>
        <w:ind w:left="-851"/>
      </w:pPr>
      <w:r>
        <w:t>3-</w:t>
      </w:r>
    </w:p>
    <w:p w:rsidR="0058622C" w:rsidRDefault="0058622C" w:rsidP="00386B6A">
      <w:pPr>
        <w:ind w:left="-851"/>
      </w:pPr>
      <w:r>
        <w:t>a)my      b)mine      c)myself       d)on my own        e)me</w:t>
      </w:r>
    </w:p>
    <w:p w:rsidR="0058622C" w:rsidRDefault="0058622C" w:rsidP="00386B6A">
      <w:pPr>
        <w:ind w:left="-851"/>
      </w:pPr>
      <w:r>
        <w:t>4-</w:t>
      </w:r>
    </w:p>
    <w:p w:rsidR="0058622C" w:rsidRDefault="0058622C" w:rsidP="00386B6A">
      <w:pPr>
        <w:ind w:left="-851"/>
      </w:pPr>
      <w:r>
        <w:t>a)none          b)other        c)something       d)no        e)some</w:t>
      </w:r>
    </w:p>
    <w:p w:rsidR="0058622C" w:rsidRDefault="0058622C" w:rsidP="00386B6A">
      <w:pPr>
        <w:ind w:left="-851"/>
      </w:pPr>
      <w:r>
        <w:t>5-</w:t>
      </w:r>
    </w:p>
    <w:p w:rsidR="0058622C" w:rsidRDefault="0058622C" w:rsidP="00386B6A">
      <w:pPr>
        <w:ind w:left="-851"/>
      </w:pPr>
      <w:r>
        <w:t>a)him        b)all      c)another       d)some       e)it</w:t>
      </w:r>
    </w:p>
    <w:p w:rsidR="0058622C" w:rsidRDefault="0058622C" w:rsidP="00603CAC">
      <w:pPr>
        <w:ind w:left="-851"/>
      </w:pPr>
    </w:p>
    <w:p w:rsidR="0058622C" w:rsidRDefault="0058622C" w:rsidP="00603CAC">
      <w:pPr>
        <w:ind w:left="-851"/>
      </w:pPr>
    </w:p>
    <w:p w:rsidR="0058622C" w:rsidRDefault="0058622C" w:rsidP="00603CAC">
      <w:pPr>
        <w:ind w:left="-851"/>
      </w:pPr>
    </w:p>
    <w:p w:rsidR="0058622C" w:rsidRDefault="0058622C" w:rsidP="00603CAC">
      <w:pPr>
        <w:ind w:left="-851"/>
      </w:pPr>
    </w:p>
    <w:p w:rsidR="0058622C" w:rsidRDefault="0058622C" w:rsidP="00603CAC">
      <w:pPr>
        <w:ind w:left="-851"/>
      </w:pPr>
    </w:p>
    <w:p w:rsidR="0058622C" w:rsidRDefault="0058622C" w:rsidP="00603CAC">
      <w:pPr>
        <w:ind w:left="-851"/>
      </w:pPr>
    </w:p>
    <w:p w:rsidR="0058622C" w:rsidRDefault="0058622C" w:rsidP="00603CAC">
      <w:pPr>
        <w:ind w:left="-851"/>
      </w:pPr>
    </w:p>
    <w:p w:rsidR="0058622C" w:rsidRDefault="0058622C" w:rsidP="00603CAC">
      <w:pPr>
        <w:ind w:left="-851"/>
      </w:pPr>
      <w:r>
        <w:t>Disneyland roller coasters are few , but 6) …………has a distinctive personality and 7) ………. Are “standard” by roller coaster aficionado terms;in other words, 8)…………….have been modified and themed to Disney style.  9)………..include  the world’s first tubular-tracked steel roller coaster and over at California Adventure, you will find 10)………………..of  the longest steel-railed , looping coasters in the World.</w:t>
      </w:r>
    </w:p>
    <w:p w:rsidR="0058622C" w:rsidRDefault="0058622C" w:rsidP="00603CAC">
      <w:pPr>
        <w:ind w:left="-851"/>
      </w:pPr>
      <w:r>
        <w:t>6-</w:t>
      </w:r>
    </w:p>
    <w:p w:rsidR="0058622C" w:rsidRDefault="0058622C" w:rsidP="00603CAC">
      <w:pPr>
        <w:ind w:left="-851"/>
      </w:pPr>
      <w:r>
        <w:t>a)ones     b)each       c)either      d)every       e)other</w:t>
      </w:r>
    </w:p>
    <w:p w:rsidR="0058622C" w:rsidRDefault="0058622C" w:rsidP="00603CAC">
      <w:pPr>
        <w:ind w:left="-851"/>
      </w:pPr>
      <w:r>
        <w:t>7-</w:t>
      </w:r>
    </w:p>
    <w:p w:rsidR="0058622C" w:rsidRDefault="0058622C" w:rsidP="00603CAC">
      <w:pPr>
        <w:ind w:left="-851"/>
      </w:pPr>
      <w:r>
        <w:t>a)none     b)the one       c)every one           d)no one        e)ones</w:t>
      </w:r>
    </w:p>
    <w:p w:rsidR="0058622C" w:rsidRDefault="0058622C" w:rsidP="00603CAC">
      <w:pPr>
        <w:ind w:left="-851"/>
      </w:pPr>
      <w:r>
        <w:t>8-</w:t>
      </w:r>
    </w:p>
    <w:p w:rsidR="0058622C" w:rsidRDefault="0058622C" w:rsidP="00603CAC">
      <w:pPr>
        <w:ind w:left="-851"/>
      </w:pPr>
      <w:r>
        <w:t>a)another       b)all       c)the rest      d)the others          e)any</w:t>
      </w:r>
    </w:p>
    <w:p w:rsidR="0058622C" w:rsidRDefault="0058622C" w:rsidP="00603CAC">
      <w:pPr>
        <w:ind w:left="-851"/>
      </w:pPr>
      <w:r>
        <w:t>9-</w:t>
      </w:r>
    </w:p>
    <w:p w:rsidR="0058622C" w:rsidRDefault="0058622C" w:rsidP="00603CAC">
      <w:pPr>
        <w:ind w:left="-851"/>
      </w:pPr>
      <w:r>
        <w:t>a)Them      b)Their       c)Theirs     d)Themselves         e)They</w:t>
      </w:r>
    </w:p>
    <w:p w:rsidR="0058622C" w:rsidRDefault="0058622C" w:rsidP="00603CAC">
      <w:pPr>
        <w:ind w:left="-851"/>
      </w:pPr>
      <w:r>
        <w:t>10-</w:t>
      </w:r>
    </w:p>
    <w:p w:rsidR="0058622C" w:rsidRDefault="0058622C" w:rsidP="00E67C0A">
      <w:pPr>
        <w:ind w:left="-851"/>
      </w:pPr>
      <w:r>
        <w:t>a)each      b)every       c)one      d)any      e)some</w:t>
      </w:r>
    </w:p>
    <w:p w:rsidR="0058622C" w:rsidRPr="003B09CC" w:rsidRDefault="0058622C" w:rsidP="00E67C0A">
      <w:pPr>
        <w:ind w:left="-851"/>
        <w:rPr>
          <w:b/>
          <w:bCs/>
        </w:rPr>
      </w:pPr>
      <w:r w:rsidRPr="003B09CC">
        <w:rPr>
          <w:b/>
          <w:bCs/>
        </w:rPr>
        <w:t>E)Making Correction:</w:t>
      </w:r>
      <w:r>
        <w:rPr>
          <w:b/>
          <w:bCs/>
        </w:rPr>
        <w:t>correct the mistakes in the sentences.(10 pts)</w:t>
      </w:r>
    </w:p>
    <w:p w:rsidR="0058622C" w:rsidRDefault="0058622C" w:rsidP="00E67C0A">
      <w:pPr>
        <w:ind w:left="-851"/>
      </w:pPr>
      <w:r>
        <w:t>1)There wasn’t a little information about the history of primitive community.</w:t>
      </w:r>
    </w:p>
    <w:p w:rsidR="0058622C" w:rsidRDefault="0058622C" w:rsidP="00E67C0A">
      <w:pPr>
        <w:ind w:left="-851"/>
      </w:pPr>
      <w:r>
        <w:t>2)Every has accepted our proposal in the meeting.</w:t>
      </w:r>
    </w:p>
    <w:p w:rsidR="0058622C" w:rsidRDefault="0058622C" w:rsidP="00E67C0A">
      <w:pPr>
        <w:ind w:left="-851"/>
      </w:pPr>
      <w:r>
        <w:t>3)While some people prefer ice cream with chocolate, the ones prefer they with fruit.</w:t>
      </w:r>
    </w:p>
    <w:p w:rsidR="0058622C" w:rsidRDefault="0058622C" w:rsidP="00E67C0A">
      <w:pPr>
        <w:ind w:left="-851"/>
      </w:pPr>
      <w:r>
        <w:t>4)After we have been arrived the airport,they called us.</w:t>
      </w:r>
    </w:p>
    <w:p w:rsidR="0058622C" w:rsidRDefault="0058622C" w:rsidP="00E67C0A">
      <w:pPr>
        <w:ind w:left="-851"/>
      </w:pPr>
      <w:r>
        <w:t>5)Because of the bad weather every of us wanted to play outside so we played indoor.</w:t>
      </w:r>
    </w:p>
    <w:p w:rsidR="0058622C" w:rsidRPr="003B09CC" w:rsidRDefault="0058622C" w:rsidP="00E67C0A">
      <w:pPr>
        <w:ind w:left="-851"/>
        <w:rPr>
          <w:b/>
          <w:bCs/>
        </w:rPr>
      </w:pPr>
      <w:r w:rsidRPr="003B09CC">
        <w:rPr>
          <w:b/>
          <w:bCs/>
        </w:rPr>
        <w:t>F)Vocabulary section 2:Place the given words into the sentences.</w:t>
      </w:r>
      <w:r>
        <w:rPr>
          <w:b/>
          <w:bCs/>
        </w:rPr>
        <w:t>(20pts)</w:t>
      </w:r>
    </w:p>
    <w:p w:rsidR="0058622C" w:rsidRDefault="0058622C" w:rsidP="00E67C0A">
      <w:pPr>
        <w:ind w:left="-851"/>
      </w:pPr>
      <w:r>
        <w:t>Beast—mutiny—nomination—insane—remote—sparse—peril—influential—recite—circumtance</w:t>
      </w:r>
    </w:p>
    <w:p w:rsidR="0058622C" w:rsidRDefault="0058622C" w:rsidP="00E67C0A">
      <w:pPr>
        <w:ind w:left="-851"/>
      </w:pPr>
      <w:r>
        <w:t>1)Under these ………………………………… we cannot accept your offer so give up insist on it.</w:t>
      </w:r>
    </w:p>
    <w:p w:rsidR="0058622C" w:rsidRDefault="0058622C" w:rsidP="00E67C0A">
      <w:pPr>
        <w:ind w:left="-851"/>
      </w:pPr>
      <w:r>
        <w:t>2)Because of the restrict rules of the government , a ………………………… broke out in the country.</w:t>
      </w:r>
    </w:p>
    <w:p w:rsidR="0058622C" w:rsidRDefault="0058622C" w:rsidP="00E67C0A">
      <w:pPr>
        <w:ind w:left="-851"/>
      </w:pPr>
      <w:r>
        <w:t>3)Some people find John ………………………..but I don’t think so because he is always kind to me.</w:t>
      </w:r>
    </w:p>
    <w:p w:rsidR="0058622C" w:rsidRDefault="0058622C" w:rsidP="00E67C0A">
      <w:pPr>
        <w:ind w:left="-851"/>
      </w:pPr>
      <w:r>
        <w:t>4)After …………………………………. as a  head manager of the school,people started to kmow him.</w:t>
      </w:r>
    </w:p>
    <w:p w:rsidR="0058622C" w:rsidRDefault="0058622C" w:rsidP="00E67C0A">
      <w:pPr>
        <w:ind w:left="-851"/>
      </w:pPr>
      <w:r>
        <w:t>5)This obsolete type of machine was popular in the past but now it is ……………………………………..</w:t>
      </w:r>
    </w:p>
    <w:p w:rsidR="0058622C" w:rsidRDefault="0058622C" w:rsidP="00E67C0A">
      <w:pPr>
        <w:ind w:left="-851"/>
      </w:pPr>
      <w:r>
        <w:t>6)Caffeine has been found  ……………………………………..for the cardiac patients.</w:t>
      </w:r>
    </w:p>
    <w:p w:rsidR="0058622C" w:rsidRDefault="0058622C" w:rsidP="00E67C0A">
      <w:pPr>
        <w:ind w:left="-851"/>
      </w:pPr>
      <w:r>
        <w:t>7)She has given a ………………………..conference so many people changed their previous decisions.</w:t>
      </w:r>
    </w:p>
    <w:p w:rsidR="0058622C" w:rsidRDefault="0058622C" w:rsidP="00564025">
      <w:pPr>
        <w:ind w:left="-851"/>
      </w:pPr>
      <w:r>
        <w:t>8)The student ………………………………. the long  poem without a mistake.</w:t>
      </w:r>
    </w:p>
    <w:p w:rsidR="0058622C" w:rsidRDefault="0058622C" w:rsidP="00564025">
      <w:pPr>
        <w:ind w:left="-851"/>
      </w:pPr>
      <w:r>
        <w:t>9)Nobody lough her story ,they found it…………………………………</w:t>
      </w:r>
    </w:p>
    <w:p w:rsidR="0058622C" w:rsidRDefault="0058622C" w:rsidP="00564025">
      <w:pPr>
        <w:ind w:left="-851"/>
      </w:pPr>
      <w:r>
        <w:t>10)Please bring me the ………………. control of tv I can’t put up with that program.</w:t>
      </w:r>
    </w:p>
    <w:p w:rsidR="0058622C" w:rsidRPr="003B09CC" w:rsidRDefault="0058622C" w:rsidP="00564025">
      <w:pPr>
        <w:ind w:left="-851"/>
        <w:rPr>
          <w:b/>
          <w:bCs/>
        </w:rPr>
      </w:pPr>
      <w:r w:rsidRPr="003B09CC">
        <w:rPr>
          <w:b/>
          <w:bCs/>
        </w:rPr>
        <w:t>G)Grammar Section 2:Choose the correct option.</w:t>
      </w:r>
      <w:r>
        <w:rPr>
          <w:b/>
          <w:bCs/>
        </w:rPr>
        <w:t>(10pts)</w:t>
      </w:r>
    </w:p>
    <w:p w:rsidR="0058622C" w:rsidRDefault="0058622C" w:rsidP="00564025">
      <w:pPr>
        <w:ind w:left="-851"/>
      </w:pPr>
      <w:r>
        <w:t>1)The novelist Marcela Serano , who has won two awards ,……….of which are prestigious, is a well-respected writer.</w:t>
      </w:r>
    </w:p>
    <w:p w:rsidR="0058622C" w:rsidRDefault="0058622C" w:rsidP="00564025">
      <w:pPr>
        <w:ind w:left="-851"/>
      </w:pPr>
      <w:r>
        <w:t>a)both        b)half     c)each      d)all      e)neither</w:t>
      </w:r>
    </w:p>
    <w:p w:rsidR="0058622C" w:rsidRDefault="0058622C" w:rsidP="00267D99">
      <w:pPr>
        <w:ind w:left="-851"/>
      </w:pPr>
      <w:r>
        <w:t>2)The moon doesn’t produce …….  light of ……….but its surface reflects the light of the Sun.</w:t>
      </w:r>
    </w:p>
    <w:p w:rsidR="0058622C" w:rsidRDefault="0058622C" w:rsidP="00267D99">
      <w:pPr>
        <w:ind w:left="-851"/>
      </w:pPr>
      <w:r>
        <w:t>a)every/own         b)no/itself           c)all/it      d)any/its own        e)none/its</w:t>
      </w:r>
    </w:p>
    <w:p w:rsidR="0058622C" w:rsidRDefault="0058622C" w:rsidP="00267D99">
      <w:pPr>
        <w:ind w:left="-851"/>
      </w:pPr>
      <w:r>
        <w:t>3)Elias cannetti is best known for two boks; one of them is a work of fiction, and ……….is a work of nonfiction.</w:t>
      </w:r>
    </w:p>
    <w:p w:rsidR="0058622C" w:rsidRDefault="0058622C" w:rsidP="00267D99">
      <w:pPr>
        <w:ind w:left="-851"/>
      </w:pPr>
      <w:r>
        <w:t>a)either       b)another       c)any other         d)other          e)the other</w:t>
      </w:r>
    </w:p>
    <w:p w:rsidR="0058622C" w:rsidRDefault="0058622C" w:rsidP="00267D99">
      <w:pPr>
        <w:ind w:left="-851"/>
      </w:pPr>
      <w:r>
        <w:t>4)Due to being the location of the nation’s capital the island of Luzon is ………………. İmportant ………island in the Philippines.</w:t>
      </w:r>
    </w:p>
    <w:p w:rsidR="0058622C" w:rsidRDefault="0058622C" w:rsidP="00267D99">
      <w:pPr>
        <w:ind w:left="-851"/>
      </w:pPr>
      <w:r>
        <w:t>a)the most/……..              b)as / as        c)too/for          d)more/than        e)so/that</w:t>
      </w:r>
    </w:p>
    <w:p w:rsidR="0058622C" w:rsidRDefault="0058622C" w:rsidP="00267D99">
      <w:pPr>
        <w:ind w:left="-851"/>
      </w:pPr>
      <w:r>
        <w:t>5)Have you indeed cooked this delicious meal………………………….?</w:t>
      </w:r>
    </w:p>
    <w:p w:rsidR="0058622C" w:rsidRDefault="0058622C" w:rsidP="00267D99">
      <w:pPr>
        <w:ind w:left="-851"/>
      </w:pPr>
      <w:r>
        <w:t>a)of your own       b)yours       c)on your own      d)your own       e)of yours</w:t>
      </w:r>
    </w:p>
    <w:p w:rsidR="0058622C" w:rsidRDefault="0058622C" w:rsidP="00267D99">
      <w:pPr>
        <w:ind w:left="-851"/>
      </w:pPr>
      <w:r>
        <w:t>6)Don’t leave your glasses where you won’t be able to find ………..again.</w:t>
      </w:r>
    </w:p>
    <w:p w:rsidR="0058622C" w:rsidRDefault="0058622C" w:rsidP="00267D99">
      <w:pPr>
        <w:ind w:left="-851"/>
      </w:pPr>
      <w:r>
        <w:t>a)ones       b)them      c)one      d)yours        e)it</w:t>
      </w:r>
    </w:p>
    <w:p w:rsidR="0058622C" w:rsidRDefault="0058622C" w:rsidP="00431203">
      <w:pPr>
        <w:ind w:left="-851"/>
      </w:pPr>
      <w:r>
        <w:t>7) I can’t find the recipe in the kitchen so I must have put it ………..else.</w:t>
      </w:r>
    </w:p>
    <w:p w:rsidR="0058622C" w:rsidRDefault="0058622C" w:rsidP="00431203">
      <w:pPr>
        <w:ind w:left="-851"/>
      </w:pPr>
      <w:r>
        <w:t>a)everywhere       b)anywhere      c)somewhere      d)nowhere        e)any other</w:t>
      </w:r>
    </w:p>
    <w:p w:rsidR="0058622C" w:rsidRDefault="0058622C" w:rsidP="00431203">
      <w:pPr>
        <w:ind w:left="-851"/>
      </w:pPr>
      <w:r>
        <w:t>8)Today almost ……… places in the World are connected to ……… by communications networks.</w:t>
      </w:r>
    </w:p>
    <w:p w:rsidR="0058622C" w:rsidRDefault="0058622C" w:rsidP="00431203">
      <w:pPr>
        <w:ind w:left="-851"/>
      </w:pPr>
      <w:r>
        <w:t>a)whole/the rest       b)all/one another      c)every/anywhere      d)each/elsewhere      e)many/somewhere</w:t>
      </w:r>
    </w:p>
    <w:p w:rsidR="0058622C" w:rsidRDefault="0058622C" w:rsidP="00431203">
      <w:pPr>
        <w:ind w:left="-851"/>
      </w:pPr>
      <w:r>
        <w:t>9)……………… of my children is very keen on their school subjects.They are……. More interested in social or sporting activities.</w:t>
      </w:r>
    </w:p>
    <w:p w:rsidR="0058622C" w:rsidRDefault="0058622C" w:rsidP="00431203">
      <w:pPr>
        <w:ind w:left="-851"/>
      </w:pPr>
      <w:r>
        <w:t>a)both/all         b)Neither/both         c)some/neither         d)one/either      e)all/none</w:t>
      </w:r>
    </w:p>
    <w:p w:rsidR="0058622C" w:rsidRDefault="0058622C" w:rsidP="00431203">
      <w:pPr>
        <w:ind w:left="-851"/>
      </w:pPr>
      <w:r>
        <w:t>10)It gets on my nerves that Jenny always approves of what ………say , as if she has no idea of……….</w:t>
      </w:r>
    </w:p>
    <w:p w:rsidR="0058622C" w:rsidRDefault="0058622C" w:rsidP="00431203">
      <w:pPr>
        <w:ind w:left="-851"/>
      </w:pPr>
      <w:r>
        <w:t>a)another/herself      b)whenever/hers       c)anyone/her       d)whoever/hers       e)others/her own</w:t>
      </w:r>
    </w:p>
    <w:p w:rsidR="0058622C" w:rsidRPr="003B09CC" w:rsidRDefault="0058622C" w:rsidP="00431203">
      <w:pPr>
        <w:ind w:left="-851"/>
        <w:rPr>
          <w:b/>
          <w:bCs/>
        </w:rPr>
      </w:pPr>
      <w:r w:rsidRPr="003B09CC">
        <w:rPr>
          <w:b/>
          <w:bCs/>
        </w:rPr>
        <w:t>H)Vocabulary Section 3:Phrasal Verb; Write the meaning of these phrasal verbs.</w:t>
      </w:r>
      <w:r>
        <w:rPr>
          <w:b/>
          <w:bCs/>
        </w:rPr>
        <w:t>(10pts)</w:t>
      </w:r>
    </w:p>
    <w:p w:rsidR="0058622C" w:rsidRDefault="0058622C" w:rsidP="00431203">
      <w:pPr>
        <w:ind w:left="-851"/>
      </w:pPr>
      <w:r>
        <w:t>1)go off:                                                                                                6)give in:</w:t>
      </w:r>
    </w:p>
    <w:p w:rsidR="0058622C" w:rsidRDefault="0058622C" w:rsidP="00431203">
      <w:pPr>
        <w:ind w:left="-851"/>
      </w:pPr>
      <w:r>
        <w:t xml:space="preserve">2)curl up:                                                                                              7)get by:                                </w:t>
      </w:r>
    </w:p>
    <w:p w:rsidR="0058622C" w:rsidRDefault="0058622C" w:rsidP="00431203">
      <w:pPr>
        <w:ind w:left="-851"/>
      </w:pPr>
      <w:r>
        <w:t>3)put off:                                                                                               8)put up with:</w:t>
      </w:r>
    </w:p>
    <w:p w:rsidR="0058622C" w:rsidRDefault="0058622C" w:rsidP="00431203">
      <w:pPr>
        <w:ind w:left="-851"/>
      </w:pPr>
      <w:r>
        <w:t>4)give away:                                                                                          9)pass out:</w:t>
      </w:r>
    </w:p>
    <w:p w:rsidR="0058622C" w:rsidRDefault="0058622C" w:rsidP="00431203">
      <w:pPr>
        <w:ind w:left="-851"/>
      </w:pPr>
      <w:r>
        <w:t>5)get along:                                                                                           10)point out:</w:t>
      </w:r>
    </w:p>
    <w:p w:rsidR="0058622C" w:rsidRDefault="0058622C" w:rsidP="00431203">
      <w:pPr>
        <w:ind w:left="-851"/>
      </w:pPr>
    </w:p>
    <w:p w:rsidR="0058622C" w:rsidRDefault="0058622C" w:rsidP="00431203">
      <w:pPr>
        <w:ind w:left="-851"/>
      </w:pPr>
    </w:p>
    <w:p w:rsidR="0058622C" w:rsidRPr="003B09CC" w:rsidRDefault="0058622C" w:rsidP="00267D99">
      <w:pPr>
        <w:ind w:left="-851"/>
        <w:rPr>
          <w:b/>
          <w:bCs/>
        </w:rPr>
      </w:pPr>
      <w:r w:rsidRPr="003B09CC">
        <w:rPr>
          <w:b/>
          <w:bCs/>
        </w:rPr>
        <w:t>I)Sentence Completion:Choose the correct answer.</w:t>
      </w:r>
      <w:r>
        <w:rPr>
          <w:b/>
          <w:bCs/>
        </w:rPr>
        <w:t>(10pts)</w:t>
      </w:r>
      <w:bookmarkStart w:id="0" w:name="_GoBack"/>
      <w:bookmarkEnd w:id="0"/>
    </w:p>
    <w:p w:rsidR="0058622C" w:rsidRDefault="0058622C" w:rsidP="00267D99">
      <w:pPr>
        <w:ind w:left="-851"/>
      </w:pPr>
      <w:r>
        <w:t>1)……………………as I ‘d expected it to be from the description of it in the guidebook.</w:t>
      </w:r>
    </w:p>
    <w:p w:rsidR="0058622C" w:rsidRDefault="0058622C" w:rsidP="00267D99">
      <w:pPr>
        <w:ind w:left="-851"/>
      </w:pPr>
      <w:r>
        <w:t>a)There is no doubt in my mind that I love this region</w:t>
      </w:r>
    </w:p>
    <w:p w:rsidR="0058622C" w:rsidRDefault="0058622C" w:rsidP="00267D99">
      <w:pPr>
        <w:ind w:left="-851"/>
      </w:pPr>
      <w:r>
        <w:t xml:space="preserve">b)People here behave just as rudely </w:t>
      </w:r>
    </w:p>
    <w:p w:rsidR="0058622C" w:rsidRDefault="0058622C" w:rsidP="00267D99">
      <w:pPr>
        <w:ind w:left="-851"/>
      </w:pPr>
      <w:r>
        <w:t>c)There is such a lot of pollution in this lake</w:t>
      </w:r>
    </w:p>
    <w:p w:rsidR="0058622C" w:rsidRDefault="0058622C" w:rsidP="00267D99">
      <w:pPr>
        <w:ind w:left="-851"/>
      </w:pPr>
      <w:r>
        <w:t>d)The architecture in this city isn’t as impressive</w:t>
      </w:r>
    </w:p>
    <w:p w:rsidR="0058622C" w:rsidRDefault="0058622C" w:rsidP="00267D99">
      <w:pPr>
        <w:ind w:left="-851"/>
      </w:pPr>
      <w:r>
        <w:t>e)The exam result were nearly as easy</w:t>
      </w:r>
    </w:p>
    <w:p w:rsidR="0058622C" w:rsidRDefault="0058622C" w:rsidP="00267D99">
      <w:pPr>
        <w:ind w:left="-851"/>
      </w:pPr>
      <w:r>
        <w:t>2)Even though Spain didn’t get involve in the First World war or the Second World War ,…………..</w:t>
      </w:r>
    </w:p>
    <w:p w:rsidR="0058622C" w:rsidRDefault="0058622C" w:rsidP="00267D99">
      <w:pPr>
        <w:ind w:left="-851"/>
      </w:pPr>
      <w:r>
        <w:t>a)neither side in these battle was attacked by it</w:t>
      </w:r>
    </w:p>
    <w:p w:rsidR="0058622C" w:rsidRDefault="0058622C" w:rsidP="00267D99">
      <w:pPr>
        <w:ind w:left="-851"/>
      </w:pPr>
      <w:r>
        <w:t>b)none of its citizens were killed in the battles that occured in them</w:t>
      </w:r>
    </w:p>
    <w:p w:rsidR="0058622C" w:rsidRDefault="0058622C" w:rsidP="00267D99">
      <w:pPr>
        <w:ind w:left="-851"/>
      </w:pPr>
      <w:r>
        <w:t>c)ıt must have decided not to join either of the sides fighting in them</w:t>
      </w:r>
    </w:p>
    <w:p w:rsidR="0058622C" w:rsidRDefault="0058622C" w:rsidP="00267D99">
      <w:pPr>
        <w:ind w:left="-851"/>
      </w:pPr>
      <w:r>
        <w:t>d)a very violent çivil war occured in the country between these two wars</w:t>
      </w:r>
    </w:p>
    <w:p w:rsidR="0058622C" w:rsidRDefault="0058622C" w:rsidP="00267D99">
      <w:pPr>
        <w:ind w:left="-851"/>
      </w:pPr>
      <w:r>
        <w:t>e)ıt had better remain neutral in both of these wars</w:t>
      </w:r>
    </w:p>
    <w:p w:rsidR="0058622C" w:rsidRDefault="0058622C" w:rsidP="00267D99">
      <w:pPr>
        <w:ind w:left="-851"/>
      </w:pPr>
      <w:r>
        <w:t>3)…………..is sitting on the floor in the middle of aisle 6 crying.</w:t>
      </w:r>
    </w:p>
    <w:p w:rsidR="0058622C" w:rsidRDefault="0058622C" w:rsidP="00267D99">
      <w:pPr>
        <w:ind w:left="-851"/>
      </w:pPr>
      <w:r>
        <w:t>a)some students playing a trick</w:t>
      </w:r>
    </w:p>
    <w:p w:rsidR="0058622C" w:rsidRDefault="0058622C" w:rsidP="00267D99">
      <w:pPr>
        <w:ind w:left="-851"/>
      </w:pPr>
      <w:r>
        <w:t>b)both of the hungry and bored kids</w:t>
      </w:r>
    </w:p>
    <w:p w:rsidR="0058622C" w:rsidRDefault="0058622C" w:rsidP="00267D99">
      <w:pPr>
        <w:ind w:left="-851"/>
      </w:pPr>
      <w:r>
        <w:t>c)the person refusing to leave</w:t>
      </w:r>
    </w:p>
    <w:p w:rsidR="0058622C" w:rsidRDefault="0058622C" w:rsidP="00267D99">
      <w:pPr>
        <w:ind w:left="-851"/>
      </w:pPr>
      <w:r>
        <w:t>d)the woman has almost fainted</w:t>
      </w:r>
    </w:p>
    <w:p w:rsidR="0058622C" w:rsidRDefault="0058622C" w:rsidP="00267D99">
      <w:pPr>
        <w:ind w:left="-851"/>
      </w:pPr>
      <w:r>
        <w:t>e)one mother seems to have lost her son</w:t>
      </w:r>
    </w:p>
    <w:p w:rsidR="0058622C" w:rsidRDefault="0058622C" w:rsidP="00267D99">
      <w:pPr>
        <w:ind w:left="-851"/>
      </w:pPr>
      <w:r>
        <w:t>4)The moment Greg has finished styling his hair,…………………………</w:t>
      </w:r>
    </w:p>
    <w:p w:rsidR="0058622C" w:rsidRDefault="0058622C" w:rsidP="00267D99">
      <w:pPr>
        <w:ind w:left="-851"/>
      </w:pPr>
      <w:r>
        <w:t>a)he put on his glasses</w:t>
      </w:r>
    </w:p>
    <w:p w:rsidR="0058622C" w:rsidRDefault="0058622C" w:rsidP="00267D99">
      <w:pPr>
        <w:ind w:left="-851"/>
      </w:pPr>
      <w:r>
        <w:t>b)I will phone for a taxi</w:t>
      </w:r>
    </w:p>
    <w:p w:rsidR="0058622C" w:rsidRDefault="0058622C" w:rsidP="00612D7B">
      <w:pPr>
        <w:ind w:left="-851"/>
      </w:pPr>
      <w:r>
        <w:t>c)we ‘ve run out of hair gel</w:t>
      </w:r>
    </w:p>
    <w:p w:rsidR="0058622C" w:rsidRDefault="0058622C" w:rsidP="00612D7B">
      <w:pPr>
        <w:ind w:left="-851"/>
      </w:pPr>
      <w:r>
        <w:t>d)his appearence worsened</w:t>
      </w:r>
    </w:p>
    <w:p w:rsidR="0058622C" w:rsidRDefault="0058622C" w:rsidP="00612D7B">
      <w:pPr>
        <w:ind w:left="-851"/>
      </w:pPr>
      <w:r>
        <w:t>e)the hairbrush was used by him</w:t>
      </w:r>
    </w:p>
    <w:p w:rsidR="0058622C" w:rsidRDefault="0058622C" w:rsidP="00612D7B">
      <w:pPr>
        <w:ind w:left="-851"/>
      </w:pPr>
      <w:r>
        <w:t>5) The concert was cancelled due to a lack of interest,……………………………….</w:t>
      </w:r>
    </w:p>
    <w:p w:rsidR="0058622C" w:rsidRDefault="0058622C" w:rsidP="00612D7B">
      <w:pPr>
        <w:ind w:left="-851"/>
      </w:pPr>
      <w:r>
        <w:t>a)which doesn’t surprise me at all</w:t>
      </w:r>
    </w:p>
    <w:p w:rsidR="0058622C" w:rsidRDefault="0058622C" w:rsidP="00612D7B">
      <w:pPr>
        <w:ind w:left="-851"/>
      </w:pPr>
      <w:r>
        <w:t>b)that only 52 tickets were sold</w:t>
      </w:r>
    </w:p>
    <w:p w:rsidR="0058622C" w:rsidRDefault="0058622C" w:rsidP="00612D7B">
      <w:pPr>
        <w:ind w:left="-851"/>
      </w:pPr>
      <w:r>
        <w:t>c)after she goes on tour</w:t>
      </w:r>
    </w:p>
    <w:p w:rsidR="0058622C" w:rsidRDefault="0058622C" w:rsidP="00612D7B">
      <w:pPr>
        <w:ind w:left="-851"/>
      </w:pPr>
      <w:r>
        <w:t>d)when it was also related with its location</w:t>
      </w:r>
    </w:p>
    <w:p w:rsidR="0058622C" w:rsidRDefault="0058622C" w:rsidP="00612D7B">
      <w:pPr>
        <w:ind w:left="-851"/>
      </w:pPr>
      <w:r>
        <w:t xml:space="preserve">e)even my cousin doesn’t want to go </w:t>
      </w:r>
    </w:p>
    <w:p w:rsidR="0058622C" w:rsidRDefault="0058622C" w:rsidP="00E67C0A">
      <w:pPr>
        <w:ind w:left="-851"/>
      </w:pPr>
    </w:p>
    <w:p w:rsidR="0058622C" w:rsidRDefault="0058622C" w:rsidP="00386B6A">
      <w:pPr>
        <w:ind w:left="-851"/>
      </w:pPr>
    </w:p>
    <w:p w:rsidR="0058622C" w:rsidRDefault="0058622C" w:rsidP="00CC3DFE">
      <w:pPr>
        <w:ind w:left="-851"/>
      </w:pPr>
    </w:p>
    <w:p w:rsidR="0058622C" w:rsidRDefault="0058622C" w:rsidP="002551DA">
      <w:pPr>
        <w:ind w:left="-851"/>
      </w:pPr>
    </w:p>
    <w:sectPr w:rsidR="0058622C" w:rsidSect="00267D99">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51DA"/>
    <w:rsid w:val="00065B75"/>
    <w:rsid w:val="00093197"/>
    <w:rsid w:val="002551DA"/>
    <w:rsid w:val="00267D99"/>
    <w:rsid w:val="002A2E46"/>
    <w:rsid w:val="00334964"/>
    <w:rsid w:val="003411DC"/>
    <w:rsid w:val="00365832"/>
    <w:rsid w:val="00386B6A"/>
    <w:rsid w:val="003B09CC"/>
    <w:rsid w:val="00431203"/>
    <w:rsid w:val="00447B19"/>
    <w:rsid w:val="004C65BE"/>
    <w:rsid w:val="0053188B"/>
    <w:rsid w:val="00564025"/>
    <w:rsid w:val="0058622C"/>
    <w:rsid w:val="005D3405"/>
    <w:rsid w:val="00603CAC"/>
    <w:rsid w:val="00612D7B"/>
    <w:rsid w:val="008121DE"/>
    <w:rsid w:val="008D2869"/>
    <w:rsid w:val="008E28D3"/>
    <w:rsid w:val="00924AC6"/>
    <w:rsid w:val="00B264A4"/>
    <w:rsid w:val="00BF1F04"/>
    <w:rsid w:val="00CC3DFE"/>
    <w:rsid w:val="00D0661E"/>
    <w:rsid w:val="00E67C0A"/>
    <w:rsid w:val="00FB10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6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D28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402</TotalTime>
  <Pages>7</Pages>
  <Words>1811</Words>
  <Characters>10329</Characters>
  <Application>Microsoft Office Outlook</Application>
  <DocSecurity>0</DocSecurity>
  <Lines>0</Lines>
  <Paragraphs>0</Paragraphs>
  <ScaleCrop>false</ScaleCrop>
  <Manager>www.sorubak.com</Manager>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Neo</dc:creator>
  <cp:keywords>www.sorubak.com</cp:keywords>
  <dc:description>www.sorubak.com</dc:description>
  <cp:lastModifiedBy>edanur</cp:lastModifiedBy>
  <cp:revision>2</cp:revision>
  <dcterms:created xsi:type="dcterms:W3CDTF">2013-11-03T17:15:00Z</dcterms:created>
  <dcterms:modified xsi:type="dcterms:W3CDTF">2013-11-10T13:34:00Z</dcterms:modified>
  <cp:category>www.sorubak.com</cp:category>
</cp:coreProperties>
</file>