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F2" w:rsidRDefault="007E13F2" w:rsidP="00593842">
      <w:pPr>
        <w:pStyle w:val="ListParagraph"/>
        <w:numPr>
          <w:ilvl w:val="0"/>
          <w:numId w:val="1"/>
        </w:numPr>
      </w:pPr>
      <w:r>
        <w:t>Annem odanı topla dedi ben de sözleciyim toplayamam dedim ve annem ne dese beğenirsin ama ben sayısalcıyım çarparım dedi.</w:t>
      </w:r>
    </w:p>
    <w:p w:rsidR="007E13F2" w:rsidRDefault="007E13F2" w:rsidP="00593842">
      <w:pPr>
        <w:pStyle w:val="ListParagraph"/>
      </w:pPr>
      <w:r>
        <w:t>Anne ile çocuk arasında geçen bu diyalogtan yola çıkarak felsefenin tanımı neden filozoflara göre değişir açıklayınız.</w:t>
      </w:r>
    </w:p>
    <w:p w:rsidR="007E13F2" w:rsidRDefault="007E13F2" w:rsidP="00593842">
      <w:r>
        <w:t>2.Felsefenin ortaya çıkış sürecini açıklayınız.</w:t>
      </w:r>
    </w:p>
    <w:p w:rsidR="007E13F2" w:rsidRDefault="007E13F2" w:rsidP="00593842">
      <w:r>
        <w:t>3.felsefenin kelime anlamını yazınız ve açıklayınız.</w:t>
      </w:r>
    </w:p>
    <w:p w:rsidR="007E13F2" w:rsidRDefault="007E13F2" w:rsidP="00593842">
      <w:r>
        <w:t>4. filozof ile bilge kişi ayrımını yapınız.</w:t>
      </w:r>
    </w:p>
    <w:p w:rsidR="007E13F2" w:rsidRDefault="007E13F2" w:rsidP="00593842">
      <w:r>
        <w:t>5.farkında olmadan felsefik olarak neleri düşünüyoruz. Günlük yaşamdan örnekler veriniz.</w:t>
      </w:r>
    </w:p>
    <w:p w:rsidR="007E13F2" w:rsidRDefault="007E13F2" w:rsidP="00593842">
      <w:r>
        <w:t>6.felsefenin konusu nedir.</w:t>
      </w:r>
    </w:p>
    <w:p w:rsidR="007E13F2" w:rsidRDefault="007E13F2" w:rsidP="00593842">
      <w:r>
        <w:t>7.niçin felsefe yapıyoruz?</w:t>
      </w:r>
    </w:p>
    <w:p w:rsidR="007E13F2" w:rsidRDefault="007E13F2" w:rsidP="00593842">
      <w:r>
        <w:t>8. felsefe disiplinlerinden 5 tanesini yazınız. Birini açıklayınız.</w:t>
      </w:r>
    </w:p>
    <w:p w:rsidR="007E13F2" w:rsidRDefault="007E13F2" w:rsidP="00593842">
      <w:r>
        <w:t>9.bilgifelsefesiyle ilgili üç temel soru yazınız.</w:t>
      </w:r>
    </w:p>
    <w:p w:rsidR="007E13F2" w:rsidRDefault="007E13F2" w:rsidP="00593842">
      <w:r>
        <w:t>10.Felsefe sorusu olabileceğini düşündüğünüz üç soru yazınız.</w:t>
      </w:r>
    </w:p>
    <w:p w:rsidR="007E13F2" w:rsidRDefault="007E13F2" w:rsidP="00593842">
      <w:r>
        <w:t>11.felsefenin işlevi nedir?</w:t>
      </w:r>
    </w:p>
    <w:p w:rsidR="007E13F2" w:rsidRDefault="007E13F2" w:rsidP="00593842">
      <w:r>
        <w:t>12. felsefi düşüncenin niteiklerini yazınız.</w:t>
      </w:r>
    </w:p>
    <w:p w:rsidR="007E13F2" w:rsidRDefault="007E13F2" w:rsidP="00593842">
      <w:r>
        <w:t>13. bir şeyin doğru olması felsefede ne anlama gelir?</w:t>
      </w:r>
    </w:p>
    <w:p w:rsidR="007E13F2" w:rsidRDefault="007E13F2" w:rsidP="00593842">
      <w:r>
        <w:t>14. sizce hayatın anlamı nedir. Felsefe neden hayatın anlamını inceler?</w:t>
      </w:r>
    </w:p>
    <w:p w:rsidR="007E13F2" w:rsidRDefault="007E13F2" w:rsidP="00593842">
      <w:r>
        <w:t>15. felsefe ne zaman biter?</w:t>
      </w:r>
    </w:p>
    <w:p w:rsidR="007E13F2" w:rsidRDefault="007E13F2" w:rsidP="00593842">
      <w:r>
        <w:t>16.insanlar hiçbir şey öğrenemezler yalnızca daha önce bildiklerini anımsarlar(platon)</w:t>
      </w:r>
    </w:p>
    <w:p w:rsidR="007E13F2" w:rsidRDefault="007E13F2" w:rsidP="00593842">
      <w:r>
        <w:t>Platon bilginin kaynağı hakkında neyi vurgulama istemiş.</w:t>
      </w:r>
    </w:p>
    <w:p w:rsidR="007E13F2" w:rsidRDefault="007E13F2" w:rsidP="00593842">
      <w:r>
        <w:t>17.suje obje arasındaki ilşkiyi açıklayınız.</w:t>
      </w:r>
    </w:p>
    <w:p w:rsidR="007E13F2" w:rsidRDefault="007E13F2" w:rsidP="00593842">
      <w:r>
        <w:t>18. nasıl dile getirsin yürek kendini? Nasıl anlasın bir başkası?</w:t>
      </w:r>
    </w:p>
    <w:p w:rsidR="007E13F2" w:rsidRDefault="007E13F2" w:rsidP="00593842">
      <w:r>
        <w:t>Yukarıdaki sözden hareketle dil- düşünce-anlam bağıntısını açıklayınız.</w:t>
      </w:r>
    </w:p>
    <w:p w:rsidR="007E13F2" w:rsidRDefault="007E13F2" w:rsidP="00593842">
      <w:r>
        <w:t>19. bilgi felsefesinin temel kavramlarını yazınız.</w:t>
      </w:r>
    </w:p>
    <w:p w:rsidR="007E13F2" w:rsidRDefault="007E13F2" w:rsidP="00593842">
      <w:hyperlink r:id="rId5" w:history="1">
        <w:r w:rsidRPr="00043BC6">
          <w:rPr>
            <w:rStyle w:val="Hyperlink"/>
          </w:rPr>
          <w:t>www.sorubak.com</w:t>
        </w:r>
      </w:hyperlink>
      <w:r>
        <w:t xml:space="preserve"> </w:t>
      </w:r>
    </w:p>
    <w:sectPr w:rsidR="007E13F2" w:rsidSect="00DB69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C2027"/>
    <w:multiLevelType w:val="hybridMultilevel"/>
    <w:tmpl w:val="AB66DA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842"/>
    <w:rsid w:val="00043BC6"/>
    <w:rsid w:val="00116CC2"/>
    <w:rsid w:val="00593842"/>
    <w:rsid w:val="007E13F2"/>
    <w:rsid w:val="00BB1A3B"/>
    <w:rsid w:val="00BD58BD"/>
    <w:rsid w:val="00DB6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92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93842"/>
    <w:pPr>
      <w:ind w:left="720"/>
    </w:pPr>
  </w:style>
  <w:style w:type="character" w:styleId="Hyperlink">
    <w:name w:val="Hyperlink"/>
    <w:basedOn w:val="DefaultParagraphFont"/>
    <w:uiPriority w:val="99"/>
    <w:rsid w:val="00116C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204</Words>
  <Characters>1167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Besma</dc:creator>
  <cp:keywords/>
  <dc:description/>
  <cp:lastModifiedBy>edanur</cp:lastModifiedBy>
  <cp:revision>3</cp:revision>
  <dcterms:created xsi:type="dcterms:W3CDTF">2013-11-18T16:21:00Z</dcterms:created>
  <dcterms:modified xsi:type="dcterms:W3CDTF">2013-11-18T18:12:00Z</dcterms:modified>
</cp:coreProperties>
</file>