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E5275" w:rsidRDefault="00DE5275">
      <w:r>
        <w:t>2013 2014 EducationYear Şarkışla AnatolianHigh School 10.Grade Language Class First Term First English ExamQuestions.</w:t>
      </w:r>
    </w:p>
    <w:p w:rsidR="00DE5275" w:rsidRDefault="00DE5275" w:rsidP="008A417E">
      <w:pPr>
        <w:ind w:left="-709"/>
      </w:pPr>
      <w:r>
        <w:t xml:space="preserve">Name&amp;Surname: </w:t>
      </w:r>
      <w:hyperlink r:id="rId4" w:history="1">
        <w:r>
          <w:rPr>
            <w:rStyle w:val="Hyperlink"/>
            <w:rFonts w:ascii="Comic Sans MS" w:hAnsi="Comic Sans MS" w:cs="Comic Sans MS"/>
            <w:sz w:val="18"/>
            <w:szCs w:val="18"/>
          </w:rPr>
          <w:t>www.sorubak.com</w:t>
        </w:r>
      </w:hyperlink>
    </w:p>
    <w:p w:rsidR="00DE5275" w:rsidRPr="00063D81" w:rsidRDefault="00DE5275" w:rsidP="008A417E">
      <w:pPr>
        <w:ind w:left="-709"/>
        <w:rPr>
          <w:b/>
          <w:bCs/>
        </w:rPr>
      </w:pPr>
      <w:r w:rsidRPr="00063D81">
        <w:rPr>
          <w:b/>
          <w:bCs/>
        </w:rPr>
        <w:t>A)Reading Part:Fill in theblankswith: a / an/  the/ …./   (10 pts)</w:t>
      </w:r>
    </w:p>
    <w:p w:rsidR="00DE5275" w:rsidRDefault="00DE5275" w:rsidP="008A2269">
      <w:pPr>
        <w:ind w:left="-709"/>
      </w:pPr>
      <w:r>
        <w:t>1)………..Taj Mahal is 2) ………...famousmausoleum in İndia.3) ………….Mausoleum is 4) ………..buildingthatcontainsburialchambersfor 5) ……………..deceased.They can be largeorsmall.Theyareoftencreated in honour of influentialpeople.Thismausoleum is located in Agra ,6) …………..city in 7) …………..UttarPradeshregion of 8) ……… NothernIndia .Itwasbuilt as the final restingplacefor 9) …………..Mumtaz Mahal. Shewas 10)…………thirdwife of MughalEmperorShahJahan.</w:t>
      </w:r>
    </w:p>
    <w:p w:rsidR="00DE5275" w:rsidRPr="00063D81" w:rsidRDefault="00DE5275" w:rsidP="008A2269">
      <w:pPr>
        <w:ind w:left="-709"/>
        <w:rPr>
          <w:b/>
          <w:bCs/>
        </w:rPr>
      </w:pPr>
      <w:r w:rsidRPr="00063D81">
        <w:rPr>
          <w:b/>
          <w:bCs/>
        </w:rPr>
        <w:t>B)VocabularyPart 1: Matchthewordswiththenearestmeaningortheirsynonmys.</w:t>
      </w:r>
      <w:r>
        <w:rPr>
          <w:b/>
          <w:bCs/>
        </w:rPr>
        <w:t>(10pts)</w:t>
      </w:r>
    </w:p>
    <w:p w:rsidR="00DE5275" w:rsidRDefault="00DE5275" w:rsidP="008A2269">
      <w:pPr>
        <w:ind w:left="-709"/>
      </w:pPr>
      <w:r>
        <w:t>1)influence:    __                                   a)brokendown , defective</w:t>
      </w:r>
    </w:p>
    <w:p w:rsidR="00DE5275" w:rsidRDefault="00DE5275" w:rsidP="008A2269">
      <w:pPr>
        <w:ind w:left="-709"/>
      </w:pPr>
      <w:r>
        <w:t>2)deceased:   __                                   b)cutoff</w:t>
      </w:r>
    </w:p>
    <w:p w:rsidR="00DE5275" w:rsidRDefault="00DE5275" w:rsidP="008A2269">
      <w:pPr>
        <w:ind w:left="-709"/>
      </w:pPr>
      <w:r>
        <w:t>3)mutual:       __                                   c)cure, treatment</w:t>
      </w:r>
    </w:p>
    <w:p w:rsidR="00DE5275" w:rsidRDefault="00DE5275" w:rsidP="008A2269">
      <w:pPr>
        <w:ind w:left="-709"/>
      </w:pPr>
      <w:r>
        <w:t>4)improve:     __                                   d)dead</w:t>
      </w:r>
    </w:p>
    <w:p w:rsidR="00DE5275" w:rsidRDefault="00DE5275" w:rsidP="00457C02">
      <w:pPr>
        <w:ind w:left="-709"/>
      </w:pPr>
      <w:r>
        <w:t>5)remedy:               __                                   e)reciprocal</w:t>
      </w:r>
    </w:p>
    <w:p w:rsidR="00DE5275" w:rsidRDefault="00DE5275" w:rsidP="008A2269">
      <w:pPr>
        <w:ind w:left="-709"/>
      </w:pPr>
      <w:r>
        <w:t>6)cancel:                  __                                  f)support</w:t>
      </w:r>
    </w:p>
    <w:p w:rsidR="00DE5275" w:rsidRDefault="00DE5275" w:rsidP="008A2269">
      <w:pPr>
        <w:ind w:left="-709"/>
      </w:pPr>
      <w:r>
        <w:t>7)reduce:                 __                                  g)vomit</w:t>
      </w:r>
    </w:p>
    <w:p w:rsidR="00DE5275" w:rsidRDefault="00DE5275" w:rsidP="008A2269">
      <w:pPr>
        <w:ind w:left="-709"/>
      </w:pPr>
      <w:r>
        <w:t>8)encourgae:           __                                 h)develop,cultivate</w:t>
      </w:r>
    </w:p>
    <w:p w:rsidR="00DE5275" w:rsidRDefault="00DE5275" w:rsidP="008A2269">
      <w:pPr>
        <w:ind w:left="-709"/>
      </w:pPr>
      <w:r>
        <w:t>9)out of order:        __                                 i)effect,impact,impression</w:t>
      </w:r>
    </w:p>
    <w:p w:rsidR="00DE5275" w:rsidRDefault="00DE5275" w:rsidP="008A2269">
      <w:pPr>
        <w:ind w:left="-709"/>
      </w:pPr>
      <w:r>
        <w:t>10)throwup:           __                                 j)calloff</w:t>
      </w:r>
    </w:p>
    <w:p w:rsidR="00DE5275" w:rsidRPr="00063D81" w:rsidRDefault="00DE5275" w:rsidP="00AD6A96">
      <w:pPr>
        <w:ind w:left="-709"/>
        <w:rPr>
          <w:b/>
          <w:bCs/>
        </w:rPr>
      </w:pPr>
      <w:r w:rsidRPr="00063D81">
        <w:rPr>
          <w:b/>
          <w:bCs/>
        </w:rPr>
        <w:t>C)MakingCorrection: Findthemistakesandrewritethem in acorrectway.(20pts)</w:t>
      </w:r>
    </w:p>
    <w:p w:rsidR="00DE5275" w:rsidRDefault="00DE5275" w:rsidP="008A2269">
      <w:pPr>
        <w:ind w:left="-709"/>
      </w:pPr>
      <w:r>
        <w:t>1)Therewere at leastsixfoxs,tenwolvesandtwetygoose in thezoo.</w:t>
      </w:r>
    </w:p>
    <w:p w:rsidR="00DE5275" w:rsidRDefault="00DE5275" w:rsidP="008A2269">
      <w:pPr>
        <w:ind w:left="-709"/>
      </w:pPr>
      <w:r>
        <w:t>2)Wouldyouliketohaveonemoreslice of flour?</w:t>
      </w:r>
    </w:p>
    <w:p w:rsidR="00DE5275" w:rsidRDefault="00DE5275" w:rsidP="008A2269">
      <w:pPr>
        <w:ind w:left="-709"/>
      </w:pPr>
      <w:r>
        <w:t>3)Youhavebeenworking here for 2007,hasn’tyou?</w:t>
      </w:r>
    </w:p>
    <w:p w:rsidR="00DE5275" w:rsidRDefault="00DE5275" w:rsidP="008A2269">
      <w:pPr>
        <w:ind w:left="-709"/>
      </w:pPr>
      <w:r>
        <w:t>4)Shewillhavefinishedallworkwhilewearrivethere.</w:t>
      </w:r>
    </w:p>
    <w:p w:rsidR="00DE5275" w:rsidRDefault="00DE5275" w:rsidP="008A2269">
      <w:pPr>
        <w:ind w:left="-709"/>
      </w:pPr>
      <w:r>
        <w:t>5)Allisondoesn’tknow a littleinformationabout her owncountry’shistory.</w:t>
      </w:r>
    </w:p>
    <w:p w:rsidR="00DE5275" w:rsidRDefault="00DE5275" w:rsidP="008A2269">
      <w:pPr>
        <w:ind w:left="-709"/>
      </w:pPr>
      <w:r>
        <w:t>6)None of theirwassuitablefornewregulationsystem.</w:t>
      </w:r>
    </w:p>
    <w:p w:rsidR="00DE5275" w:rsidRDefault="00DE5275" w:rsidP="008A2269">
      <w:pPr>
        <w:ind w:left="-709"/>
      </w:pPr>
      <w:r>
        <w:t>7)Somepeopledeservetheirpositions ,theothergettheirswithoutstruggle.</w:t>
      </w:r>
    </w:p>
    <w:p w:rsidR="00DE5275" w:rsidRDefault="00DE5275" w:rsidP="008A2269">
      <w:pPr>
        <w:ind w:left="-709"/>
      </w:pPr>
      <w:r>
        <w:t>8)My wristwatch is broken.Iwill buy myselfotherone.</w:t>
      </w:r>
    </w:p>
    <w:p w:rsidR="00DE5275" w:rsidRDefault="00DE5275" w:rsidP="008A2269">
      <w:pPr>
        <w:ind w:left="-709"/>
      </w:pPr>
      <w:r>
        <w:t>9)I had several Money on me , so I decidedto do theshoppingeveryotherday.</w:t>
      </w:r>
    </w:p>
    <w:p w:rsidR="00DE5275" w:rsidRDefault="00DE5275" w:rsidP="008A2269">
      <w:pPr>
        <w:ind w:left="-709"/>
      </w:pPr>
      <w:r>
        <w:t>10)I triedbothdresses , buteitherfittedmy.</w:t>
      </w:r>
    </w:p>
    <w:p w:rsidR="00DE5275" w:rsidRDefault="00DE5275" w:rsidP="008A2269">
      <w:pPr>
        <w:ind w:left="-709"/>
      </w:pPr>
    </w:p>
    <w:p w:rsidR="00DE5275" w:rsidRPr="000E5EB0" w:rsidRDefault="00DE5275" w:rsidP="008A2269">
      <w:pPr>
        <w:ind w:left="-709"/>
        <w:rPr>
          <w:b/>
          <w:bCs/>
        </w:rPr>
      </w:pPr>
      <w:r w:rsidRPr="000E5EB0">
        <w:rPr>
          <w:b/>
          <w:bCs/>
        </w:rPr>
        <w:t>D)Grammar:Choosethecorretanswer (20pts)</w:t>
      </w:r>
    </w:p>
    <w:p w:rsidR="00DE5275" w:rsidRDefault="00DE5275" w:rsidP="008A2269">
      <w:pPr>
        <w:ind w:left="-709"/>
      </w:pPr>
      <w:r>
        <w:t>1)Terry ……..medicinenowbecause he ………. tobecome a doctor.</w:t>
      </w:r>
    </w:p>
    <w:p w:rsidR="00DE5275" w:rsidRDefault="00DE5275" w:rsidP="008A2269">
      <w:pPr>
        <w:ind w:left="-709"/>
      </w:pPr>
      <w:r>
        <w:t>a)wasstudying/wants</w:t>
      </w:r>
    </w:p>
    <w:p w:rsidR="00DE5275" w:rsidRDefault="00DE5275" w:rsidP="008A2269">
      <w:pPr>
        <w:ind w:left="-709"/>
      </w:pPr>
      <w:r>
        <w:t>b)studied/wants</w:t>
      </w:r>
    </w:p>
    <w:p w:rsidR="00DE5275" w:rsidRDefault="00DE5275" w:rsidP="008A2269">
      <w:pPr>
        <w:ind w:left="-709"/>
      </w:pPr>
      <w:r>
        <w:t>c)is studying/wants</w:t>
      </w:r>
    </w:p>
    <w:p w:rsidR="00DE5275" w:rsidRDefault="00DE5275" w:rsidP="008A2269">
      <w:pPr>
        <w:ind w:left="-709"/>
      </w:pPr>
      <w:r>
        <w:t>d)is studying/wanted</w:t>
      </w:r>
    </w:p>
    <w:p w:rsidR="00DE5275" w:rsidRDefault="00DE5275" w:rsidP="008A2269">
      <w:pPr>
        <w:ind w:left="-709"/>
      </w:pPr>
      <w:r>
        <w:t>e)will be studying/wanted</w:t>
      </w:r>
    </w:p>
    <w:p w:rsidR="00DE5275" w:rsidRDefault="00DE5275" w:rsidP="008A2269">
      <w:pPr>
        <w:ind w:left="-709"/>
      </w:pPr>
      <w:r>
        <w:t>2)I …….. in Rize withmyfamilyuntil I …….highschool in 2003.</w:t>
      </w:r>
    </w:p>
    <w:p w:rsidR="00DE5275" w:rsidRDefault="00DE5275" w:rsidP="008A2269">
      <w:pPr>
        <w:ind w:left="-709"/>
      </w:pPr>
      <w:r>
        <w:t>a)will be /am finishing</w:t>
      </w:r>
    </w:p>
    <w:p w:rsidR="00DE5275" w:rsidRDefault="00DE5275" w:rsidP="008A2269">
      <w:pPr>
        <w:ind w:left="-709"/>
      </w:pPr>
      <w:r>
        <w:t>b)lived /willfinish</w:t>
      </w:r>
    </w:p>
    <w:p w:rsidR="00DE5275" w:rsidRDefault="00DE5275" w:rsidP="008A2269">
      <w:pPr>
        <w:ind w:left="-709"/>
      </w:pPr>
      <w:r>
        <w:t>c)wasliving/finish</w:t>
      </w:r>
    </w:p>
    <w:p w:rsidR="00DE5275" w:rsidRDefault="00DE5275" w:rsidP="008A2269">
      <w:pPr>
        <w:ind w:left="-709"/>
      </w:pPr>
      <w:r>
        <w:t>d)am going tol ive/finish</w:t>
      </w:r>
    </w:p>
    <w:p w:rsidR="00DE5275" w:rsidRDefault="00DE5275" w:rsidP="008A2269">
      <w:pPr>
        <w:ind w:left="-709"/>
      </w:pPr>
      <w:r>
        <w:t>e)lived /finished</w:t>
      </w:r>
    </w:p>
    <w:p w:rsidR="00DE5275" w:rsidRDefault="00DE5275" w:rsidP="008A2269">
      <w:pPr>
        <w:ind w:left="-709"/>
      </w:pPr>
      <w:r>
        <w:t>3)When I ……..homeaftermidnight,mysister…….in her room.</w:t>
      </w:r>
    </w:p>
    <w:p w:rsidR="00DE5275" w:rsidRDefault="00DE5275" w:rsidP="00B62533">
      <w:pPr>
        <w:ind w:left="-709"/>
      </w:pPr>
      <w:r>
        <w:t>a)willarrive/studyb)arrive/studiedc)arrived/is studying</w:t>
      </w:r>
    </w:p>
    <w:p w:rsidR="00DE5275" w:rsidRDefault="00DE5275" w:rsidP="00B62533">
      <w:pPr>
        <w:ind w:left="-709"/>
      </w:pPr>
      <w:r>
        <w:t>d)am arriving/willstudye)arrived/wasstudying</w:t>
      </w:r>
    </w:p>
    <w:p w:rsidR="00DE5275" w:rsidRDefault="00DE5275" w:rsidP="008A2269">
      <w:pPr>
        <w:ind w:left="-709"/>
      </w:pPr>
      <w:r>
        <w:t>4)It is thebesttosellyour car justbeforeholiday……….</w:t>
      </w:r>
    </w:p>
    <w:p w:rsidR="00DE5275" w:rsidRDefault="00DE5275" w:rsidP="00D939E2">
      <w:pPr>
        <w:ind w:left="-709"/>
      </w:pPr>
      <w:r>
        <w:t>a)willbegin        b)wasbeginning      c)is goingtobegin     d)begins         e)began</w:t>
      </w:r>
    </w:p>
    <w:p w:rsidR="00DE5275" w:rsidRDefault="00DE5275" w:rsidP="00D939E2">
      <w:pPr>
        <w:ind w:left="-709"/>
      </w:pPr>
      <w:r>
        <w:t>5)Whathappenedwhen he ……..thetruthaboutthepromotion?</w:t>
      </w:r>
    </w:p>
    <w:p w:rsidR="00DE5275" w:rsidRDefault="00DE5275" w:rsidP="00D939E2">
      <w:pPr>
        <w:ind w:left="-709"/>
      </w:pPr>
      <w:r>
        <w:t>a)learns       b)willlearn       c)will be learning      d)learned       e)is learning</w:t>
      </w:r>
    </w:p>
    <w:p w:rsidR="00DE5275" w:rsidRDefault="00DE5275" w:rsidP="00D939E2">
      <w:pPr>
        <w:ind w:left="-709"/>
      </w:pPr>
      <w:r>
        <w:t>6)Just as I …………downtohave a snack , I …….. thebabycrying.</w:t>
      </w:r>
    </w:p>
    <w:p w:rsidR="00DE5275" w:rsidRDefault="00DE5275" w:rsidP="00D939E2">
      <w:pPr>
        <w:ind w:left="-709"/>
      </w:pPr>
      <w:r>
        <w:t>a)am sitting/washearing         b)will sit/am hearing        c)sit/hear      d)sat/washearing    e)wassitting/heard</w:t>
      </w:r>
    </w:p>
    <w:p w:rsidR="00DE5275" w:rsidRDefault="00DE5275" w:rsidP="00D939E2">
      <w:pPr>
        <w:ind w:left="-709"/>
      </w:pPr>
      <w:r>
        <w:t>7)Umberto Eco……….manynovelsso far, and he ……….his firstnovel,The Name of TheRose, in 1980.</w:t>
      </w:r>
    </w:p>
    <w:p w:rsidR="00DE5275" w:rsidRDefault="00DE5275" w:rsidP="00D939E2">
      <w:pPr>
        <w:ind w:left="-709"/>
      </w:pPr>
      <w:r>
        <w:t>a)has written/released        b)wrote/had released      c)waswritting/released     d)had written/wasreleasing</w:t>
      </w:r>
    </w:p>
    <w:p w:rsidR="00DE5275" w:rsidRDefault="00DE5275" w:rsidP="00D939E2">
      <w:pPr>
        <w:ind w:left="-709"/>
      </w:pPr>
      <w:r>
        <w:t>8)Aftershe……..dressed in themorning , she ………some parfüme allover her clothes.</w:t>
      </w:r>
    </w:p>
    <w:p w:rsidR="00DE5275" w:rsidRDefault="00DE5275" w:rsidP="004C4939">
      <w:pPr>
        <w:ind w:left="-709"/>
      </w:pPr>
      <w:r>
        <w:t>a)gets/ spraying      b)got/wasspraying    c)had got/sprayed     d)wasgetting/sprayed</w:t>
      </w:r>
    </w:p>
    <w:p w:rsidR="00DE5275" w:rsidRDefault="00DE5275" w:rsidP="004C4939">
      <w:pPr>
        <w:ind w:left="-709"/>
      </w:pPr>
      <w:r>
        <w:t>9)Bythe time thelesson……over , most of thestudents……. Thetask.</w:t>
      </w:r>
    </w:p>
    <w:p w:rsidR="00DE5275" w:rsidRDefault="00DE5275" w:rsidP="004C4939">
      <w:pPr>
        <w:ind w:left="-709"/>
      </w:pPr>
      <w:r>
        <w:t>a)has been/completed      b)is/havecompleted     c)was/had completed     d)is /complete</w:t>
      </w:r>
    </w:p>
    <w:p w:rsidR="00DE5275" w:rsidRDefault="00DE5275" w:rsidP="004C4939">
      <w:pPr>
        <w:ind w:left="-709"/>
      </w:pPr>
      <w:r>
        <w:t>10)Oncetheman on duty…….thedoor,a lot of peopleintostore.</w:t>
      </w:r>
    </w:p>
    <w:p w:rsidR="00DE5275" w:rsidRDefault="00DE5275" w:rsidP="004C4939">
      <w:pPr>
        <w:ind w:left="-709"/>
      </w:pPr>
      <w:r>
        <w:t>a)opened/haverushed     b)is opening/rush      c)had opened/rushed      d)wasopening/had beenrushing</w:t>
      </w:r>
    </w:p>
    <w:p w:rsidR="00DE5275" w:rsidRDefault="00DE5275" w:rsidP="004C4939">
      <w:pPr>
        <w:ind w:left="-709"/>
      </w:pPr>
    </w:p>
    <w:p w:rsidR="00DE5275" w:rsidRPr="00162E02" w:rsidRDefault="00DE5275" w:rsidP="00365ED6">
      <w:pPr>
        <w:ind w:left="-709"/>
        <w:rPr>
          <w:b/>
          <w:bCs/>
        </w:rPr>
      </w:pPr>
      <w:r w:rsidRPr="00162E02">
        <w:rPr>
          <w:b/>
          <w:bCs/>
        </w:rPr>
        <w:t>E)Phrasalverbsection: Fill in theblankswiththegiven,suitablephrasalverbs.(10pts)</w:t>
      </w:r>
    </w:p>
    <w:p w:rsidR="00DE5275" w:rsidRDefault="00DE5275" w:rsidP="00365ED6">
      <w:pPr>
        <w:ind w:left="-709"/>
      </w:pPr>
      <w:r>
        <w:t>put on / put out   / put off /break down/  cutoff   / geton  with/ takeoff  /  takeafter   /lookfor   /runover</w:t>
      </w:r>
    </w:p>
    <w:p w:rsidR="00DE5275" w:rsidRDefault="00DE5275" w:rsidP="00365ED6">
      <w:pPr>
        <w:ind w:left="-709"/>
      </w:pPr>
      <w:r>
        <w:t>1)………………………..yourcoat.It ıs coldoutside.</w:t>
      </w:r>
    </w:p>
    <w:p w:rsidR="00DE5275" w:rsidRDefault="00DE5275" w:rsidP="00365ED6">
      <w:pPr>
        <w:ind w:left="-709"/>
      </w:pPr>
      <w:r>
        <w:t>2)Whileweweredrivingtowork, our car ………………………..in themiddle of theroad.</w:t>
      </w:r>
    </w:p>
    <w:p w:rsidR="00DE5275" w:rsidRDefault="00DE5275" w:rsidP="00365ED6">
      <w:pPr>
        <w:ind w:left="-709"/>
      </w:pPr>
      <w:r>
        <w:t>3)There is a bigeconomiccrisisnowadayssowemust…………..ourexpenses.</w:t>
      </w:r>
    </w:p>
    <w:p w:rsidR="00DE5275" w:rsidRDefault="00DE5275" w:rsidP="00365ED6">
      <w:pPr>
        <w:ind w:left="-709"/>
      </w:pPr>
      <w:r>
        <w:t>4)Mary ………………………………her motherbecauseshe has blondhairlike her mother.</w:t>
      </w:r>
    </w:p>
    <w:p w:rsidR="00DE5275" w:rsidRDefault="00DE5275" w:rsidP="00365ED6">
      <w:pPr>
        <w:ind w:left="-709"/>
      </w:pPr>
      <w:r>
        <w:t>5)Because of thebadweatherconditionsthecomitee…………………………..thematchs.</w:t>
      </w:r>
    </w:p>
    <w:p w:rsidR="00DE5275" w:rsidRDefault="00DE5275" w:rsidP="00365ED6">
      <w:pPr>
        <w:ind w:left="-709"/>
      </w:pPr>
      <w:r>
        <w:t>6)John andMarryaren’tthesameage but theyalways…………………………….well ……… eachother.</w:t>
      </w:r>
    </w:p>
    <w:p w:rsidR="00DE5275" w:rsidRDefault="00DE5275" w:rsidP="00365ED6">
      <w:pPr>
        <w:ind w:left="-709"/>
      </w:pPr>
      <w:r>
        <w:t>7)Whatareyou……………………………………underthetable?Didyoulosesomething?</w:t>
      </w:r>
    </w:p>
    <w:p w:rsidR="00DE5275" w:rsidRDefault="00DE5275" w:rsidP="00365ED6">
      <w:pPr>
        <w:ind w:left="-709"/>
      </w:pPr>
      <w:r>
        <w:t>8)Wehaveto be hurryup.Becausetheplane is goingto……………………. İn an hour.</w:t>
      </w:r>
    </w:p>
    <w:p w:rsidR="00DE5275" w:rsidRDefault="00DE5275" w:rsidP="00365ED6">
      <w:pPr>
        <w:ind w:left="-709"/>
      </w:pPr>
      <w:r>
        <w:t>9)Afterthey had a  bigbarbecueparty , they……………….the fire andwenttheirhouses.</w:t>
      </w:r>
    </w:p>
    <w:p w:rsidR="00DE5275" w:rsidRDefault="00DE5275" w:rsidP="00365ED6">
      <w:pPr>
        <w:ind w:left="-709"/>
      </w:pPr>
      <w:r>
        <w:t>10)Thecarelessdriverdidn’tseethekittyand…………………………….it.</w:t>
      </w:r>
    </w:p>
    <w:p w:rsidR="00DE5275" w:rsidRPr="00162E02" w:rsidRDefault="00DE5275" w:rsidP="00365ED6">
      <w:pPr>
        <w:ind w:left="-709"/>
        <w:rPr>
          <w:b/>
          <w:bCs/>
        </w:rPr>
      </w:pPr>
      <w:r w:rsidRPr="00162E02">
        <w:rPr>
          <w:b/>
          <w:bCs/>
        </w:rPr>
        <w:t>F)Grammarsection 2 Pronouns:Choosethecorrectanswer.(10pts)</w:t>
      </w:r>
    </w:p>
    <w:p w:rsidR="00DE5275" w:rsidRDefault="00DE5275" w:rsidP="00365ED6">
      <w:pPr>
        <w:ind w:left="-709"/>
      </w:pPr>
      <w:r>
        <w:t>1)I will ask a friend of ………tohelp me withmyhomeworkbecause…….isverydifficult.</w:t>
      </w:r>
    </w:p>
    <w:p w:rsidR="00DE5275" w:rsidRDefault="00DE5275" w:rsidP="00365ED6">
      <w:pPr>
        <w:ind w:left="-709"/>
      </w:pPr>
      <w:r>
        <w:t>a)his/its     b)mine/it     c)my/it       d)him/it      e)us /its</w:t>
      </w:r>
    </w:p>
    <w:p w:rsidR="00DE5275" w:rsidRDefault="00DE5275" w:rsidP="00365ED6">
      <w:pPr>
        <w:ind w:left="-709"/>
      </w:pPr>
      <w:r>
        <w:t>2)TheSmithsarelookingfor………tolookafter ……. Babywhiletheyareboth at work.</w:t>
      </w:r>
    </w:p>
    <w:p w:rsidR="00DE5275" w:rsidRDefault="00DE5275" w:rsidP="00365ED6">
      <w:pPr>
        <w:ind w:left="-709"/>
      </w:pPr>
      <w:r>
        <w:t>a)someone/their       b)anyone/theirs      c)everyone   /themselves      d)another/them    e)somebody/they</w:t>
      </w:r>
    </w:p>
    <w:p w:rsidR="00DE5275" w:rsidRDefault="00DE5275" w:rsidP="00365ED6">
      <w:pPr>
        <w:ind w:left="-709"/>
      </w:pPr>
      <w:r>
        <w:t>3)Theseexercisesare not as difficult as ……in thisunit.</w:t>
      </w:r>
    </w:p>
    <w:p w:rsidR="00DE5275" w:rsidRDefault="00DE5275" w:rsidP="00365ED6">
      <w:pPr>
        <w:ind w:left="-709"/>
      </w:pPr>
      <w:r>
        <w:t>a)theothers      b)other       c)oneanother      d)others       e)another</w:t>
      </w:r>
    </w:p>
    <w:p w:rsidR="00DE5275" w:rsidRDefault="00DE5275" w:rsidP="00365ED6">
      <w:pPr>
        <w:ind w:left="-709"/>
      </w:pPr>
      <w:r>
        <w:t>4)While I waswalkingdownthestreet , I sawmyoldfriend…………….side of theroad.</w:t>
      </w:r>
    </w:p>
    <w:p w:rsidR="00DE5275" w:rsidRDefault="00DE5275" w:rsidP="00365ED6">
      <w:pPr>
        <w:ind w:left="-709"/>
      </w:pPr>
      <w:r>
        <w:t>a)oneanother       b)theother      c)others      d)everyother       e)both</w:t>
      </w:r>
    </w:p>
    <w:p w:rsidR="00DE5275" w:rsidRDefault="00DE5275" w:rsidP="00365ED6">
      <w:pPr>
        <w:ind w:left="-709"/>
      </w:pPr>
      <w:r>
        <w:t>5)I don’tlikespinach, mum.Can’tyoupleasecook………for me?</w:t>
      </w:r>
    </w:p>
    <w:p w:rsidR="00DE5275" w:rsidRDefault="00DE5275" w:rsidP="00365ED6">
      <w:pPr>
        <w:ind w:left="-709"/>
      </w:pPr>
      <w:r>
        <w:t>a)anywhereelse       b)something else      c)everything else     d)everywhere else    e)nothing else</w:t>
      </w:r>
    </w:p>
    <w:p w:rsidR="00DE5275" w:rsidRDefault="00DE5275" w:rsidP="00365ED6">
      <w:pPr>
        <w:ind w:left="-709"/>
      </w:pPr>
      <w:r>
        <w:t>6)Theoldwomanlooked at ……..in themirrorandthought of thosegoodolddays of…….</w:t>
      </w:r>
    </w:p>
    <w:p w:rsidR="00DE5275" w:rsidRDefault="00DE5275" w:rsidP="00365ED6">
      <w:pPr>
        <w:ind w:left="-709"/>
      </w:pPr>
      <w:r>
        <w:t>a)her/her      b)hers/she     c)herself/hers    d)it/mine      e)she/them</w:t>
      </w:r>
    </w:p>
    <w:p w:rsidR="00DE5275" w:rsidRDefault="00DE5275" w:rsidP="00365ED6">
      <w:pPr>
        <w:ind w:left="-709"/>
      </w:pPr>
      <w:r>
        <w:t>7)A warmay break outbetweentwocountrieswhenthey fail tosolvethedisputeswith……….</w:t>
      </w:r>
    </w:p>
    <w:p w:rsidR="00DE5275" w:rsidRDefault="00DE5275" w:rsidP="00365ED6">
      <w:pPr>
        <w:ind w:left="-709"/>
      </w:pPr>
      <w:r>
        <w:t>a)eachother      b)themselves    c)another    d)other’s      e)theother’s</w:t>
      </w:r>
    </w:p>
    <w:p w:rsidR="00DE5275" w:rsidRDefault="00DE5275" w:rsidP="00365ED6">
      <w:pPr>
        <w:ind w:left="-709"/>
      </w:pPr>
      <w:r>
        <w:t>8)I never put theteapot…….else in thehouse;Itmust be ……. inthekitchen.</w:t>
      </w:r>
    </w:p>
    <w:p w:rsidR="00DE5275" w:rsidRDefault="00DE5275" w:rsidP="00365ED6">
      <w:pPr>
        <w:ind w:left="-709"/>
      </w:pPr>
      <w:r>
        <w:t>a)nowhere/everywhere     b)anywhere/somewhere     c)everywhere/anywhere     d)everywhere/nowhere</w:t>
      </w:r>
    </w:p>
    <w:p w:rsidR="00DE5275" w:rsidRDefault="00DE5275" w:rsidP="00365ED6">
      <w:pPr>
        <w:ind w:left="-709"/>
      </w:pPr>
      <w:r>
        <w:t>9)Thisblousedoesn’tlook nice on me.Can I try on ……similarto ……. intheshopwindow?</w:t>
      </w:r>
    </w:p>
    <w:p w:rsidR="00DE5275" w:rsidRDefault="00DE5275" w:rsidP="00365ED6">
      <w:pPr>
        <w:ind w:left="-709"/>
      </w:pPr>
      <w:r>
        <w:t>a)anything/other      b)other/theone     c)ones/another      d)another/theones      e)theothers/one</w:t>
      </w:r>
    </w:p>
    <w:p w:rsidR="00DE5275" w:rsidRDefault="00DE5275" w:rsidP="00365ED6">
      <w:pPr>
        <w:ind w:left="-709"/>
      </w:pPr>
      <w:r>
        <w:t>10)Thekidsenjoyed…..alot at thefairgrounds.Theywanttogothereagain.</w:t>
      </w:r>
    </w:p>
    <w:p w:rsidR="00DE5275" w:rsidRDefault="00DE5275" w:rsidP="00365ED6">
      <w:pPr>
        <w:ind w:left="-709"/>
      </w:pPr>
      <w:r>
        <w:t>a)their     b)themselves     c)them     d)ourselves       e)theirs</w:t>
      </w:r>
    </w:p>
    <w:p w:rsidR="00DE5275" w:rsidRPr="00162E02" w:rsidRDefault="00DE5275" w:rsidP="00365ED6">
      <w:pPr>
        <w:ind w:left="-709"/>
        <w:rPr>
          <w:b/>
          <w:bCs/>
        </w:rPr>
      </w:pPr>
      <w:r w:rsidRPr="00162E02">
        <w:rPr>
          <w:b/>
          <w:bCs/>
        </w:rPr>
        <w:t>G)RewriteSection: Write thesentencebyusingthegivenwordagain.</w:t>
      </w:r>
      <w:r>
        <w:rPr>
          <w:b/>
          <w:bCs/>
        </w:rPr>
        <w:t>(10pts)</w:t>
      </w:r>
    </w:p>
    <w:p w:rsidR="00DE5275" w:rsidRDefault="00DE5275" w:rsidP="00365ED6">
      <w:pPr>
        <w:ind w:left="-709"/>
      </w:pPr>
      <w:r>
        <w:t>1)When I left , therewasn’tanybody at home.</w:t>
      </w:r>
    </w:p>
    <w:p w:rsidR="00DE5275" w:rsidRDefault="00DE5275" w:rsidP="00365ED6">
      <w:pPr>
        <w:ind w:left="-709"/>
      </w:pPr>
      <w:r>
        <w:t>(nobody)…………………………………………………………………………………………………….</w:t>
      </w:r>
    </w:p>
    <w:p w:rsidR="00DE5275" w:rsidRDefault="00DE5275" w:rsidP="00365ED6">
      <w:pPr>
        <w:ind w:left="-709"/>
      </w:pPr>
      <w:r>
        <w:t>2)Therewereonly a fewstudentsthatpassedtheexam.</w:t>
      </w:r>
    </w:p>
    <w:p w:rsidR="00DE5275" w:rsidRDefault="00DE5275" w:rsidP="00365ED6">
      <w:pPr>
        <w:ind w:left="-709"/>
      </w:pPr>
      <w:r>
        <w:t>(many)…………………………………………………………………………………………………………….</w:t>
      </w:r>
    </w:p>
    <w:p w:rsidR="00DE5275" w:rsidRDefault="00DE5275" w:rsidP="00365ED6">
      <w:pPr>
        <w:ind w:left="-709"/>
      </w:pPr>
      <w:r>
        <w:t>3)TheonlypersonPersydidn’t talk to in theroomwasFrancine.</w:t>
      </w:r>
    </w:p>
    <w:p w:rsidR="00DE5275" w:rsidRDefault="00DE5275" w:rsidP="00365ED6">
      <w:pPr>
        <w:ind w:left="-709"/>
      </w:pPr>
      <w:r>
        <w:t>(everyone)……………………………………………………………………………………….exceptFrancine</w:t>
      </w:r>
    </w:p>
    <w:p w:rsidR="00DE5275" w:rsidRDefault="00DE5275" w:rsidP="00365ED6">
      <w:pPr>
        <w:ind w:left="-709"/>
      </w:pPr>
      <w:r>
        <w:t>4)Alltheseclothesaretooexpensiveto buy.</w:t>
      </w:r>
    </w:p>
    <w:p w:rsidR="00DE5275" w:rsidRDefault="00DE5275" w:rsidP="00365ED6">
      <w:pPr>
        <w:ind w:left="-709"/>
      </w:pPr>
      <w:r>
        <w:t>(of)………………………………………………………………………………………………………………………….</w:t>
      </w:r>
    </w:p>
    <w:p w:rsidR="00DE5275" w:rsidRDefault="00DE5275" w:rsidP="00365ED6">
      <w:pPr>
        <w:ind w:left="-709"/>
      </w:pPr>
      <w:r>
        <w:t>5)Therewas a littleinformationaboutthecase.</w:t>
      </w:r>
    </w:p>
    <w:p w:rsidR="00DE5275" w:rsidRDefault="00DE5275" w:rsidP="00365ED6">
      <w:pPr>
        <w:ind w:left="-709"/>
      </w:pPr>
      <w:r>
        <w:t>(not)………………………………………………………………………………………………………..</w:t>
      </w:r>
    </w:p>
    <w:p w:rsidR="00DE5275" w:rsidRPr="00B62533" w:rsidRDefault="00DE5275" w:rsidP="0046734D">
      <w:pPr>
        <w:ind w:left="-709"/>
        <w:rPr>
          <w:b/>
          <w:bCs/>
        </w:rPr>
      </w:pPr>
      <w:r w:rsidRPr="00B62533">
        <w:rPr>
          <w:b/>
          <w:bCs/>
        </w:rPr>
        <w:t>H)VocabularySection 2:Fill in theblankswiththesuitablewords.(10pts)</w:t>
      </w:r>
    </w:p>
    <w:p w:rsidR="00DE5275" w:rsidRDefault="00DE5275" w:rsidP="0046734D">
      <w:pPr>
        <w:ind w:left="-709"/>
      </w:pPr>
      <w:r>
        <w:t>Resistance—explain—comminucation—survey—arrogant—mean—disaster—cure—application—disappear</w:t>
      </w:r>
    </w:p>
    <w:p w:rsidR="00DE5275" w:rsidRDefault="00DE5275" w:rsidP="0046734D">
      <w:pPr>
        <w:ind w:left="-709"/>
      </w:pPr>
      <w:r>
        <w:t>1)Please…………………….thecause of thestormagainbecause I can’tunderstand .</w:t>
      </w:r>
    </w:p>
    <w:p w:rsidR="00DE5275" w:rsidRDefault="00DE5275" w:rsidP="0046734D">
      <w:pPr>
        <w:ind w:left="-709"/>
      </w:pPr>
      <w:r>
        <w:t>2)Whentheenemiessurroundedthecitytherewas a great……………………………of thesettlements.</w:t>
      </w:r>
    </w:p>
    <w:p w:rsidR="00DE5275" w:rsidRDefault="00DE5275" w:rsidP="0046734D">
      <w:pPr>
        <w:ind w:left="-709"/>
      </w:pPr>
      <w:r>
        <w:t>3)Therecent………………………..resultshowed us thatwewillface a bigclimateproblems in thefuture.</w:t>
      </w:r>
    </w:p>
    <w:p w:rsidR="00DE5275" w:rsidRDefault="00DE5275" w:rsidP="0046734D">
      <w:pPr>
        <w:ind w:left="-709"/>
      </w:pPr>
      <w:r>
        <w:t>4)I findhimso…………………………..;he is alwaysboasting of himself.</w:t>
      </w:r>
    </w:p>
    <w:p w:rsidR="00DE5275" w:rsidRDefault="00DE5275" w:rsidP="0046734D">
      <w:pPr>
        <w:ind w:left="-709"/>
      </w:pPr>
      <w:r>
        <w:t>5)Fearsome………………………………..damagedthewholevillagelastnight.</w:t>
      </w:r>
    </w:p>
    <w:p w:rsidR="00DE5275" w:rsidRDefault="00DE5275" w:rsidP="0046734D">
      <w:pPr>
        <w:ind w:left="-709"/>
      </w:pPr>
      <w:r>
        <w:t>6)Haveyoufilledthe……………………………………….form fortheregistration.</w:t>
      </w:r>
    </w:p>
    <w:p w:rsidR="00DE5275" w:rsidRDefault="00DE5275" w:rsidP="0046734D">
      <w:pPr>
        <w:ind w:left="-709"/>
      </w:pPr>
      <w:r>
        <w:t>7)Despitethedevelopment of thescienceandmedice ,scientisthaven’tfound a ……………….aganisttocancer</w:t>
      </w:r>
    </w:p>
    <w:p w:rsidR="00DE5275" w:rsidRDefault="00DE5275" w:rsidP="0046734D">
      <w:pPr>
        <w:ind w:left="-709"/>
      </w:pPr>
      <w:r>
        <w:t>8)She is too………….Personbecauseshedoesn’twanttoshare her belongingswithanyone.</w:t>
      </w:r>
    </w:p>
    <w:p w:rsidR="00DE5275" w:rsidRDefault="00DE5275" w:rsidP="0046734D">
      <w:pPr>
        <w:ind w:left="-709"/>
      </w:pPr>
      <w:r>
        <w:t>9)……………………………………..is themostdemandedskillforthiswork.</w:t>
      </w:r>
    </w:p>
    <w:p w:rsidR="00DE5275" w:rsidRDefault="00DE5275" w:rsidP="0046734D">
      <w:pPr>
        <w:ind w:left="-709"/>
      </w:pPr>
      <w:r>
        <w:t>10)Thekid……………………………….suddenly in the park whiletheotherswereplayingcheerfully.</w:t>
      </w:r>
    </w:p>
    <w:p w:rsidR="00DE5275" w:rsidRDefault="00DE5275" w:rsidP="0046734D">
      <w:pPr>
        <w:ind w:left="-709"/>
      </w:pPr>
    </w:p>
    <w:p w:rsidR="00DE5275" w:rsidRDefault="00DE5275" w:rsidP="0046734D">
      <w:pPr>
        <w:ind w:left="-709"/>
      </w:pPr>
      <w:r>
        <w:t xml:space="preserve"> GOOD LUCK !!!</w:t>
      </w:r>
      <w:bookmarkStart w:id="0" w:name="_GoBack"/>
      <w:bookmarkEnd w:id="0"/>
      <w:r>
        <w:t xml:space="preserve">                                                                                                                   Gülden GÜL   (ELT Teacher)</w:t>
      </w:r>
    </w:p>
    <w:p w:rsidR="00DE5275" w:rsidRDefault="00DE5275" w:rsidP="0046734D">
      <w:pPr>
        <w:ind w:left="-709"/>
      </w:pPr>
    </w:p>
    <w:p w:rsidR="00DE5275" w:rsidRDefault="00DE5275" w:rsidP="00365ED6">
      <w:pPr>
        <w:ind w:left="-709"/>
      </w:pPr>
    </w:p>
    <w:p w:rsidR="00DE5275" w:rsidRDefault="00DE5275" w:rsidP="00365ED6">
      <w:pPr>
        <w:ind w:left="-709"/>
      </w:pPr>
    </w:p>
    <w:p w:rsidR="00DE5275" w:rsidRDefault="00DE5275" w:rsidP="00BC0E37"/>
    <w:p w:rsidR="00DE5275" w:rsidRDefault="00DE5275" w:rsidP="008A2269"/>
    <w:p w:rsidR="00DE5275" w:rsidRDefault="00DE5275" w:rsidP="008A2269"/>
    <w:p w:rsidR="00DE5275" w:rsidRDefault="00DE5275" w:rsidP="008A417E">
      <w:pPr>
        <w:ind w:left="-567"/>
      </w:pPr>
    </w:p>
    <w:sectPr w:rsidR="00DE5275" w:rsidSect="00850D08">
      <w:pgSz w:w="11906" w:h="16838"/>
      <w:pgMar w:top="709" w:right="1417" w:bottom="993"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E0002AEF" w:usb1="C0007841" w:usb2="00000009" w:usb3="00000000" w:csb0="000001FF"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425"/>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F20F2"/>
    <w:rsid w:val="00063D81"/>
    <w:rsid w:val="000663B6"/>
    <w:rsid w:val="000E5EB0"/>
    <w:rsid w:val="00162E02"/>
    <w:rsid w:val="00213812"/>
    <w:rsid w:val="00341B34"/>
    <w:rsid w:val="00365ED6"/>
    <w:rsid w:val="00447B19"/>
    <w:rsid w:val="00457C02"/>
    <w:rsid w:val="0046734D"/>
    <w:rsid w:val="004B3AED"/>
    <w:rsid w:val="004C4939"/>
    <w:rsid w:val="004C65BE"/>
    <w:rsid w:val="0054638B"/>
    <w:rsid w:val="006671B8"/>
    <w:rsid w:val="006D7360"/>
    <w:rsid w:val="00850D08"/>
    <w:rsid w:val="008A2269"/>
    <w:rsid w:val="008A417E"/>
    <w:rsid w:val="00924AC6"/>
    <w:rsid w:val="009D3FDD"/>
    <w:rsid w:val="009F3F73"/>
    <w:rsid w:val="00AD0A69"/>
    <w:rsid w:val="00AD6A96"/>
    <w:rsid w:val="00B363C3"/>
    <w:rsid w:val="00B62533"/>
    <w:rsid w:val="00BC0E37"/>
    <w:rsid w:val="00BF20F2"/>
    <w:rsid w:val="00C27DA4"/>
    <w:rsid w:val="00C55242"/>
    <w:rsid w:val="00D939E2"/>
    <w:rsid w:val="00DE5275"/>
    <w:rsid w:val="00F30E86"/>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13812"/>
    <w:pPr>
      <w:spacing w:after="200" w:line="276" w:lineRule="auto"/>
    </w:pPr>
    <w:rPr>
      <w:rFonts w:cs="Calibri"/>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0663B6"/>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284</TotalTime>
  <Pages>5</Pages>
  <Words>1167</Words>
  <Characters>6656</Characters>
  <Application>Microsoft Office Outlook</Application>
  <DocSecurity>0</DocSecurity>
  <Lines>0</Lines>
  <Paragraphs>0</Paragraphs>
  <ScaleCrop>false</ScaleCrop>
  <Manager>www.sorubak.com</Manager>
  <Company>By NeC ® 2010 | Katilimsiz.Com</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Neo</dc:creator>
  <cp:keywords>www.sorubak.com</cp:keywords>
  <dc:description>www.sorubak.com</dc:description>
  <cp:lastModifiedBy>edanur</cp:lastModifiedBy>
  <cp:revision>3</cp:revision>
  <cp:lastPrinted>2013-10-31T22:57:00Z</cp:lastPrinted>
  <dcterms:created xsi:type="dcterms:W3CDTF">2013-10-30T21:12:00Z</dcterms:created>
  <dcterms:modified xsi:type="dcterms:W3CDTF">2013-11-10T13:35:00Z</dcterms:modified>
  <cp:category>www.sorubak.com</cp:category>
</cp:coreProperties>
</file>