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AF" w:rsidRPr="008D625A" w:rsidRDefault="005D21AF" w:rsidP="008708BB">
      <w:pPr>
        <w:pStyle w:val="NoSpacing"/>
        <w:ind w:left="720"/>
        <w:rPr>
          <w:rStyle w:val="Strong"/>
          <w:rFonts w:cs="Calibri"/>
          <w:sz w:val="40"/>
          <w:szCs w:val="40"/>
        </w:rPr>
      </w:pPr>
      <w:r w:rsidRPr="008D625A">
        <w:rPr>
          <w:rStyle w:val="Strong"/>
          <w:rFonts w:cs="Calibri"/>
          <w:sz w:val="40"/>
          <w:szCs w:val="40"/>
        </w:rPr>
        <w:t>KIYIGÖREN ORTAOKULU – EKREM KÖŞKER- YAZIM YANLIŞLARI</w:t>
      </w:r>
    </w:p>
    <w:p w:rsidR="005D21AF" w:rsidRDefault="005D21AF" w:rsidP="008708BB">
      <w:pPr>
        <w:pStyle w:val="NoSpacing"/>
        <w:ind w:left="720"/>
        <w:rPr>
          <w:rStyle w:val="Strong"/>
          <w:rFonts w:cs="Calibri"/>
          <w:sz w:val="24"/>
          <w:szCs w:val="24"/>
        </w:rPr>
      </w:pPr>
    </w:p>
    <w:p w:rsidR="005D21AF" w:rsidRDefault="005D21AF" w:rsidP="008708BB">
      <w:pPr>
        <w:pStyle w:val="NoSpacing"/>
        <w:ind w:left="720"/>
      </w:pPr>
      <w:r>
        <w:rPr>
          <w:rStyle w:val="Strong"/>
          <w:rFonts w:cs="Calibri"/>
          <w:sz w:val="24"/>
          <w:szCs w:val="24"/>
        </w:rPr>
        <w:t>1.</w:t>
      </w:r>
      <w:r w:rsidRPr="0020543C">
        <w:rPr>
          <w:rStyle w:val="Strong"/>
          <w:rFonts w:cs="Calibri"/>
          <w:sz w:val="24"/>
          <w:szCs w:val="24"/>
        </w:rPr>
        <w:t>Aşağıdaki cümlelerden hangisinde “</w:t>
      </w:r>
      <w:r w:rsidRPr="0020543C">
        <w:t>de</w:t>
      </w:r>
      <w:r w:rsidRPr="0020543C">
        <w:rPr>
          <w:rStyle w:val="Strong"/>
          <w:rFonts w:cs="Calibri"/>
          <w:sz w:val="24"/>
          <w:szCs w:val="24"/>
        </w:rPr>
        <w:t>” yanlış yazılmıştır?</w:t>
      </w:r>
      <w:r>
        <w:br/>
        <w:t>A) Senin de her istediğin oluyor.</w:t>
      </w:r>
      <w:r>
        <w:br/>
        <w:t xml:space="preserve">B) </w:t>
      </w:r>
      <w:r w:rsidRPr="0020543C">
        <w:t>Bakıp ta</w:t>
      </w:r>
      <w:r>
        <w:t xml:space="preserve"> görmemek mümkün değil.</w:t>
      </w:r>
      <w:r>
        <w:br/>
        <w:t>C) Hepsinde benim yardımım dokundu.</w:t>
      </w:r>
      <w:r>
        <w:br/>
        <w:t>D) Aklımda kalanları bir bir anlattı.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2. Aşağıdaki cümlelerin hangisinde bağlaç olan “</w:t>
      </w:r>
      <w:r w:rsidRPr="0020543C">
        <w:t>ki</w:t>
      </w:r>
      <w:r w:rsidRPr="0020543C">
        <w:rPr>
          <w:rStyle w:val="Strong"/>
          <w:rFonts w:cs="Calibri"/>
          <w:sz w:val="24"/>
          <w:szCs w:val="24"/>
        </w:rPr>
        <w:t>” yanlış yazılmıştır?</w:t>
      </w:r>
      <w:r w:rsidRPr="0020543C">
        <w:br/>
        <w:t>A) Öy</w:t>
      </w:r>
      <w:r>
        <w:t>le güçlüki tek elle koca masayı kaldırdı</w:t>
      </w:r>
      <w:r w:rsidRPr="0020543C">
        <w:t>.</w:t>
      </w:r>
      <w:r w:rsidRPr="0020543C">
        <w:br/>
        <w:t>B</w:t>
      </w:r>
      <w:r>
        <w:t>) Bizimki yine ağlayıp duruyor</w:t>
      </w:r>
      <w:r w:rsidRPr="0020543C">
        <w:t>.</w:t>
      </w:r>
      <w:r w:rsidRPr="0020543C">
        <w:br/>
        <w:t>C) B</w:t>
      </w:r>
      <w:r>
        <w:t>ahçedeki ağaçlar susuzluktan kurumuş.</w:t>
      </w:r>
      <w:r>
        <w:br/>
        <w:t>D) Derste anlatılanları hiç</w:t>
      </w:r>
      <w:r w:rsidRPr="0020543C">
        <w:t xml:space="preserve"> anlamadım ki…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3. Aşağıdaki cümlelerin hangisinde “</w:t>
      </w:r>
      <w:r w:rsidRPr="0020543C">
        <w:t>mi</w:t>
      </w:r>
      <w:r w:rsidRPr="0020543C">
        <w:rPr>
          <w:rStyle w:val="Strong"/>
          <w:rFonts w:cs="Calibri"/>
          <w:sz w:val="24"/>
          <w:szCs w:val="24"/>
        </w:rPr>
        <w:t>” yanlış yazılmıştır?</w:t>
      </w:r>
      <w:r>
        <w:br/>
        <w:t>A) Sen olup bitenleri gördün mü?</w:t>
      </w:r>
      <w:r>
        <w:br/>
        <w:t>B) Güzel mi güzel bir yerdi.</w:t>
      </w:r>
      <w:r>
        <w:br/>
        <w:t>C) Ben sevdimmi  öyle severim.</w:t>
      </w:r>
      <w:r>
        <w:br/>
        <w:t>D) Dün yemeye mi davet etti</w:t>
      </w:r>
      <w:r w:rsidRPr="0020543C">
        <w:t>?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4. Aşağıdaki cümlel</w:t>
      </w:r>
      <w:r>
        <w:rPr>
          <w:rStyle w:val="Strong"/>
          <w:rFonts w:cs="Calibri"/>
          <w:sz w:val="24"/>
          <w:szCs w:val="24"/>
        </w:rPr>
        <w:t>erin hangisinde</w:t>
      </w:r>
      <w:r w:rsidRPr="0020543C">
        <w:rPr>
          <w:rStyle w:val="Strong"/>
          <w:rFonts w:cs="Calibri"/>
          <w:sz w:val="24"/>
          <w:szCs w:val="24"/>
        </w:rPr>
        <w:t xml:space="preserve"> “</w:t>
      </w:r>
      <w:r w:rsidRPr="0020543C">
        <w:t>ki</w:t>
      </w:r>
      <w:r w:rsidRPr="0020543C">
        <w:rPr>
          <w:rStyle w:val="Strong"/>
          <w:rFonts w:cs="Calibri"/>
          <w:sz w:val="24"/>
          <w:szCs w:val="24"/>
        </w:rPr>
        <w:t>” yanlış yazılmıştır?</w:t>
      </w:r>
      <w:r>
        <w:br/>
        <w:t>A) Heyecandan aklımdaki her şey silindi</w:t>
      </w:r>
      <w:r w:rsidRPr="0020543C">
        <w:t>.</w:t>
      </w:r>
      <w:r w:rsidRPr="0020543C">
        <w:br/>
        <w:t xml:space="preserve">B) </w:t>
      </w:r>
      <w:r>
        <w:t xml:space="preserve"> Arkadaşınınki daha güzel.</w:t>
      </w:r>
      <w:r>
        <w:br/>
        <w:t>C) Akşamki  yemek nefisti.</w:t>
      </w:r>
      <w:r>
        <w:br/>
        <w:t>D) Sen ki arkana bakmadan çekip gittin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5. Aşağıdaki cümlelerin hangisinde “</w:t>
      </w:r>
      <w:r w:rsidRPr="0020543C">
        <w:t>mi</w:t>
      </w:r>
      <w:r w:rsidRPr="0020543C">
        <w:rPr>
          <w:rStyle w:val="Strong"/>
          <w:rFonts w:cs="Calibri"/>
          <w:sz w:val="24"/>
          <w:szCs w:val="24"/>
        </w:rPr>
        <w:t>”nin yazımı</w:t>
      </w:r>
      <w:r>
        <w:rPr>
          <w:rStyle w:val="Strong"/>
          <w:rFonts w:cs="Calibri"/>
          <w:sz w:val="24"/>
          <w:szCs w:val="24"/>
        </w:rPr>
        <w:t xml:space="preserve"> </w:t>
      </w:r>
      <w:r w:rsidRPr="0020543C">
        <w:rPr>
          <w:rStyle w:val="Strong"/>
          <w:rFonts w:cs="Calibri"/>
          <w:sz w:val="24"/>
          <w:szCs w:val="24"/>
        </w:rPr>
        <w:t>yanlıştır?</w:t>
      </w:r>
      <w:r>
        <w:br/>
        <w:t>A) Eve beraber</w:t>
      </w:r>
      <w:r w:rsidRPr="0020543C">
        <w:t xml:space="preserve"> git</w:t>
      </w:r>
      <w:r>
        <w:t>miyor muydunuz?</w:t>
      </w:r>
      <w:r>
        <w:br/>
        <w:t>B) Topu filelere sen mi gönderdin?</w:t>
      </w:r>
      <w:r>
        <w:br/>
        <w:t>C) Dertlerin bitmiyormu?</w:t>
      </w:r>
      <w:r>
        <w:br/>
        <w:t>D) Ağladı mı gözlerinden yaş fışkırır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6. Aşağıdaki cümlelerin hangisinde hâl eki olan “-</w:t>
      </w:r>
      <w:r w:rsidRPr="0020543C">
        <w:t>de</w:t>
      </w:r>
      <w:r w:rsidRPr="0020543C">
        <w:rPr>
          <w:rStyle w:val="Strong"/>
          <w:rFonts w:cs="Calibri"/>
          <w:sz w:val="24"/>
          <w:szCs w:val="24"/>
        </w:rPr>
        <w:t>” yanlış yazılmıştır?</w:t>
      </w:r>
      <w:r>
        <w:br/>
        <w:t>A) Sinemada güzel film var.</w:t>
      </w:r>
      <w:r>
        <w:br/>
        <w:t>B) Otobüste</w:t>
      </w:r>
      <w:r w:rsidRPr="0020543C">
        <w:t xml:space="preserve"> herkes </w:t>
      </w:r>
      <w:r>
        <w:t>korkuya kapıldı.</w:t>
      </w:r>
      <w:r>
        <w:br/>
        <w:t>C) Bu şarkıda yalnızlık anlatılıyor.</w:t>
      </w:r>
      <w:r>
        <w:br/>
        <w:t>D) Okul da arkadaşımı bekliyorum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7. Aşağıdaki cüm</w:t>
      </w:r>
      <w:r>
        <w:rPr>
          <w:rStyle w:val="Strong"/>
          <w:rFonts w:cs="Calibri"/>
          <w:sz w:val="24"/>
          <w:szCs w:val="24"/>
        </w:rPr>
        <w:t>lelerin hangisinde</w:t>
      </w:r>
      <w:r w:rsidRPr="0020543C">
        <w:rPr>
          <w:rStyle w:val="Strong"/>
          <w:rFonts w:cs="Calibri"/>
          <w:sz w:val="24"/>
          <w:szCs w:val="24"/>
        </w:rPr>
        <w:t xml:space="preserve"> “-</w:t>
      </w:r>
      <w:r w:rsidRPr="0020543C">
        <w:t>ki</w:t>
      </w:r>
      <w:r w:rsidRPr="0020543C">
        <w:rPr>
          <w:rStyle w:val="Strong"/>
          <w:rFonts w:cs="Calibri"/>
          <w:sz w:val="24"/>
          <w:szCs w:val="24"/>
        </w:rPr>
        <w:t>”nin yazımında yanlışlık yapılmıştır?</w:t>
      </w:r>
      <w:r w:rsidRPr="0020543C">
        <w:br/>
        <w:t>A) S</w:t>
      </w:r>
      <w:r>
        <w:t>esindeki duygu çok etkileyiciydi.</w:t>
      </w:r>
      <w:r>
        <w:br/>
        <w:t>B) Çayırlar</w:t>
      </w:r>
      <w:r w:rsidRPr="0020543C">
        <w:t xml:space="preserve"> bizim köyünki kadar güzeldi</w:t>
      </w:r>
      <w:r>
        <w:t>.</w:t>
      </w:r>
      <w:r>
        <w:br/>
        <w:t>C) Bunları al ki pişman olmayasın.</w:t>
      </w:r>
      <w:r>
        <w:br/>
        <w:t>D) Bıçakta ki keskinliğe herkes hayran kaldı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8. Aşağıdaki cümlelerin hangisinde “</w:t>
      </w:r>
      <w:r w:rsidRPr="0020543C">
        <w:t>ile</w:t>
      </w:r>
      <w:r w:rsidRPr="0020543C">
        <w:rPr>
          <w:rStyle w:val="Strong"/>
          <w:rFonts w:cs="Calibri"/>
          <w:sz w:val="24"/>
          <w:szCs w:val="24"/>
        </w:rPr>
        <w:t>”nin yazımı</w:t>
      </w:r>
      <w:r>
        <w:rPr>
          <w:rStyle w:val="Strong"/>
          <w:rFonts w:cs="Calibri"/>
          <w:sz w:val="24"/>
          <w:szCs w:val="24"/>
        </w:rPr>
        <w:t xml:space="preserve"> </w:t>
      </w:r>
      <w:r w:rsidRPr="0020543C">
        <w:rPr>
          <w:rStyle w:val="Strong"/>
          <w:rFonts w:cs="Calibri"/>
          <w:sz w:val="24"/>
          <w:szCs w:val="24"/>
        </w:rPr>
        <w:t>yanlıştır?</w:t>
      </w:r>
      <w:r>
        <w:br/>
        <w:t>A) Konuyla sadece ben ilgilenmiyorum.</w:t>
      </w:r>
      <w:r>
        <w:br/>
        <w:t xml:space="preserve">B) Okula </w:t>
      </w:r>
      <w:r w:rsidRPr="0020543C">
        <w:t xml:space="preserve"> arabayle geldi</w:t>
      </w:r>
      <w:r>
        <w:t>ler.</w:t>
      </w:r>
      <w:r>
        <w:br/>
        <w:t>C) Ş</w:t>
      </w:r>
      <w:r w:rsidRPr="0020543C">
        <w:t>arkıyı</w:t>
      </w:r>
      <w:r>
        <w:t xml:space="preserve"> çok</w:t>
      </w:r>
      <w:r w:rsidRPr="0020543C">
        <w:t xml:space="preserve"> güzel söyle</w:t>
      </w:r>
      <w:r>
        <w:t>di.</w:t>
      </w:r>
      <w:r>
        <w:br/>
        <w:t>D) Dersi dikkatle dinlersen anlarsın</w:t>
      </w:r>
      <w:r w:rsidRPr="0020543C">
        <w:t>.</w:t>
      </w: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9. Aşağıdaki cümlelerin hangisinde yazım yanlışı</w:t>
      </w:r>
      <w:r>
        <w:rPr>
          <w:rStyle w:val="Strong"/>
          <w:rFonts w:cs="Calibri"/>
          <w:sz w:val="24"/>
          <w:szCs w:val="24"/>
        </w:rPr>
        <w:t xml:space="preserve"> </w:t>
      </w:r>
      <w:r w:rsidRPr="0020543C">
        <w:rPr>
          <w:rStyle w:val="Strong"/>
          <w:rFonts w:cs="Calibri"/>
          <w:sz w:val="24"/>
          <w:szCs w:val="24"/>
        </w:rPr>
        <w:t>vardır?</w:t>
      </w:r>
      <w:r>
        <w:br/>
        <w:t>A) Okumayı</w:t>
      </w:r>
      <w:r w:rsidRPr="0020543C">
        <w:t xml:space="preserve"> sev</w:t>
      </w:r>
      <w:r>
        <w:t xml:space="preserve"> miyor musun?</w:t>
      </w:r>
      <w:r>
        <w:br/>
        <w:t>B) İstediği olmadı diye mi ağladı?</w:t>
      </w:r>
      <w:r>
        <w:br/>
        <w:t>C) Toplantıya</w:t>
      </w:r>
      <w:r w:rsidRPr="0020543C">
        <w:t xml:space="preserve"> gelemem mi</w:t>
      </w:r>
      <w:r>
        <w:t>, demiş.</w:t>
      </w:r>
      <w:r>
        <w:br/>
        <w:t>D) Şirin mi şirin bir kedi</w:t>
      </w:r>
      <w:r w:rsidRPr="0020543C">
        <w:t>…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10. Aşağıdaki cümlelerin hangisinde bağlaç olan “</w:t>
      </w:r>
      <w:r w:rsidRPr="0020543C">
        <w:t>de</w:t>
      </w:r>
      <w:r w:rsidRPr="0020543C">
        <w:rPr>
          <w:rStyle w:val="Strong"/>
          <w:rFonts w:cs="Calibri"/>
          <w:sz w:val="24"/>
          <w:szCs w:val="24"/>
        </w:rPr>
        <w:t>” yanlış yazılmıştır?</w:t>
      </w:r>
      <w:r>
        <w:br/>
        <w:t>A) Aynada  kendine baktı da değişti mi?</w:t>
      </w:r>
      <w:r>
        <w:br/>
        <w:t>B) Sen uyu da dinlen, yarın erken kalkacaksın</w:t>
      </w:r>
      <w:r w:rsidRPr="0020543C">
        <w:t>.</w:t>
      </w:r>
      <w:r w:rsidRPr="0020543C">
        <w:br/>
      </w:r>
      <w:r>
        <w:t>C) Okul da evde kendisine çok yakındı.</w:t>
      </w:r>
      <w:r w:rsidRPr="0020543C">
        <w:br/>
        <w:t xml:space="preserve">D) Sen </w:t>
      </w:r>
      <w:r>
        <w:t>de bana kitabı ver.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11. Aşağıdaki cümlelerin hangisinde “-</w:t>
      </w:r>
      <w:r w:rsidRPr="0020543C">
        <w:t>ler, -lar</w:t>
      </w:r>
      <w:r w:rsidRPr="0020543C">
        <w:rPr>
          <w:rStyle w:val="Strong"/>
          <w:rFonts w:cs="Calibri"/>
          <w:sz w:val="24"/>
          <w:szCs w:val="24"/>
        </w:rPr>
        <w:t>”yanlış yazılmıştır?</w:t>
      </w:r>
      <w:r>
        <w:br/>
        <w:t>A) Arabalar yola çıkmadan bozuldu..</w:t>
      </w:r>
      <w:r>
        <w:br/>
        <w:t>B) Anneler sevgi kaynağıdır.</w:t>
      </w:r>
      <w:r>
        <w:br/>
        <w:t>C) Dayımlar dün b</w:t>
      </w:r>
      <w:r w:rsidRPr="0020543C">
        <w:t>i</w:t>
      </w:r>
      <w:r>
        <w:t>ze gelecekti.</w:t>
      </w:r>
      <w:r>
        <w:br/>
        <w:t>D) Hediye’ler size dağıtılacak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12. Aşağıdaki cümlelerin hangisinde “</w:t>
      </w:r>
      <w:r w:rsidRPr="0020543C">
        <w:t>ki</w:t>
      </w:r>
      <w:r w:rsidRPr="0020543C">
        <w:rPr>
          <w:rStyle w:val="Strong"/>
          <w:rFonts w:cs="Calibri"/>
          <w:sz w:val="24"/>
          <w:szCs w:val="24"/>
        </w:rPr>
        <w:t>”nin yazımında yanlışlık yoktur?</w:t>
      </w:r>
      <w:r>
        <w:br/>
        <w:t>A) Sırada ki kişi içeri girdi.</w:t>
      </w:r>
      <w:r>
        <w:br/>
        <w:t>B) Başkaları anlatama</w:t>
      </w:r>
      <w:r w:rsidRPr="0020543C">
        <w:t>z ki beni.</w:t>
      </w:r>
      <w:r w:rsidRPr="0020543C">
        <w:br/>
        <w:t>C) Elimde ki y</w:t>
      </w:r>
      <w:r>
        <w:t>ara geçmek nedir bilmedi.</w:t>
      </w:r>
      <w:r>
        <w:br/>
        <w:t>D) Benim ki yine haylazlık peşinde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13. Aşağıdaki cümlelerin hangisinde yazım yanlışı</w:t>
      </w:r>
      <w:r>
        <w:rPr>
          <w:rStyle w:val="Strong"/>
          <w:rFonts w:cs="Calibri"/>
          <w:sz w:val="24"/>
          <w:szCs w:val="24"/>
        </w:rPr>
        <w:t xml:space="preserve"> </w:t>
      </w:r>
      <w:r w:rsidRPr="0020543C">
        <w:rPr>
          <w:rStyle w:val="Strong"/>
          <w:rFonts w:cs="Calibri"/>
          <w:sz w:val="24"/>
          <w:szCs w:val="24"/>
        </w:rPr>
        <w:t>yoktur?</w:t>
      </w:r>
      <w:r>
        <w:br/>
        <w:t>A) Ne yapayım, sınav çok zordu.</w:t>
      </w:r>
      <w:r>
        <w:br/>
        <w:t>B) Şimdilerde köyde kimse</w:t>
      </w:r>
      <w:r w:rsidRPr="0020543C">
        <w:t xml:space="preserve"> kalmadık</w:t>
      </w:r>
      <w:r>
        <w:t>i.</w:t>
      </w:r>
      <w:r>
        <w:br/>
        <w:t>C) Kitabı okuyup yatacam.</w:t>
      </w:r>
      <w:r>
        <w:br/>
        <w:t>D) Uykundamı  beni gördün</w:t>
      </w:r>
      <w:r w:rsidRPr="0020543C">
        <w:t>?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14. Aşağıdaki cümlelerin hangisinde yazım yanlışı</w:t>
      </w:r>
      <w:r>
        <w:rPr>
          <w:rStyle w:val="Strong"/>
          <w:rFonts w:cs="Calibri"/>
          <w:sz w:val="24"/>
          <w:szCs w:val="24"/>
        </w:rPr>
        <w:t xml:space="preserve"> </w:t>
      </w:r>
      <w:r w:rsidRPr="0020543C">
        <w:rPr>
          <w:rStyle w:val="Strong"/>
          <w:rFonts w:cs="Calibri"/>
          <w:sz w:val="24"/>
          <w:szCs w:val="24"/>
        </w:rPr>
        <w:t>vardır?</w:t>
      </w:r>
      <w:r>
        <w:br/>
        <w:t>A) Gelin mi gelecek önce?</w:t>
      </w:r>
      <w:r>
        <w:br/>
        <w:t>B) Anlamlı anlamlı etrafa bakındı.</w:t>
      </w:r>
      <w:r>
        <w:br/>
        <w:t>C) Elindeki yaralar da ne</w:t>
      </w:r>
      <w:r w:rsidRPr="0020543C">
        <w:t>, sinek m</w:t>
      </w:r>
      <w:r>
        <w:t>i ısırdı?</w:t>
      </w:r>
      <w:r>
        <w:br/>
        <w:t>D) Sormadınmı niye sınava geç girdi</w:t>
      </w:r>
      <w:r w:rsidRPr="0020543C">
        <w:t>?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15. Aşağıdaki cümlelerin hangisinde yazım yanlışı yapılmıştır?</w:t>
      </w:r>
      <w:r>
        <w:br/>
        <w:t>A) Yıllar geçse de geçmişi unutmam.</w:t>
      </w:r>
      <w:r>
        <w:br/>
        <w:t>B) Gözlerine bakıp ta söyledim</w:t>
      </w:r>
      <w:r w:rsidRPr="0020543C">
        <w:t>.</w:t>
      </w:r>
      <w:r w:rsidRPr="0020543C">
        <w:br/>
        <w:t xml:space="preserve">C) Grup </w:t>
      </w:r>
      <w:r>
        <w:t>en güzel şarkılarını seslendirdi.</w:t>
      </w:r>
      <w:r>
        <w:br/>
        <w:t>D) Duvarda ailesinin</w:t>
      </w:r>
      <w:r w:rsidRPr="0020543C">
        <w:t xml:space="preserve"> resmi asılıydı.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16. Aşağıdaki cümlelerin hangisinden </w:t>
      </w:r>
      <w:r w:rsidRPr="0020543C">
        <w:t>“-ler,-lar</w:t>
      </w:r>
      <w:r w:rsidRPr="0020543C">
        <w:rPr>
          <w:rStyle w:val="Strong"/>
          <w:rFonts w:cs="Calibri"/>
          <w:sz w:val="24"/>
          <w:szCs w:val="24"/>
        </w:rPr>
        <w:t>”yanlış yazılmıştır?</w:t>
      </w:r>
      <w:r>
        <w:br/>
        <w:t>A) Vefasızlar</w:t>
      </w:r>
      <w:r w:rsidRPr="0020543C">
        <w:t>! Bir kere</w:t>
      </w:r>
      <w:r>
        <w:t xml:space="preserve"> olsun</w:t>
      </w:r>
      <w:r w:rsidRPr="0020543C">
        <w:t xml:space="preserve"> aramadılar</w:t>
      </w:r>
      <w:r>
        <w:t xml:space="preserve"> beni.</w:t>
      </w:r>
      <w:r>
        <w:br/>
        <w:t>B) Halam’la</w:t>
      </w:r>
      <w:r w:rsidRPr="0020543C">
        <w:t>r bize</w:t>
      </w:r>
      <w:r>
        <w:t xml:space="preserve"> yemeğe gelecek.</w:t>
      </w:r>
      <w:r>
        <w:br/>
        <w:t>C) Yazıklar</w:t>
      </w:r>
      <w:r w:rsidRPr="0020543C">
        <w:t xml:space="preserve"> olsun! Buna nasıl inand</w:t>
      </w:r>
      <w:r>
        <w:t>ın?</w:t>
      </w:r>
      <w:r>
        <w:br/>
        <w:t>D) İyi dileklerde bulup toplantıyı bitirdi</w:t>
      </w:r>
      <w:r w:rsidRPr="0020543C">
        <w:t>.</w:t>
      </w: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17. Aşağıdaki cümlelerin hangisinde bitişik yazılması gereken ki, ayrı yazılmıştır?</w:t>
      </w:r>
      <w:r>
        <w:br/>
        <w:t>A) O korku filmi izleyemez</w:t>
      </w:r>
      <w:r w:rsidRPr="0020543C">
        <w:t xml:space="preserve"> ki.</w:t>
      </w:r>
      <w:r w:rsidRPr="0020543C">
        <w:br/>
      </w:r>
      <w:r>
        <w:t>B) Ona derdimi söyleyemedim</w:t>
      </w:r>
      <w:r w:rsidRPr="0020543C">
        <w:t xml:space="preserve"> ki.</w:t>
      </w:r>
      <w:r w:rsidRPr="0020543C">
        <w:br/>
        <w:t>C) Elde</w:t>
      </w:r>
      <w:r>
        <w:t xml:space="preserve"> ki yara hiç iyileşmedi.</w:t>
      </w:r>
      <w:r>
        <w:br/>
        <w:t>D) O kim ki benden yardım istiyor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18. Aşağıdaki cümlelerin hangisinde “</w:t>
      </w:r>
      <w:r w:rsidRPr="0020543C">
        <w:t>mi</w:t>
      </w:r>
      <w:r w:rsidRPr="0020543C">
        <w:rPr>
          <w:rStyle w:val="Strong"/>
          <w:rFonts w:cs="Calibri"/>
          <w:sz w:val="24"/>
          <w:szCs w:val="24"/>
        </w:rPr>
        <w:t>”nin yazımında yanlışlık yoktur?</w:t>
      </w:r>
      <w:r>
        <w:br/>
        <w:t>A) Sen ıspanağı</w:t>
      </w:r>
      <w:r w:rsidRPr="0020543C">
        <w:t xml:space="preserve"> sev miyormuydun?</w:t>
      </w:r>
      <w:r w:rsidRPr="0020543C">
        <w:br/>
        <w:t xml:space="preserve">B) </w:t>
      </w:r>
      <w:r>
        <w:t>Bu akşam sinemadamı gördün, diye sordu?</w:t>
      </w:r>
      <w:r>
        <w:br/>
        <w:t>C) Tatildemi buraya</w:t>
      </w:r>
      <w:r w:rsidRPr="0020543C">
        <w:t xml:space="preserve"> geliyorsun?</w:t>
      </w:r>
      <w:r w:rsidRPr="0020543C">
        <w:br/>
        <w:t>D) Keskin mi keskin bir</w:t>
      </w:r>
      <w:r>
        <w:t xml:space="preserve"> bıçak.</w:t>
      </w: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  <w:r w:rsidRPr="0020543C">
        <w:rPr>
          <w:rStyle w:val="Strong"/>
          <w:rFonts w:cs="Calibri"/>
          <w:sz w:val="24"/>
          <w:szCs w:val="24"/>
        </w:rPr>
        <w:t>19. Aşağıda cümlelerin hangisinde ayrı yazılması gereken</w:t>
      </w:r>
      <w:r>
        <w:rPr>
          <w:rStyle w:val="Strong"/>
          <w:rFonts w:cs="Calibri"/>
          <w:sz w:val="24"/>
          <w:szCs w:val="24"/>
        </w:rPr>
        <w:t xml:space="preserve"> ’</w:t>
      </w:r>
      <w:r w:rsidRPr="0020543C">
        <w:rPr>
          <w:rStyle w:val="Strong"/>
          <w:rFonts w:cs="Calibri"/>
          <w:sz w:val="24"/>
          <w:szCs w:val="24"/>
        </w:rPr>
        <w:t xml:space="preserve"> </w:t>
      </w:r>
      <w:r w:rsidRPr="00F85970">
        <w:rPr>
          <w:rStyle w:val="Strong"/>
          <w:rFonts w:cs="Calibri"/>
          <w:b w:val="0"/>
          <w:bCs w:val="0"/>
          <w:sz w:val="24"/>
          <w:szCs w:val="24"/>
        </w:rPr>
        <w:t>ki</w:t>
      </w:r>
      <w:r w:rsidRPr="00F85970">
        <w:rPr>
          <w:rStyle w:val="Strong"/>
          <w:rFonts w:cs="Calibri"/>
          <w:sz w:val="24"/>
          <w:szCs w:val="24"/>
        </w:rPr>
        <w:t xml:space="preserve">’, </w:t>
      </w:r>
      <w:r w:rsidRPr="0020543C">
        <w:rPr>
          <w:rStyle w:val="Strong"/>
          <w:rFonts w:cs="Calibri"/>
          <w:sz w:val="24"/>
          <w:szCs w:val="24"/>
        </w:rPr>
        <w:t>bitişik yazılmıştır?</w:t>
      </w:r>
      <w:r>
        <w:br/>
        <w:t>A) S</w:t>
      </w:r>
      <w:r w:rsidRPr="0020543C">
        <w:t>ordunmuki</w:t>
      </w:r>
      <w:r>
        <w:t xml:space="preserve"> ben ne yapıyorum?</w:t>
      </w:r>
      <w:r>
        <w:br/>
        <w:t>B) Şimdilerdeki şarkılarda duygu yok.</w:t>
      </w:r>
      <w:r>
        <w:br/>
        <w:t>C) Bendeki okuma şevki bitmez</w:t>
      </w:r>
      <w:r w:rsidRPr="0020543C">
        <w:t>.</w:t>
      </w:r>
      <w:r w:rsidRPr="0020543C">
        <w:br/>
        <w:t>D) Ayşe’deki</w:t>
      </w:r>
      <w:r>
        <w:t xml:space="preserve"> kitap çok güzel</w:t>
      </w:r>
      <w:r w:rsidRPr="0020543C">
        <w:t>.</w:t>
      </w:r>
    </w:p>
    <w:p w:rsidR="005D21AF" w:rsidRDefault="005D21AF" w:rsidP="008708BB">
      <w:pPr>
        <w:pStyle w:val="NoSpacing"/>
        <w:ind w:left="720"/>
      </w:pPr>
      <w:r w:rsidRPr="0020543C">
        <w:br/>
      </w:r>
      <w:r w:rsidRPr="0020543C">
        <w:rPr>
          <w:rStyle w:val="Strong"/>
          <w:rFonts w:cs="Calibri"/>
          <w:sz w:val="24"/>
          <w:szCs w:val="24"/>
        </w:rPr>
        <w:t>20. Aşağıdaki cümlelerin hangisinde yazım yanlışı</w:t>
      </w:r>
      <w:r>
        <w:rPr>
          <w:rStyle w:val="Strong"/>
          <w:rFonts w:cs="Calibri"/>
          <w:sz w:val="24"/>
          <w:szCs w:val="24"/>
        </w:rPr>
        <w:t xml:space="preserve"> </w:t>
      </w:r>
      <w:r w:rsidRPr="0020543C">
        <w:rPr>
          <w:rStyle w:val="Strong"/>
          <w:rFonts w:cs="Calibri"/>
          <w:sz w:val="24"/>
          <w:szCs w:val="24"/>
        </w:rPr>
        <w:t>vardır?</w:t>
      </w:r>
      <w:r w:rsidRPr="0020543C">
        <w:br/>
        <w:t>A) Bende s</w:t>
      </w:r>
      <w:r>
        <w:t>eni yolda</w:t>
      </w:r>
      <w:r w:rsidRPr="0020543C">
        <w:t xml:space="preserve"> gördüm.</w:t>
      </w:r>
      <w:r w:rsidRPr="0020543C">
        <w:br/>
        <w:t xml:space="preserve">B) Bu </w:t>
      </w:r>
      <w:r>
        <w:t>zamanda kimse kimseyi düşünmez</w:t>
      </w:r>
      <w:r w:rsidRPr="0020543C">
        <w:t>.</w:t>
      </w:r>
      <w:r w:rsidRPr="0020543C">
        <w:br/>
        <w:t xml:space="preserve">C) Arkasında bizi görünce </w:t>
      </w:r>
      <w:r>
        <w:t>ne diyeceğini bilemedi</w:t>
      </w:r>
      <w:r w:rsidRPr="0020543C">
        <w:t>.</w:t>
      </w:r>
      <w:r w:rsidRPr="0020543C">
        <w:br/>
        <w:t xml:space="preserve">D) </w:t>
      </w:r>
      <w:r>
        <w:t>Gördüm de pek beğenmedim.</w:t>
      </w:r>
    </w:p>
    <w:p w:rsidR="005D21AF" w:rsidRDefault="005D21AF" w:rsidP="008708BB">
      <w:pPr>
        <w:pStyle w:val="NoSpacing"/>
        <w:ind w:left="720"/>
      </w:pPr>
    </w:p>
    <w:p w:rsidR="005D21AF" w:rsidRPr="00AD2B18" w:rsidRDefault="005D21AF" w:rsidP="008708BB">
      <w:pPr>
        <w:pStyle w:val="NoSpacing"/>
        <w:ind w:left="720"/>
        <w:rPr>
          <w:b/>
          <w:bCs/>
        </w:rPr>
      </w:pPr>
      <w:r>
        <w:rPr>
          <w:b/>
          <w:bCs/>
        </w:rPr>
        <w:t>21</w:t>
      </w:r>
      <w:r w:rsidRPr="00AD2B18">
        <w:rPr>
          <w:b/>
          <w:bCs/>
        </w:rPr>
        <w:t xml:space="preserve">. Aşağıdaki cümlelerin hangisinde büyük harflerin kullanımıyla ilgili bir yazım </w:t>
      </w:r>
      <w:r w:rsidRPr="00AD2B18">
        <w:rPr>
          <w:b/>
          <w:bCs/>
          <w:u w:val="single"/>
        </w:rPr>
        <w:t>yanlışı</w:t>
      </w:r>
      <w:r w:rsidRPr="00AD2B18">
        <w:rPr>
          <w:b/>
          <w:bCs/>
        </w:rPr>
        <w:t xml:space="preserve"> yapılmıştır?</w:t>
      </w:r>
    </w:p>
    <w:p w:rsidR="005D21AF" w:rsidRDefault="005D21AF" w:rsidP="008708BB">
      <w:pPr>
        <w:pStyle w:val="NoSpacing"/>
        <w:ind w:left="720"/>
      </w:pPr>
      <w:r>
        <w:t>A) Güney Anadolu’da platolar fazladır.</w:t>
      </w:r>
    </w:p>
    <w:p w:rsidR="005D21AF" w:rsidRDefault="005D21AF" w:rsidP="008708BB">
      <w:pPr>
        <w:pStyle w:val="NoSpacing"/>
        <w:ind w:left="720"/>
      </w:pPr>
      <w:r>
        <w:t>B) Öğretmen Ayşe Hanım bugün okula gelmedi.</w:t>
      </w:r>
    </w:p>
    <w:p w:rsidR="005D21AF" w:rsidRDefault="005D21AF" w:rsidP="008708BB">
      <w:pPr>
        <w:pStyle w:val="NoSpacing"/>
        <w:ind w:left="720"/>
      </w:pPr>
      <w:r>
        <w:t>C) Şu Dünyanın işine hiç aklım ermiyor.</w:t>
      </w:r>
    </w:p>
    <w:p w:rsidR="005D21AF" w:rsidRDefault="005D21AF" w:rsidP="008708BB">
      <w:pPr>
        <w:pStyle w:val="NoSpacing"/>
        <w:ind w:left="720"/>
      </w:pPr>
      <w:r>
        <w:t>D) Ilgaz Dağları’ne tur düzenlendi.</w:t>
      </w:r>
    </w:p>
    <w:p w:rsidR="005D21AF" w:rsidRDefault="005D21AF" w:rsidP="008708BB">
      <w:pPr>
        <w:pStyle w:val="NoSpacing"/>
        <w:ind w:left="720"/>
      </w:pPr>
    </w:p>
    <w:p w:rsidR="005D21AF" w:rsidRPr="00AD2B18" w:rsidRDefault="005D21AF" w:rsidP="008708BB">
      <w:pPr>
        <w:pStyle w:val="NoSpacing"/>
        <w:ind w:left="720"/>
        <w:rPr>
          <w:b/>
          <w:bCs/>
        </w:rPr>
      </w:pPr>
      <w:r>
        <w:rPr>
          <w:b/>
          <w:bCs/>
        </w:rPr>
        <w:t>22</w:t>
      </w:r>
      <w:r w:rsidRPr="00AD2B18">
        <w:rPr>
          <w:b/>
          <w:bCs/>
        </w:rPr>
        <w:t xml:space="preserve">.Aaşğıdaki altı çizili sözcüklerden hangisinin yazımı </w:t>
      </w:r>
      <w:r w:rsidRPr="00AD2B18">
        <w:rPr>
          <w:b/>
          <w:bCs/>
          <w:u w:val="single"/>
        </w:rPr>
        <w:t>yanlıştır?</w:t>
      </w:r>
    </w:p>
    <w:p w:rsidR="005D21AF" w:rsidRDefault="005D21AF" w:rsidP="008708BB">
      <w:pPr>
        <w:pStyle w:val="NoSpacing"/>
        <w:ind w:left="720"/>
        <w:rPr>
          <w:u w:val="single"/>
        </w:rPr>
      </w:pPr>
      <w:r>
        <w:t xml:space="preserve">A) Sen de beni </w:t>
      </w:r>
      <w:r>
        <w:rPr>
          <w:u w:val="single"/>
        </w:rPr>
        <w:t>aramayıverdin.</w:t>
      </w:r>
    </w:p>
    <w:p w:rsidR="005D21AF" w:rsidRDefault="005D21AF" w:rsidP="008708BB">
      <w:pPr>
        <w:pStyle w:val="NoSpacing"/>
        <w:ind w:left="720"/>
        <w:rPr>
          <w:u w:val="single"/>
        </w:rPr>
      </w:pPr>
      <w:r>
        <w:t xml:space="preserve">B) Sıcakk yemekleri </w:t>
      </w:r>
      <w:r>
        <w:rPr>
          <w:u w:val="single"/>
        </w:rPr>
        <w:t>yiyemedim.</w:t>
      </w:r>
    </w:p>
    <w:p w:rsidR="005D21AF" w:rsidRDefault="005D21AF" w:rsidP="008708BB">
      <w:pPr>
        <w:pStyle w:val="NoSpacing"/>
        <w:ind w:left="720"/>
        <w:rPr>
          <w:u w:val="single"/>
        </w:rPr>
      </w:pPr>
      <w:r>
        <w:t xml:space="preserve">C) Ona,  sen gelme </w:t>
      </w:r>
      <w:r>
        <w:rPr>
          <w:u w:val="single"/>
        </w:rPr>
        <w:t>diyemedim.</w:t>
      </w:r>
    </w:p>
    <w:p w:rsidR="005D21AF" w:rsidRDefault="005D21AF" w:rsidP="008708BB">
      <w:pPr>
        <w:pStyle w:val="NoSpacing"/>
        <w:ind w:left="720"/>
      </w:pPr>
      <w:r>
        <w:t xml:space="preserve">D) Sen bu konuyu hiç </w:t>
      </w:r>
      <w:r>
        <w:rPr>
          <w:u w:val="single"/>
        </w:rPr>
        <w:t>anlıyamıyorsun.</w:t>
      </w:r>
    </w:p>
    <w:p w:rsidR="005D21AF" w:rsidRDefault="005D21AF" w:rsidP="008708BB">
      <w:pPr>
        <w:pStyle w:val="NoSpacing"/>
        <w:ind w:left="720"/>
      </w:pPr>
    </w:p>
    <w:p w:rsidR="005D21AF" w:rsidRPr="00AD2B18" w:rsidRDefault="005D21AF" w:rsidP="008708BB">
      <w:pPr>
        <w:pStyle w:val="NoSpacing"/>
        <w:ind w:left="720"/>
        <w:rPr>
          <w:b/>
          <w:bCs/>
          <w:u w:val="single"/>
        </w:rPr>
      </w:pPr>
      <w:r>
        <w:rPr>
          <w:b/>
          <w:bCs/>
        </w:rPr>
        <w:t>23. “Laf</w:t>
      </w:r>
      <w:r w:rsidRPr="00AD2B18">
        <w:rPr>
          <w:b/>
          <w:bCs/>
        </w:rPr>
        <w:t xml:space="preserve"> döndü dolaşdı, yine o konuya geldi.”</w:t>
      </w:r>
      <w:r>
        <w:rPr>
          <w:b/>
          <w:bCs/>
        </w:rPr>
        <w:t xml:space="preserve">cümlesindeki </w:t>
      </w:r>
      <w:r w:rsidRPr="00AD2B18">
        <w:rPr>
          <w:b/>
          <w:bCs/>
        </w:rPr>
        <w:t xml:space="preserve"> sözcüklerden hangisinin yazımı doğru </w:t>
      </w:r>
      <w:r w:rsidRPr="00AD2B18">
        <w:rPr>
          <w:b/>
          <w:bCs/>
          <w:u w:val="single"/>
        </w:rPr>
        <w:t>değildir?</w:t>
      </w:r>
    </w:p>
    <w:p w:rsidR="005D21AF" w:rsidRDefault="005D21AF" w:rsidP="008708BB">
      <w:pPr>
        <w:pStyle w:val="NoSpacing"/>
        <w:ind w:left="720"/>
      </w:pPr>
      <w:r>
        <w:t>A)  dolaşdı                                 B) döndü</w:t>
      </w:r>
    </w:p>
    <w:p w:rsidR="005D21AF" w:rsidRDefault="005D21AF" w:rsidP="008708BB">
      <w:pPr>
        <w:pStyle w:val="NoSpacing"/>
        <w:ind w:left="720"/>
      </w:pPr>
      <w:r>
        <w:t>C)  konuya                                 D) geldi</w:t>
      </w:r>
    </w:p>
    <w:p w:rsidR="005D21AF" w:rsidRDefault="005D21AF" w:rsidP="008708BB">
      <w:pPr>
        <w:pStyle w:val="NoSpacing"/>
        <w:ind w:left="720"/>
      </w:pPr>
    </w:p>
    <w:p w:rsidR="005D21AF" w:rsidRPr="00AD2B18" w:rsidRDefault="005D21AF" w:rsidP="008708BB">
      <w:pPr>
        <w:pStyle w:val="NoSpacing"/>
        <w:ind w:left="720"/>
        <w:rPr>
          <w:b/>
          <w:bCs/>
          <w:u w:val="single"/>
        </w:rPr>
      </w:pPr>
      <w:r>
        <w:rPr>
          <w:b/>
          <w:bCs/>
        </w:rPr>
        <w:t>24</w:t>
      </w:r>
      <w:r w:rsidRPr="00AD2B18">
        <w:rPr>
          <w:b/>
          <w:bCs/>
        </w:rPr>
        <w:t xml:space="preserve">. Aşağıdaki cümlelerin hangisinde altı çizili sözcüğün yazımı </w:t>
      </w:r>
      <w:r w:rsidRPr="00AD2B18">
        <w:rPr>
          <w:b/>
          <w:bCs/>
          <w:u w:val="single"/>
        </w:rPr>
        <w:t>yanlıştır?</w:t>
      </w:r>
    </w:p>
    <w:p w:rsidR="005D21AF" w:rsidRDefault="005D21AF" w:rsidP="008708BB">
      <w:pPr>
        <w:pStyle w:val="NoSpacing"/>
        <w:ind w:left="720"/>
      </w:pPr>
      <w:r>
        <w:t xml:space="preserve">A) Bu </w:t>
      </w:r>
      <w:r>
        <w:rPr>
          <w:u w:val="single"/>
        </w:rPr>
        <w:t>ay</w:t>
      </w:r>
      <w:r>
        <w:t xml:space="preserve"> soğuk geçecek.</w:t>
      </w:r>
    </w:p>
    <w:p w:rsidR="005D21AF" w:rsidRDefault="005D21AF" w:rsidP="008708BB">
      <w:pPr>
        <w:pStyle w:val="NoSpacing"/>
        <w:ind w:left="720"/>
      </w:pPr>
      <w:r>
        <w:t xml:space="preserve">B) Artık </w:t>
      </w:r>
      <w:r>
        <w:rPr>
          <w:u w:val="single"/>
        </w:rPr>
        <w:t>dünya</w:t>
      </w:r>
      <w:r>
        <w:t xml:space="preserve"> hızla gelişiyor.</w:t>
      </w:r>
    </w:p>
    <w:p w:rsidR="005D21AF" w:rsidRDefault="005D21AF" w:rsidP="008708BB">
      <w:pPr>
        <w:pStyle w:val="NoSpacing"/>
        <w:ind w:left="720"/>
      </w:pPr>
      <w:r>
        <w:t xml:space="preserve">C) Uzaydan </w:t>
      </w:r>
      <w:r>
        <w:rPr>
          <w:u w:val="single"/>
        </w:rPr>
        <w:t>dünyanın</w:t>
      </w:r>
      <w:r>
        <w:t xml:space="preserve"> görüşü çok güzel.</w:t>
      </w:r>
    </w:p>
    <w:p w:rsidR="005D21AF" w:rsidRDefault="005D21AF" w:rsidP="008708BB">
      <w:pPr>
        <w:pStyle w:val="NoSpacing"/>
        <w:ind w:left="720"/>
      </w:pPr>
      <w:r>
        <w:t xml:space="preserve">D) Oturma odamıza </w:t>
      </w:r>
      <w:r>
        <w:rPr>
          <w:u w:val="single"/>
        </w:rPr>
        <w:t xml:space="preserve">güneş </w:t>
      </w:r>
      <w:r>
        <w:t xml:space="preserve">  geçmiyor.</w:t>
      </w: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</w:p>
    <w:p w:rsidR="005D21AF" w:rsidRDefault="005D21AF" w:rsidP="008708BB">
      <w:pPr>
        <w:pStyle w:val="NoSpacing"/>
        <w:ind w:left="720"/>
      </w:pPr>
    </w:p>
    <w:p w:rsidR="005D21AF" w:rsidRPr="00AD2B18" w:rsidRDefault="005D21AF" w:rsidP="008708BB">
      <w:pPr>
        <w:pStyle w:val="NoSpacing"/>
        <w:ind w:left="720"/>
        <w:rPr>
          <w:b/>
          <w:bCs/>
        </w:rPr>
      </w:pPr>
      <w:r>
        <w:rPr>
          <w:b/>
          <w:bCs/>
        </w:rPr>
        <w:t>25</w:t>
      </w:r>
      <w:r w:rsidRPr="00AD2B18">
        <w:rPr>
          <w:b/>
          <w:bCs/>
        </w:rPr>
        <w:t>.Aşağıdaki cümlelerin hangisinde bir yazım yanlışı vardır?</w:t>
      </w:r>
    </w:p>
    <w:p w:rsidR="005D21AF" w:rsidRDefault="005D21AF" w:rsidP="008708BB">
      <w:pPr>
        <w:pStyle w:val="NoSpacing"/>
        <w:ind w:left="720"/>
      </w:pPr>
      <w:r>
        <w:t>A) Anadolu’nun güneyi soğuk havaların etkisinde.</w:t>
      </w:r>
    </w:p>
    <w:p w:rsidR="005D21AF" w:rsidRDefault="005D21AF" w:rsidP="008708BB">
      <w:pPr>
        <w:pStyle w:val="NoSpacing"/>
        <w:ind w:left="720"/>
      </w:pPr>
      <w:r>
        <w:t>B) Kitapta bir çocuğun hayalleri anlatılıyor.</w:t>
      </w:r>
    </w:p>
    <w:p w:rsidR="005D21AF" w:rsidRDefault="005D21AF" w:rsidP="008708BB">
      <w:pPr>
        <w:pStyle w:val="NoSpacing"/>
        <w:ind w:left="720"/>
      </w:pPr>
      <w:r>
        <w:t>C) Ankaralı seyircileri sanatçı coşturdu.</w:t>
      </w:r>
    </w:p>
    <w:p w:rsidR="005D21AF" w:rsidRDefault="005D21AF" w:rsidP="008708BB">
      <w:pPr>
        <w:pStyle w:val="NoSpacing"/>
        <w:ind w:left="720"/>
      </w:pPr>
      <w:r>
        <w:t>D) O kadar uantandı ki yüzü renkden renge girmişti.</w:t>
      </w:r>
    </w:p>
    <w:p w:rsidR="005D21AF" w:rsidRDefault="005D21AF" w:rsidP="008708BB">
      <w:pPr>
        <w:pStyle w:val="NoSpacing"/>
        <w:ind w:left="720"/>
      </w:pPr>
    </w:p>
    <w:p w:rsidR="005D21AF" w:rsidRPr="00AD2B18" w:rsidRDefault="005D21AF" w:rsidP="008708BB">
      <w:pPr>
        <w:pStyle w:val="NoSpacing"/>
        <w:ind w:left="720"/>
        <w:rPr>
          <w:b/>
          <w:bCs/>
        </w:rPr>
      </w:pPr>
      <w:r>
        <w:rPr>
          <w:b/>
          <w:bCs/>
        </w:rPr>
        <w:t>26</w:t>
      </w:r>
      <w:r w:rsidRPr="00AD2B18">
        <w:rPr>
          <w:b/>
          <w:bCs/>
        </w:rPr>
        <w:t xml:space="preserve">. Aşağıdaki cümlelerin hangisinde bir </w:t>
      </w:r>
      <w:r w:rsidRPr="00AD2B18">
        <w:rPr>
          <w:b/>
          <w:bCs/>
          <w:u w:val="single"/>
        </w:rPr>
        <w:t xml:space="preserve">yazım yanlışı </w:t>
      </w:r>
      <w:r w:rsidRPr="00AD2B18">
        <w:rPr>
          <w:b/>
          <w:bCs/>
        </w:rPr>
        <w:t>vardır?</w:t>
      </w:r>
    </w:p>
    <w:p w:rsidR="005D21AF" w:rsidRDefault="005D21AF" w:rsidP="008708BB">
      <w:pPr>
        <w:pStyle w:val="NoSpacing"/>
        <w:ind w:left="720"/>
      </w:pPr>
      <w:r>
        <w:t>A) Üst üste yığılmış eşyaları düzeltiyordu.</w:t>
      </w:r>
    </w:p>
    <w:p w:rsidR="005D21AF" w:rsidRDefault="005D21AF" w:rsidP="008708BB">
      <w:pPr>
        <w:pStyle w:val="NoSpacing"/>
        <w:ind w:left="720"/>
      </w:pPr>
      <w:r>
        <w:t>B) Art arta yaşananlar onu çok etkiledi.</w:t>
      </w:r>
    </w:p>
    <w:p w:rsidR="005D21AF" w:rsidRDefault="005D21AF" w:rsidP="008708BB">
      <w:pPr>
        <w:pStyle w:val="NoSpacing"/>
        <w:ind w:left="720"/>
      </w:pPr>
      <w:r>
        <w:t>C) Karnesini alınca etekleri zil çaldı.</w:t>
      </w:r>
    </w:p>
    <w:p w:rsidR="005D21AF" w:rsidRDefault="005D21AF" w:rsidP="008708BB">
      <w:pPr>
        <w:pStyle w:val="NoSpacing"/>
        <w:ind w:left="720"/>
      </w:pPr>
      <w:r>
        <w:t>D) Kitaptaki resimleri kesiyor.</w:t>
      </w:r>
    </w:p>
    <w:p w:rsidR="005D21AF" w:rsidRDefault="005D21AF" w:rsidP="008708BB">
      <w:pPr>
        <w:pStyle w:val="NoSpacing"/>
        <w:ind w:left="720"/>
      </w:pPr>
    </w:p>
    <w:p w:rsidR="005D21AF" w:rsidRPr="0016456D" w:rsidRDefault="005D21AF" w:rsidP="008708BB">
      <w:pPr>
        <w:pStyle w:val="NoSpacing"/>
        <w:ind w:left="720"/>
        <w:rPr>
          <w:b/>
          <w:bCs/>
        </w:rPr>
      </w:pPr>
      <w:r>
        <w:rPr>
          <w:b/>
          <w:bCs/>
        </w:rPr>
        <w:t>27</w:t>
      </w:r>
      <w:r w:rsidRPr="0016456D">
        <w:rPr>
          <w:b/>
          <w:bCs/>
        </w:rPr>
        <w:t>. Aşağıdaki cümlelerin hangisinde ayrı yazılması gereken “etmek” sözcüğü bitişik yazılmıştır?</w:t>
      </w:r>
    </w:p>
    <w:p w:rsidR="005D21AF" w:rsidRDefault="005D21AF" w:rsidP="008708BB">
      <w:pPr>
        <w:pStyle w:val="NoSpacing"/>
        <w:ind w:left="720"/>
      </w:pPr>
      <w:r>
        <w:t>A) Bu kağıtları sakın kaybetme.</w:t>
      </w:r>
    </w:p>
    <w:p w:rsidR="005D21AF" w:rsidRDefault="005D21AF" w:rsidP="008708BB">
      <w:pPr>
        <w:pStyle w:val="NoSpacing"/>
        <w:ind w:left="720"/>
      </w:pPr>
      <w:r>
        <w:t>B) Kaybettiğin kağıdı buluruz, derdetme.</w:t>
      </w:r>
    </w:p>
    <w:p w:rsidR="005D21AF" w:rsidRDefault="005D21AF" w:rsidP="008708BB">
      <w:pPr>
        <w:pStyle w:val="NoSpacing"/>
        <w:ind w:left="720"/>
      </w:pPr>
      <w:r>
        <w:t>C) halledilen bu problemden sonra içi rahatlamıştı.</w:t>
      </w:r>
    </w:p>
    <w:p w:rsidR="005D21AF" w:rsidRDefault="005D21AF" w:rsidP="008708BB">
      <w:pPr>
        <w:pStyle w:val="NoSpacing"/>
        <w:ind w:left="720"/>
      </w:pPr>
      <w:r>
        <w:t>D) Hep ondan bahsetmek işe yaramaz.</w:t>
      </w:r>
    </w:p>
    <w:sectPr w:rsidR="005D21AF" w:rsidSect="00481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E338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4B91F9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505619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3A481A64"/>
    <w:multiLevelType w:val="hybridMultilevel"/>
    <w:tmpl w:val="319ECF5C"/>
    <w:lvl w:ilvl="0" w:tplc="D61A1B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A33B2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55950C4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7783286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43C"/>
    <w:rsid w:val="00066063"/>
    <w:rsid w:val="00161509"/>
    <w:rsid w:val="0016456D"/>
    <w:rsid w:val="001868E4"/>
    <w:rsid w:val="0020543C"/>
    <w:rsid w:val="00373642"/>
    <w:rsid w:val="00481930"/>
    <w:rsid w:val="005D21AF"/>
    <w:rsid w:val="00611440"/>
    <w:rsid w:val="006F06D6"/>
    <w:rsid w:val="0071026C"/>
    <w:rsid w:val="0072473B"/>
    <w:rsid w:val="00756823"/>
    <w:rsid w:val="008708BB"/>
    <w:rsid w:val="008D625A"/>
    <w:rsid w:val="008E426C"/>
    <w:rsid w:val="00AB43B1"/>
    <w:rsid w:val="00AD2B18"/>
    <w:rsid w:val="00B278F9"/>
    <w:rsid w:val="00C35C4C"/>
    <w:rsid w:val="00D91CFF"/>
    <w:rsid w:val="00F52019"/>
    <w:rsid w:val="00F8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93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20543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0543C"/>
    <w:rPr>
      <w:rFonts w:cs="Times New Roman"/>
      <w:b/>
      <w:bCs/>
    </w:rPr>
  </w:style>
  <w:style w:type="paragraph" w:styleId="NoSpacing">
    <w:name w:val="No Spacing"/>
    <w:uiPriority w:val="99"/>
    <w:qFormat/>
    <w:rsid w:val="0020543C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79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9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4</Pages>
  <Words>869</Words>
  <Characters>4954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ekrem</dc:creator>
  <cp:keywords>www.sorubak.com</cp:keywords>
  <dc:description>www.sorubak.com</dc:description>
  <cp:lastModifiedBy>Kıyıgören</cp:lastModifiedBy>
  <cp:revision>10</cp:revision>
  <dcterms:created xsi:type="dcterms:W3CDTF">2013-02-15T19:10:00Z</dcterms:created>
  <dcterms:modified xsi:type="dcterms:W3CDTF">2013-02-26T07:58:00Z</dcterms:modified>
  <cp:category>www.sorubak.com</cp:category>
  <cp:version>www.sorubak.com</cp:version>
</cp:coreProperties>
</file>