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57E" w:rsidRDefault="0075657E">
      <w:pPr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Evim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Veli bak bu bizim ev.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Bizim evimiz çok güzel.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Bahçesinde çiçekler var.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Renk renk çiçekler.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Yan komşumuz Vural.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Vural benim arkadaşım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hyperlink r:id="rId4" w:history="1">
        <w:r w:rsidRPr="00A55130">
          <w:rPr>
            <w:rStyle w:val="Hyperlink"/>
            <w:rFonts w:ascii="Hand writing Mutlu" w:hAnsi="Hand writing Mutlu" w:cs="Hand writing Mutlu"/>
            <w:sz w:val="40"/>
            <w:szCs w:val="40"/>
          </w:rPr>
          <w:t>www.sorubak.com</w:t>
        </w:r>
      </w:hyperlink>
      <w:r>
        <w:rPr>
          <w:rFonts w:ascii="Hand writing Mutlu" w:hAnsi="Hand writing Mutlu" w:cs="Hand writing Mutlu"/>
          <w:sz w:val="40"/>
          <w:szCs w:val="40"/>
        </w:rPr>
        <w:t xml:space="preserve"> 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Alışveriş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Annem alışverişe gider.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Evimize yiyecek alır.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Bana da oyuncak alır.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Orada manava gider.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Manavdan vişne alır.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Vişne ile pasta yapar.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Ceviz alır.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Kurabiye yapar.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Annemin pastaları çok güzeldir.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Meyveler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Buse gel meyveleri sayalım.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Muz, ayva,mandalina.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vişne,portakal var.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Ahmet elma,kiraz,çilekte var.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Vahit ile Vahide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Vahit ile Vahide kardeştirler.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Vahit Vahide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Hand writing Mutlu" w:hAnsi="Hand writing Mutlu" w:cs="Hand writing Mutlu"/>
          <w:sz w:val="40"/>
          <w:szCs w:val="40"/>
        </w:rPr>
        <w:t>yi çok sever.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Beraber oyun oynarlar.Yemek yerler.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Vahide annesine yardım eder.</w:t>
      </w:r>
    </w:p>
    <w:p w:rsidR="0075657E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  <w:r>
        <w:rPr>
          <w:rFonts w:ascii="Hand writing Mutlu" w:hAnsi="Hand writing Mutlu" w:cs="Hand writing Mutlu"/>
          <w:sz w:val="40"/>
          <w:szCs w:val="40"/>
        </w:rPr>
        <w:t>Vahit ve Vahide iyi anlaşırlar.</w:t>
      </w:r>
    </w:p>
    <w:p w:rsidR="0075657E" w:rsidRPr="00DE4363" w:rsidRDefault="0075657E" w:rsidP="00DE4363">
      <w:pPr>
        <w:spacing w:after="0"/>
        <w:rPr>
          <w:rFonts w:ascii="Hand writing Mutlu" w:hAnsi="Hand writing Mutlu" w:cs="Hand writing Mutlu"/>
          <w:sz w:val="40"/>
          <w:szCs w:val="40"/>
        </w:rPr>
      </w:pPr>
    </w:p>
    <w:sectPr w:rsidR="0075657E" w:rsidRPr="00DE4363" w:rsidSect="00DE4363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4363"/>
    <w:rsid w:val="004C7F36"/>
    <w:rsid w:val="0075657E"/>
    <w:rsid w:val="00874EB9"/>
    <w:rsid w:val="00961E32"/>
    <w:rsid w:val="00A55130"/>
    <w:rsid w:val="00A721DB"/>
    <w:rsid w:val="00A75F91"/>
    <w:rsid w:val="00B71141"/>
    <w:rsid w:val="00C72691"/>
    <w:rsid w:val="00CD20F1"/>
    <w:rsid w:val="00DE4363"/>
    <w:rsid w:val="00E93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1D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E93C2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101</Words>
  <Characters>581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kizilhisarli</dc:creator>
  <cp:keywords>www.sorubak.com</cp:keywords>
  <dc:description>www.sorubak.com</dc:description>
  <cp:lastModifiedBy>EDANUR</cp:lastModifiedBy>
  <cp:revision>4</cp:revision>
  <cp:lastPrinted>2013-03-24T13:59:00Z</cp:lastPrinted>
  <dcterms:created xsi:type="dcterms:W3CDTF">2013-03-24T13:52:00Z</dcterms:created>
  <dcterms:modified xsi:type="dcterms:W3CDTF">2013-04-17T21:10:00Z</dcterms:modified>
  <cp:category>www.sorubak.com</cp:category>
</cp:coreProperties>
</file>