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6D" w:rsidRPr="001D6B75" w:rsidRDefault="004E406D">
      <w:pPr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</w:t>
      </w:r>
      <w:r w:rsidRPr="001D6B75">
        <w:rPr>
          <w:rFonts w:ascii="Hand writing Mutlu" w:hAnsi="Hand writing Mutlu" w:cs="Hand writing Mutlu"/>
          <w:sz w:val="36"/>
          <w:szCs w:val="36"/>
          <w:u w:val="single"/>
        </w:rPr>
        <w:t>Ömer ile Buse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Ömer Buse ile oyna.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Ömer Buse ile yemek ye.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Buse ata bin.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Ömer attan atla.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Buse Ömer ile ata bin.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4E406D" w:rsidRPr="001D6B75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    </w:t>
      </w:r>
      <w:r w:rsidRPr="001D6B75">
        <w:rPr>
          <w:rFonts w:ascii="Hand writing Mutlu" w:hAnsi="Hand writing Mutlu" w:cs="Hand writing Mutlu"/>
          <w:sz w:val="36"/>
          <w:szCs w:val="36"/>
          <w:u w:val="single"/>
        </w:rPr>
        <w:t>Ülkü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Ülkü bak bu Atatürk.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Bu ülke de Türkiye.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Atatürk Türkiye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 w:cs="Hand writing Mutlu"/>
          <w:sz w:val="36"/>
          <w:szCs w:val="36"/>
        </w:rPr>
        <w:t>yi kurdu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Türkiye kimin eseri</w:t>
      </w:r>
      <w:r w:rsidRPr="001D6B75">
        <w:rPr>
          <w:rFonts w:ascii="Hand writing Mutlu" w:hAnsi="Hand writing Mutlu" w:cs="Hand writing Mutlu"/>
          <w:sz w:val="36"/>
          <w:szCs w:val="36"/>
        </w:rPr>
        <w:t>?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Burası Atatürk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 w:cs="Hand writing Mutlu"/>
          <w:sz w:val="36"/>
          <w:szCs w:val="36"/>
        </w:rPr>
        <w:t>ün eseri.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4E406D" w:rsidRPr="001D6B75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 </w:t>
      </w:r>
      <w:r w:rsidRPr="001D6B75">
        <w:rPr>
          <w:rFonts w:ascii="Hand writing Mutlu" w:hAnsi="Hand writing Mutlu" w:cs="Hand writing Mutlu"/>
          <w:sz w:val="36"/>
          <w:szCs w:val="36"/>
          <w:u w:val="single"/>
        </w:rPr>
        <w:t>Tülin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Tülin soba söndü.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Aman dikkat et.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Elin yanmasın.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Tülin yarın bayram.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Bayramda okulu süsle.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Dede bana süs al.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Eda ile okulu süsleyelim.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4E406D" w:rsidRPr="001D6B75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   </w:t>
      </w:r>
      <w:r w:rsidRPr="001D6B75">
        <w:rPr>
          <w:rFonts w:ascii="Hand writing Mutlu" w:hAnsi="Hand writing Mutlu" w:cs="Hand writing Mutlu"/>
          <w:sz w:val="36"/>
          <w:szCs w:val="36"/>
          <w:u w:val="single"/>
        </w:rPr>
        <w:t>Dedem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Benim dedem köylüdür.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Onlar dedemin koyunları.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Dedem koyunlara ot atar.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Koyun ot yer, büyür.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Dedem koyunları onar onar sayar.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4E406D" w:rsidRPr="001D6B75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    </w:t>
      </w:r>
      <w:r w:rsidRPr="001D6B75">
        <w:rPr>
          <w:rFonts w:ascii="Hand writing Mutlu" w:hAnsi="Hand writing Mutlu" w:cs="Hand writing Mutlu"/>
          <w:sz w:val="36"/>
          <w:szCs w:val="36"/>
          <w:u w:val="single"/>
        </w:rPr>
        <w:t xml:space="preserve">Derya 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Derya olta ile balık tutar.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Dörder dörder balık tutar.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Derya Ülkü ile balık tut.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Ülkü onar onar tutar.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Ülkü elbise ütüle.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Ütü  ile elbise ütüle.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p w:rsidR="004E406D" w:rsidRPr="001D6B75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  <w:u w:val="single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  </w:t>
      </w:r>
      <w:r w:rsidRPr="001D6B75">
        <w:rPr>
          <w:rFonts w:ascii="Hand writing Mutlu" w:hAnsi="Hand writing Mutlu" w:cs="Hand writing Mutlu"/>
          <w:sz w:val="36"/>
          <w:szCs w:val="36"/>
          <w:u w:val="single"/>
        </w:rPr>
        <w:t>Büyük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Büyük babamın adı Ali.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Ona ben Ali dede derim.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Ali dedem bana dondurma aldı.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Büyük büyük dondurma alır.</w:t>
      </w:r>
    </w:p>
    <w:p w:rsidR="004E406D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  <w:hyperlink r:id="rId4" w:history="1">
        <w:r w:rsidRPr="00120ABA"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  <w:r>
        <w:rPr>
          <w:rFonts w:ascii="Hand writing Mutlu" w:hAnsi="Hand writing Mutlu" w:cs="Hand writing Mutlu"/>
          <w:sz w:val="36"/>
          <w:szCs w:val="36"/>
        </w:rPr>
        <w:t xml:space="preserve"> </w:t>
      </w:r>
    </w:p>
    <w:p w:rsidR="004E406D" w:rsidRPr="001D6B75" w:rsidRDefault="004E406D" w:rsidP="001D6B75">
      <w:pPr>
        <w:spacing w:after="0"/>
        <w:rPr>
          <w:rFonts w:ascii="Hand writing Mutlu" w:hAnsi="Hand writing Mutlu" w:cs="Hand writing Mutlu"/>
          <w:sz w:val="36"/>
          <w:szCs w:val="36"/>
        </w:rPr>
      </w:pPr>
    </w:p>
    <w:sectPr w:rsidR="004E406D" w:rsidRPr="001D6B75" w:rsidSect="001D6B7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B75"/>
    <w:rsid w:val="00120ABA"/>
    <w:rsid w:val="001D6B75"/>
    <w:rsid w:val="002543A6"/>
    <w:rsid w:val="002712F3"/>
    <w:rsid w:val="00433C40"/>
    <w:rsid w:val="004C7F36"/>
    <w:rsid w:val="004E406D"/>
    <w:rsid w:val="00961E32"/>
    <w:rsid w:val="00A721DB"/>
    <w:rsid w:val="00AB0792"/>
    <w:rsid w:val="00C72691"/>
    <w:rsid w:val="00CD20F1"/>
    <w:rsid w:val="00D62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D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B07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130</Words>
  <Characters>744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kizilhisarli</dc:creator>
  <cp:keywords>www.sorubak.com</cp:keywords>
  <dc:description>www.sorubak.com</dc:description>
  <cp:lastModifiedBy>EDANUR</cp:lastModifiedBy>
  <cp:revision>4</cp:revision>
  <cp:lastPrinted>2013-03-07T19:16:00Z</cp:lastPrinted>
  <dcterms:created xsi:type="dcterms:W3CDTF">2013-03-07T19:06:00Z</dcterms:created>
  <dcterms:modified xsi:type="dcterms:W3CDTF">2013-03-26T19:26:00Z</dcterms:modified>
  <cp:category>www.sorubak.com</cp:category>
</cp:coreProperties>
</file>