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601" w:tblpY="-1064"/>
        <w:tblW w:w="1053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A0"/>
      </w:tblPr>
      <w:tblGrid>
        <w:gridCol w:w="10532"/>
      </w:tblGrid>
      <w:tr w:rsidR="009F2F82" w:rsidRPr="00634600">
        <w:trPr>
          <w:trHeight w:val="1247"/>
        </w:trPr>
        <w:tc>
          <w:tcPr>
            <w:tcW w:w="10532" w:type="dxa"/>
          </w:tcPr>
          <w:p w:rsidR="009F2F82" w:rsidRPr="00634600" w:rsidRDefault="009F2F82" w:rsidP="00634600">
            <w:pPr>
              <w:spacing w:after="0" w:line="240" w:lineRule="auto"/>
              <w:rPr>
                <w:rFonts w:ascii="Comic Sans MS" w:hAnsi="Comic Sans MS" w:cs="Comic Sans MS"/>
                <w:color w:val="FFCC00"/>
                <w:sz w:val="28"/>
                <w:szCs w:val="28"/>
                <w:lang w:eastAsia="tr-TR"/>
              </w:rPr>
            </w:pPr>
            <w:r w:rsidRPr="00634600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Dünya’mızın Güneş çevresinde dönmesiyle mevsimler oluşur. Dünyamız Güneş çevresinde dönüşünü 365 gün 6 saatte tamamlar. Bu süreye bir yıl denir.. Bir yılda 4 mevsim vardır. Sonbahar, Kış, İlkbahar, Yaz.</w:t>
            </w:r>
          </w:p>
        </w:tc>
      </w:tr>
    </w:tbl>
    <w:p w:rsidR="009F2F82" w:rsidRDefault="009F2F82" w:rsidP="004D4019">
      <w:pPr>
        <w:rPr>
          <w:rFonts w:ascii="Arial Black" w:hAnsi="Arial Black" w:cs="Arial Black"/>
          <w:color w:val="FFCC00"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 xml:space="preserve">   </w:t>
      </w:r>
      <w:r w:rsidRPr="00B61C65">
        <w:rPr>
          <w:rFonts w:ascii="Times New Roman" w:hAnsi="Times New Roman" w:cs="Times New Roman"/>
          <w:b/>
          <w:bCs/>
          <w:sz w:val="56"/>
          <w:szCs w:val="56"/>
        </w:rPr>
        <w:t>MEVSİMLER</w:t>
      </w:r>
      <w:r>
        <w:rPr>
          <w:rFonts w:ascii="Times New Roman" w:hAnsi="Times New Roman" w:cs="Times New Roman"/>
          <w:b/>
          <w:bCs/>
          <w:sz w:val="56"/>
          <w:szCs w:val="56"/>
        </w:rPr>
        <w:t>İN</w:t>
      </w:r>
      <w:r w:rsidRPr="00B61C65">
        <w:rPr>
          <w:rFonts w:ascii="Times New Roman" w:hAnsi="Times New Roman" w:cs="Times New Roman"/>
          <w:b/>
          <w:bCs/>
          <w:sz w:val="56"/>
          <w:szCs w:val="56"/>
        </w:rPr>
        <w:t xml:space="preserve"> OLUŞUMU</w:t>
      </w:r>
      <w:r w:rsidRPr="004D4019">
        <w:rPr>
          <w:rFonts w:ascii="Arial Black" w:hAnsi="Arial Black" w:cs="Arial Black"/>
          <w:color w:val="FFCC00"/>
          <w:sz w:val="36"/>
          <w:szCs w:val="36"/>
          <w:lang w:eastAsia="tr-TR"/>
        </w:rPr>
        <w:t xml:space="preserve"> </w:t>
      </w:r>
      <w:r w:rsidRPr="00634600">
        <w:rPr>
          <w:rFonts w:ascii="Arial Black" w:hAnsi="Arial Black" w:cs="Arial Black"/>
          <w:noProof/>
          <w:color w:val="FFCC00"/>
          <w:sz w:val="36"/>
          <w:szCs w:val="3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00.25pt;height:337.5pt;visibility:visible">
            <v:imagedata r:id="rId7" o:title=""/>
          </v:shape>
        </w:pict>
      </w:r>
    </w:p>
    <w:p w:rsidR="009F2F82" w:rsidRDefault="009F2F82" w:rsidP="00110268">
      <w:pPr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oval id="_x0000_s1026" style="position:absolute;margin-left:5.3pt;margin-top:4.6pt;width:477.2pt;height:298.05pt;z-index:251656704" filled="f"/>
        </w:pict>
      </w:r>
      <w:r>
        <w:t xml:space="preserve">                    </w:t>
      </w:r>
      <w:hyperlink r:id="rId8" w:history="1">
        <w:r>
          <w:rPr>
            <w:rStyle w:val="Hyperlink"/>
            <w:rFonts w:ascii="Comic Sans MS" w:hAnsi="Comic Sans MS" w:cs="Comic Sans MS"/>
            <w:i/>
            <w:iCs/>
          </w:rPr>
          <w:t>www.sorubak.com</w:t>
        </w:r>
      </w:hyperlink>
      <w:r>
        <w:rPr>
          <w:rFonts w:ascii="Comic Sans MS" w:hAnsi="Comic Sans MS" w:cs="Comic Sans MS"/>
          <w:i/>
          <w:iCs/>
        </w:rPr>
        <w:t xml:space="preserve"> </w:t>
      </w:r>
    </w:p>
    <w:p w:rsidR="009F2F82" w:rsidRDefault="009F2F82"/>
    <w:p w:rsidR="009F2F82" w:rsidRDefault="009F2F82">
      <w:r>
        <w:rPr>
          <w:noProof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27" type="#_x0000_t103" style="position:absolute;margin-left:314.25pt;margin-top:41.1pt;width:97.1pt;height:154.9pt;z-index:251659776"/>
        </w:pict>
      </w:r>
      <w:r>
        <w:rPr>
          <w:noProof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28" type="#_x0000_t102" style="position:absolute;margin-left:82.4pt;margin-top:57.9pt;width:108.8pt;height:146.5pt;z-index:251658752"/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9" type="#_x0000_t120" style="position:absolute;margin-left:196.2pt;margin-top:82.15pt;width:98.8pt;height:103.2pt;z-index:251655680"/>
        </w:pict>
      </w:r>
      <w:r>
        <w:rPr>
          <w:noProof/>
          <w:lang w:eastAsia="tr-TR"/>
        </w:rPr>
        <w:pict>
          <v:shape id="_x0000_s1030" type="#_x0000_t120" style="position:absolute;margin-left:-13.85pt;margin-top:82.15pt;width:59.4pt;height:60.3pt;z-index:251657728"/>
        </w:pict>
      </w:r>
      <w:r>
        <w:t xml:space="preserve">                    </w:t>
      </w:r>
    </w:p>
    <w:sectPr w:rsidR="009F2F82" w:rsidSect="00D50EF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F82" w:rsidRDefault="009F2F82" w:rsidP="00503D09">
      <w:pPr>
        <w:spacing w:after="0" w:line="240" w:lineRule="auto"/>
      </w:pPr>
      <w:r>
        <w:separator/>
      </w:r>
    </w:p>
  </w:endnote>
  <w:endnote w:type="continuationSeparator" w:id="0">
    <w:p w:rsidR="009F2F82" w:rsidRDefault="009F2F82" w:rsidP="0050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F82" w:rsidRPr="00191A6E" w:rsidRDefault="009F2F82" w:rsidP="00191A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F82" w:rsidRDefault="009F2F82" w:rsidP="00503D09">
      <w:pPr>
        <w:spacing w:after="0" w:line="240" w:lineRule="auto"/>
      </w:pPr>
      <w:r>
        <w:separator/>
      </w:r>
    </w:p>
  </w:footnote>
  <w:footnote w:type="continuationSeparator" w:id="0">
    <w:p w:rsidR="009F2F82" w:rsidRDefault="009F2F82" w:rsidP="00503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F82" w:rsidRDefault="009F2F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F5DB2"/>
    <w:multiLevelType w:val="hybridMultilevel"/>
    <w:tmpl w:val="7E42354E"/>
    <w:lvl w:ilvl="0" w:tplc="5AC80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82EBA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137CE6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A8C31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C6649CE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28B4E9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C7A24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7E6ED2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1F9A9D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564D01C9"/>
    <w:multiLevelType w:val="hybridMultilevel"/>
    <w:tmpl w:val="335242F8"/>
    <w:lvl w:ilvl="0" w:tplc="AADA0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490F0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366C5E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78830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D661E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2640C7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7D5CC0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2C43BA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6AD853B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F4B"/>
    <w:rsid w:val="000B5A91"/>
    <w:rsid w:val="00110268"/>
    <w:rsid w:val="00191A6E"/>
    <w:rsid w:val="001B4C8F"/>
    <w:rsid w:val="002A4563"/>
    <w:rsid w:val="002E1AF2"/>
    <w:rsid w:val="003D0D83"/>
    <w:rsid w:val="004D4019"/>
    <w:rsid w:val="00500689"/>
    <w:rsid w:val="00503D09"/>
    <w:rsid w:val="005A70BB"/>
    <w:rsid w:val="00634600"/>
    <w:rsid w:val="007C64DA"/>
    <w:rsid w:val="00890F88"/>
    <w:rsid w:val="00901F4B"/>
    <w:rsid w:val="009A487E"/>
    <w:rsid w:val="009F2F82"/>
    <w:rsid w:val="00B61C65"/>
    <w:rsid w:val="00D1572E"/>
    <w:rsid w:val="00D50EF8"/>
    <w:rsid w:val="00D7511A"/>
    <w:rsid w:val="00DD0DED"/>
    <w:rsid w:val="00E27F42"/>
    <w:rsid w:val="00F6495F"/>
    <w:rsid w:val="00FF4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EF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01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1F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503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3D09"/>
  </w:style>
  <w:style w:type="paragraph" w:styleId="Footer">
    <w:name w:val="footer"/>
    <w:basedOn w:val="Normal"/>
    <w:link w:val="FooterChar"/>
    <w:uiPriority w:val="99"/>
    <w:semiHidden/>
    <w:rsid w:val="00503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03D09"/>
  </w:style>
  <w:style w:type="paragraph" w:styleId="NormalWeb">
    <w:name w:val="Normal (Web)"/>
    <w:basedOn w:val="Normal"/>
    <w:uiPriority w:val="99"/>
    <w:semiHidden/>
    <w:rsid w:val="004D4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4D401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102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74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7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40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74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49</Words>
  <Characters>284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Tuncay</dc:creator>
  <cp:keywords/>
  <dc:description/>
  <cp:lastModifiedBy>EDANUR</cp:lastModifiedBy>
  <cp:revision>8</cp:revision>
  <cp:lastPrinted>2012-05-15T19:36:00Z</cp:lastPrinted>
  <dcterms:created xsi:type="dcterms:W3CDTF">2013-01-12T19:46:00Z</dcterms:created>
  <dcterms:modified xsi:type="dcterms:W3CDTF">2013-02-21T18:44:00Z</dcterms:modified>
</cp:coreProperties>
</file>