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AC" w:rsidRDefault="005C69AC" w:rsidP="00050818">
      <w:pPr>
        <w:jc w:val="center"/>
        <w:rPr>
          <w:rFonts w:ascii="Comic Sans MS" w:hAnsi="Comic Sans MS"/>
          <w:color w:val="0070C0"/>
        </w:rPr>
      </w:pPr>
    </w:p>
    <w:p w:rsidR="005C69AC" w:rsidRDefault="005C69AC" w:rsidP="00050818">
      <w:pPr>
        <w:jc w:val="center"/>
        <w:rPr>
          <w:rFonts w:ascii="Comic Sans MS" w:hAnsi="Comic Sans MS"/>
          <w:color w:val="0070C0"/>
        </w:rPr>
      </w:pPr>
    </w:p>
    <w:p w:rsidR="005C69AC" w:rsidRPr="00513ED2" w:rsidRDefault="005C69AC" w:rsidP="00050818">
      <w:pPr>
        <w:jc w:val="center"/>
        <w:rPr>
          <w:color w:val="0070C0"/>
        </w:rPr>
      </w:pPr>
      <w:r w:rsidRPr="00513ED2">
        <w:rPr>
          <w:rFonts w:ascii="Comic Sans MS" w:hAnsi="Comic Sans MS"/>
          <w:color w:val="0070C0"/>
        </w:rPr>
        <w:t xml:space="preserve"> </w:t>
      </w:r>
      <w:r w:rsidRPr="00513ED2">
        <w:rPr>
          <w:rFonts w:ascii="Comic Sans MS" w:hAnsi="Comic Sans MS"/>
          <w:b/>
          <w:color w:val="0070C0"/>
        </w:rPr>
        <w:t>“L SESİ”</w:t>
      </w:r>
      <w:r w:rsidRPr="00513ED2">
        <w:rPr>
          <w:rFonts w:ascii="Comic Sans MS" w:hAnsi="Comic Sans MS"/>
          <w:color w:val="0070C0"/>
        </w:rPr>
        <w:t xml:space="preserve"> ÇALIŞMA SAYFASI</w:t>
      </w:r>
    </w:p>
    <w:p w:rsidR="005C69AC" w:rsidRDefault="005C69AC" w:rsidP="00050818">
      <w:pPr>
        <w:jc w:val="center"/>
      </w:pPr>
      <w:r>
        <w:t xml:space="preserve">                      </w:t>
      </w:r>
    </w:p>
    <w:p w:rsidR="005C69AC" w:rsidRDefault="005C69AC" w:rsidP="002927A7">
      <w:pPr>
        <w:rPr>
          <w:rFonts w:ascii="Hand Garden" w:hAnsi="Hand Garden"/>
          <w:outline/>
          <w:shadow/>
          <w:color w:val="0070C0"/>
          <w:sz w:val="200"/>
          <w:szCs w:val="200"/>
        </w:rPr>
      </w:pPr>
      <w:r>
        <w:rPr>
          <w:noProof/>
        </w:rPr>
        <w:pict>
          <v:rect id="_x0000_s1026" style="position:absolute;margin-left:237pt;margin-top:7.45pt;width:184.2pt;height:202.2pt;z-index:251651584" strokecolor="#d8d8d8">
            <v:fill r:id="rId4" o:title="" type="frame"/>
            <v:textbox>
              <w:txbxContent>
                <w:p w:rsidR="005C69AC" w:rsidRDefault="005C69AC"/>
              </w:txbxContent>
            </v:textbox>
          </v:rect>
        </w:pict>
      </w:r>
      <w:r w:rsidRPr="00C31A5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https://encrypted-tbn0.gstatic.com/images?q=tbn:ANd9GcQAooQWWEW3-LCpQO6haGLzd0Dn9pWl3PUU8qntNVIc8RPWCcITpFmp4qeW" style="width:196.5pt;height:211.5pt;visibility:visible">
            <v:imagedata r:id="rId5" o:title=""/>
          </v:shape>
        </w:pict>
      </w:r>
    </w:p>
    <w:p w:rsidR="005C69AC" w:rsidRPr="00BF5771" w:rsidRDefault="005C69AC" w:rsidP="00050818">
      <w:pPr>
        <w:jc w:val="center"/>
        <w:rPr>
          <w:rFonts w:ascii="Hand Garden" w:hAnsi="Hand Garden"/>
          <w:outline/>
          <w:shadow/>
          <w:color w:val="0070C0"/>
          <w:sz w:val="200"/>
          <w:szCs w:val="200"/>
        </w:rPr>
      </w:pPr>
      <w:r w:rsidRPr="00BF5771">
        <w:rPr>
          <w:rFonts w:ascii="Hand Garden" w:hAnsi="Hand Garden"/>
          <w:outline/>
          <w:shadow/>
          <w:color w:val="0070C0"/>
          <w:sz w:val="200"/>
          <w:szCs w:val="200"/>
        </w:rPr>
        <w:t>L l</w:t>
      </w:r>
    </w:p>
    <w:p w:rsidR="005C69AC" w:rsidRPr="00541349" w:rsidRDefault="005C69AC" w:rsidP="00050818">
      <w:pPr>
        <w:jc w:val="center"/>
        <w:rPr>
          <w:rFonts w:ascii="Hand Center" w:hAnsi="Hand Center"/>
          <w:outline/>
          <w:shadow/>
          <w:color w:val="002060"/>
          <w:sz w:val="90"/>
          <w:szCs w:val="90"/>
        </w:rPr>
      </w:pPr>
      <w:r>
        <w:rPr>
          <w:noProof/>
        </w:rPr>
        <w:pict>
          <v:group id="_x0000_s1027" style="position:absolute;left:0;text-align:left;margin-left:0;margin-top:13.15pt;width:513pt;height:54pt;z-index:251616768" coordorigin="540,8640" coordsize="10800,1080">
            <v:line id="_x0000_s1028" style="position:absolute" from="540,8640" to="11340,8640">
              <v:stroke dashstyle="1 1" endcap="round"/>
            </v:line>
            <v:line id="_x0000_s1029" style="position:absolute" from="540,8949" to="11340,8949">
              <v:stroke dashstyle="1 1" endcap="round"/>
            </v:line>
            <v:line id="_x0000_s1030" style="position:absolute" from="540,9360" to="11340,9360">
              <v:stroke dashstyle="1 1" endcap="round"/>
            </v:line>
            <v:line id="_x0000_s1031" style="position:absolute" from="540,9720" to="11340,9720">
              <v:stroke dashstyle="1 1" endcap="round"/>
            </v:line>
          </v:group>
        </w:pict>
      </w:r>
      <w:r w:rsidRPr="00541349">
        <w:rPr>
          <w:rFonts w:ascii="Hand Center" w:hAnsi="Hand Center"/>
          <w:outline/>
          <w:shadow/>
          <w:color w:val="002060"/>
          <w:sz w:val="90"/>
          <w:szCs w:val="90"/>
        </w:rPr>
        <w:t>Lllllllllllll</w:t>
      </w:r>
    </w:p>
    <w:p w:rsidR="005C69AC" w:rsidRDefault="005C69AC" w:rsidP="00050818">
      <w:pPr>
        <w:jc w:val="center"/>
      </w:pPr>
      <w:r w:rsidRPr="00C31A53">
        <w:rPr>
          <w:noProof/>
        </w:rPr>
        <w:pict>
          <v:shape id="_x0000_i1026" type="#_x0000_t75" alt="°" style="width:513pt;height:57pt;visibility:visible">
            <v:imagedata r:id="rId6" o:title=""/>
          </v:shape>
        </w:pict>
      </w:r>
    </w:p>
    <w:p w:rsidR="005C69AC" w:rsidRDefault="005C69AC" w:rsidP="00050818">
      <w:pPr>
        <w:jc w:val="center"/>
      </w:pPr>
      <w:r w:rsidRPr="00C31A53">
        <w:rPr>
          <w:noProof/>
        </w:rPr>
        <w:pict>
          <v:shape id="Resim 5" o:spid="_x0000_i1027" type="#_x0000_t75" alt="°" style="width:513pt;height:57pt;visibility:visible">
            <v:imagedata r:id="rId6" o:title=""/>
          </v:shape>
        </w:pict>
      </w:r>
      <w:r w:rsidRPr="00C31A53">
        <w:rPr>
          <w:noProof/>
        </w:rPr>
        <w:pict>
          <v:shape id="Resim 6" o:spid="_x0000_i1028" type="#_x0000_t75" alt="°" style="width:513pt;height:57pt;visibility:visible">
            <v:imagedata r:id="rId6" o:title=""/>
          </v:shape>
        </w:pict>
      </w:r>
      <w:r w:rsidRPr="00C31A53">
        <w:rPr>
          <w:noProof/>
        </w:rPr>
        <w:pict>
          <v:shape id="Resim 7" o:spid="_x0000_i1029" type="#_x0000_t75" alt="°" style="width:513pt;height:57pt;visibility:visible">
            <v:imagedata r:id="rId6" o:title=""/>
          </v:shape>
        </w:pict>
      </w:r>
      <w:r w:rsidRPr="00C31A53">
        <w:rPr>
          <w:noProof/>
        </w:rPr>
        <w:pict>
          <v:shape id="Resim 8" o:spid="_x0000_i1030" type="#_x0000_t75" alt="°" style="width:513pt;height:57pt;visibility:visible">
            <v:imagedata r:id="rId6" o:title=""/>
          </v:shape>
        </w:pict>
      </w:r>
    </w:p>
    <w:p w:rsidR="005C69AC" w:rsidRDefault="005C69AC" w:rsidP="00050818">
      <w:pPr>
        <w:jc w:val="center"/>
      </w:pPr>
    </w:p>
    <w:p w:rsidR="005C69AC" w:rsidRDefault="005C69AC" w:rsidP="00050818">
      <w:pPr>
        <w:jc w:val="center"/>
      </w:pPr>
    </w:p>
    <w:p w:rsidR="005C69AC" w:rsidRDefault="005C69AC" w:rsidP="00050818">
      <w:pPr>
        <w:jc w:val="center"/>
      </w:pPr>
    </w:p>
    <w:p w:rsidR="005C69AC" w:rsidRDefault="005C69AC" w:rsidP="00050818">
      <w:pPr>
        <w:jc w:val="center"/>
      </w:pPr>
    </w:p>
    <w:p w:rsidR="005C69AC" w:rsidRDefault="005C69AC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032" style="position:absolute;margin-left:-6.25pt;margin-top:8pt;width:524.4pt;height:34pt;z-index:-251663872" coordorigin="1597,6068" coordsize="8504,780">
            <v:line id="_x0000_s1033" style="position:absolute" from="1597,6068" to="1597,6845"/>
            <v:group id="_x0000_s1034" style="position:absolute;left:1597;top:6068;width:8504;height:780" coordorigin="1597,6068" coordsize="8504,780">
              <v:line id="_x0000_s1035" style="position:absolute" from="1597,6071" to="10101,6071"/>
              <v:line id="_x0000_s1036" style="position:absolute" from="1597,6311" to="10101,6311"/>
              <v:line id="_x0000_s1037" style="position:absolute" from="1597,6611" to="10101,6611"/>
              <v:line id="_x0000_s1038" style="position:absolute" from="1597,6848" to="10101,6848"/>
              <v:line id="_x0000_s1039" style="position:absolute" from="10092,6068" to="10092,6845"/>
            </v:group>
          </v:group>
        </w:pict>
      </w:r>
      <w:r>
        <w:rPr>
          <w:rFonts w:ascii="Hand writing Mutlu" w:hAnsi="Hand writing Mutlu"/>
          <w:sz w:val="56"/>
          <w:szCs w:val="56"/>
        </w:rPr>
        <w:t xml:space="preserve"> L L L L L L L L L L L L L </w:t>
      </w:r>
    </w:p>
    <w:p w:rsidR="005C69AC" w:rsidRDefault="005C69AC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040" style="position:absolute;margin-left:-6.25pt;margin-top:8.15pt;width:524.4pt;height:34pt;z-index:-251662848" coordorigin="1597,6068" coordsize="8504,780">
            <v:line id="_x0000_s1041" style="position:absolute" from="1597,6068" to="1597,6845"/>
            <v:group id="_x0000_s1042" style="position:absolute;left:1597;top:6068;width:8504;height:780" coordorigin="1597,6068" coordsize="8504,780">
              <v:line id="_x0000_s1043" style="position:absolute" from="1597,6071" to="10101,6071"/>
              <v:line id="_x0000_s1044" style="position:absolute" from="1597,6311" to="10101,6311"/>
              <v:line id="_x0000_s1045" style="position:absolute" from="1597,6611" to="10101,6611"/>
              <v:line id="_x0000_s1046" style="position:absolute" from="1597,6848" to="10101,6848"/>
              <v:line id="_x0000_s1047" style="position:absolute" from="10092,6068" to="10092,6845"/>
            </v:group>
          </v:group>
        </w:pict>
      </w:r>
      <w:r>
        <w:rPr>
          <w:rFonts w:ascii="Hand writing Mutlu" w:hAnsi="Hand writing Mutlu"/>
          <w:sz w:val="56"/>
          <w:szCs w:val="56"/>
        </w:rPr>
        <w:t xml:space="preserve">L l l l l l l l l l l l l l l l l l l l l </w:t>
      </w:r>
    </w:p>
    <w:p w:rsidR="005C69AC" w:rsidRDefault="005C69AC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048" style="position:absolute;margin-left:-6.25pt;margin-top:8.15pt;width:524.4pt;height:34pt;z-index:-251661824" coordorigin="1597,6068" coordsize="8504,780">
            <v:line id="_x0000_s1049" style="position:absolute" from="1597,6068" to="1597,6845"/>
            <v:group id="_x0000_s1050" style="position:absolute;left:1597;top:6068;width:8504;height:780" coordorigin="1597,6068" coordsize="8504,780">
              <v:line id="_x0000_s1051" style="position:absolute" from="1597,6071" to="10101,6071"/>
              <v:line id="_x0000_s1052" style="position:absolute" from="1597,6311" to="10101,6311"/>
              <v:line id="_x0000_s1053" style="position:absolute" from="1597,6611" to="10101,6611"/>
              <v:line id="_x0000_s1054" style="position:absolute" from="1597,6848" to="10101,6848"/>
              <v:line id="_x0000_s1055" style="position:absolute" from="10092,6068" to="10092,6845"/>
            </v:group>
          </v:group>
        </w:pict>
      </w:r>
      <w:r>
        <w:rPr>
          <w:rFonts w:ascii="Hand writing Mutlu" w:hAnsi="Hand writing Mutlu"/>
          <w:sz w:val="56"/>
          <w:szCs w:val="56"/>
        </w:rPr>
        <w:t xml:space="preserve">Lll Lll Lll Lll Lll Lll Lll Lll Lll </w:t>
      </w:r>
    </w:p>
    <w:p w:rsidR="005C69AC" w:rsidRDefault="005C69AC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056" style="position:absolute;margin-left:-6.25pt;margin-top:8.15pt;width:524.4pt;height:34pt;z-index:-251660800" coordorigin="1597,6068" coordsize="8504,780">
            <v:line id="_x0000_s1057" style="position:absolute" from="1597,6068" to="1597,6845"/>
            <v:group id="_x0000_s1058" style="position:absolute;left:1597;top:6068;width:8504;height:780" coordorigin="1597,6068" coordsize="8504,780">
              <v:line id="_x0000_s1059" style="position:absolute" from="1597,6071" to="10101,6071"/>
              <v:line id="_x0000_s1060" style="position:absolute" from="1597,6311" to="10101,6311"/>
              <v:line id="_x0000_s1061" style="position:absolute" from="1597,6611" to="10101,6611"/>
              <v:line id="_x0000_s1062" style="position:absolute" from="1597,6848" to="10101,6848"/>
              <v:line id="_x0000_s1063" style="position:absolute" from="10092,6068" to="10092,6845"/>
            </v:group>
          </v:group>
        </w:pict>
      </w:r>
      <w:r>
        <w:rPr>
          <w:rFonts w:ascii="Hand writing Mutlu" w:hAnsi="Hand writing Mutlu"/>
          <w:sz w:val="56"/>
          <w:szCs w:val="56"/>
        </w:rPr>
        <w:t xml:space="preserve">L l L l L l L l L l L l L l L l </w:t>
      </w:r>
    </w:p>
    <w:p w:rsidR="005C69AC" w:rsidRDefault="005C69AC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064" style="position:absolute;margin-left:-6.25pt;margin-top:8.15pt;width:524.4pt;height:34pt;z-index:-251659776" coordorigin="1597,6068" coordsize="8504,780">
            <v:line id="_x0000_s1065" style="position:absolute" from="1597,6068" to="1597,6845"/>
            <v:group id="_x0000_s1066" style="position:absolute;left:1597;top:6068;width:8504;height:780" coordorigin="1597,6068" coordsize="8504,780">
              <v:line id="_x0000_s1067" style="position:absolute" from="1597,6071" to="10101,6071"/>
              <v:line id="_x0000_s1068" style="position:absolute" from="1597,6311" to="10101,6311"/>
              <v:line id="_x0000_s1069" style="position:absolute" from="1597,6611" to="10101,6611"/>
              <v:line id="_x0000_s1070" style="position:absolute" from="1597,6848" to="10101,6848"/>
              <v:line id="_x0000_s1071" style="position:absolute" from="10092,6068" to="10092,6845"/>
            </v:group>
          </v:group>
        </w:pict>
      </w:r>
      <w:r>
        <w:rPr>
          <w:rFonts w:ascii="Hand writing Mutlu" w:hAnsi="Hand writing Mutlu"/>
          <w:sz w:val="56"/>
          <w:szCs w:val="56"/>
        </w:rPr>
        <w:t>lllllllllllllllllllllllllllllllllllllllllllllllll</w:t>
      </w:r>
    </w:p>
    <w:p w:rsidR="005C69AC" w:rsidRPr="00366636" w:rsidRDefault="005C69AC" w:rsidP="002858F0">
      <w:pPr>
        <w:spacing w:line="288" w:lineRule="auto"/>
        <w:ind w:right="-416"/>
        <w:rPr>
          <w:rFonts w:ascii="Hand writing Mutlu" w:hAnsi="Hand writing Mutlu"/>
          <w:color w:val="C0C0C0"/>
          <w:sz w:val="56"/>
          <w:szCs w:val="56"/>
        </w:rPr>
      </w:pPr>
      <w:r>
        <w:rPr>
          <w:noProof/>
        </w:rPr>
        <w:pict>
          <v:group id="_x0000_s1072" style="position:absolute;margin-left:-6.25pt;margin-top:8.15pt;width:524.4pt;height:34pt;z-index:-251658752" coordorigin="1597,6068" coordsize="8504,780">
            <v:line id="_x0000_s1073" style="position:absolute" from="1597,6068" to="1597,6845"/>
            <v:group id="_x0000_s1074" style="position:absolute;left:1597;top:6068;width:8504;height:780" coordorigin="1597,6068" coordsize="8504,780">
              <v:line id="_x0000_s1075" style="position:absolute" from="1597,6071" to="10101,6071"/>
              <v:line id="_x0000_s1076" style="position:absolute" from="1597,6311" to="10101,6311"/>
              <v:line id="_x0000_s1077" style="position:absolute" from="1597,6611" to="10101,6611"/>
              <v:line id="_x0000_s1078" style="position:absolute" from="1597,6848" to="10101,6848"/>
              <v:line id="_x0000_s1079" style="position:absolute" from="10092,6068" to="10092,6845"/>
            </v:group>
          </v:group>
        </w:pict>
      </w:r>
      <w:r>
        <w:rPr>
          <w:rFonts w:ascii="Hand writing Mutlu" w:hAnsi="Hand writing Mutlu"/>
          <w:color w:val="C0C0C0"/>
          <w:sz w:val="56"/>
          <w:szCs w:val="56"/>
        </w:rPr>
        <w:t xml:space="preserve">L L L L L L L L L L L L L L </w:t>
      </w:r>
    </w:p>
    <w:p w:rsidR="005C69AC" w:rsidRPr="00366636" w:rsidRDefault="005C69AC" w:rsidP="002858F0">
      <w:pPr>
        <w:spacing w:line="288" w:lineRule="auto"/>
        <w:ind w:right="-236"/>
        <w:rPr>
          <w:rFonts w:ascii="Hand writing Mutlu" w:hAnsi="Hand writing Mutlu"/>
          <w:color w:val="C0C0C0"/>
          <w:sz w:val="56"/>
          <w:szCs w:val="56"/>
        </w:rPr>
      </w:pPr>
      <w:r>
        <w:rPr>
          <w:noProof/>
        </w:rPr>
        <w:pict>
          <v:group id="_x0000_s1080" style="position:absolute;margin-left:-6.25pt;margin-top:8.15pt;width:524.4pt;height:34pt;z-index:-251657728" coordorigin="1597,6068" coordsize="8504,780">
            <v:line id="_x0000_s1081" style="position:absolute" from="1597,6068" to="1597,6845">
              <v:stroke dashstyle="1 1" endcap="round"/>
            </v:line>
            <v:group id="_x0000_s1082" style="position:absolute;left:1597;top:6068;width:8504;height:780" coordorigin="1597,6068" coordsize="8504,780">
              <v:line id="_x0000_s1083" style="position:absolute" from="1597,6071" to="10101,6071">
                <v:stroke dashstyle="1 1" endcap="round"/>
              </v:line>
              <v:line id="_x0000_s1084" style="position:absolute" from="1597,6311" to="10101,6311">
                <v:stroke dashstyle="1 1" endcap="round"/>
              </v:line>
              <v:line id="_x0000_s1085" style="position:absolute" from="1597,6611" to="10101,6611">
                <v:stroke dashstyle="1 1" endcap="round"/>
              </v:line>
              <v:line id="_x0000_s1086" style="position:absolute" from="1597,6848" to="10101,6848">
                <v:stroke dashstyle="1 1" endcap="round"/>
              </v:line>
              <v:line id="_x0000_s1087" style="position:absolute" from="10092,6068" to="10092,6845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color w:val="C0C0C0"/>
          <w:sz w:val="56"/>
          <w:szCs w:val="56"/>
        </w:rPr>
        <w:t xml:space="preserve">Ll l l l l l l l l l l l l l l l l l l l l </w:t>
      </w:r>
    </w:p>
    <w:p w:rsidR="005C69AC" w:rsidRPr="00366636" w:rsidRDefault="005C69AC" w:rsidP="002858F0">
      <w:pPr>
        <w:spacing w:line="288" w:lineRule="auto"/>
        <w:ind w:right="-236"/>
        <w:rPr>
          <w:rFonts w:ascii="Hand writing Mutlu" w:hAnsi="Hand writing Mutlu"/>
          <w:color w:val="C0C0C0"/>
          <w:sz w:val="56"/>
          <w:szCs w:val="56"/>
        </w:rPr>
      </w:pPr>
      <w:r>
        <w:rPr>
          <w:noProof/>
        </w:rPr>
        <w:pict>
          <v:group id="_x0000_s1088" style="position:absolute;margin-left:-6.25pt;margin-top:8.15pt;width:524.4pt;height:34pt;z-index:-251656704" coordorigin="1597,6068" coordsize="8504,780">
            <v:line id="_x0000_s1089" style="position:absolute" from="1597,6068" to="1597,6845">
              <v:stroke dashstyle="1 1" endcap="round"/>
            </v:line>
            <v:group id="_x0000_s1090" style="position:absolute;left:1597;top:6068;width:8504;height:780" coordorigin="1597,6068" coordsize="8504,780">
              <v:line id="_x0000_s1091" style="position:absolute" from="1597,6071" to="10101,6071">
                <v:stroke dashstyle="1 1" endcap="round"/>
              </v:line>
              <v:line id="_x0000_s1092" style="position:absolute" from="1597,6311" to="10101,6311">
                <v:stroke dashstyle="1 1" endcap="round"/>
              </v:line>
              <v:line id="_x0000_s1093" style="position:absolute" from="1597,6611" to="10101,6611">
                <v:stroke dashstyle="1 1" endcap="round"/>
              </v:line>
              <v:line id="_x0000_s1094" style="position:absolute" from="1597,6848" to="10101,6848">
                <v:stroke dashstyle="1 1" endcap="round"/>
              </v:line>
              <v:line id="_x0000_s1095" style="position:absolute" from="10092,6068" to="10092,6845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color w:val="C0C0C0"/>
          <w:sz w:val="56"/>
          <w:szCs w:val="56"/>
        </w:rPr>
        <w:t xml:space="preserve">Lll Lll Lll Lll Lll Lll Lll Lll Lll </w:t>
      </w:r>
    </w:p>
    <w:p w:rsidR="005C69AC" w:rsidRPr="00366636" w:rsidRDefault="005C69AC" w:rsidP="002858F0">
      <w:pPr>
        <w:spacing w:line="288" w:lineRule="auto"/>
        <w:ind w:right="-236"/>
        <w:rPr>
          <w:rFonts w:ascii="Hand writing Mutlu" w:hAnsi="Hand writing Mutlu"/>
          <w:color w:val="C0C0C0"/>
          <w:sz w:val="56"/>
          <w:szCs w:val="56"/>
        </w:rPr>
      </w:pPr>
      <w:r>
        <w:rPr>
          <w:noProof/>
        </w:rPr>
        <w:pict>
          <v:group id="_x0000_s1096" style="position:absolute;margin-left:-6.25pt;margin-top:8.15pt;width:524.4pt;height:34pt;z-index:-251655680" coordorigin="1597,6068" coordsize="8504,780">
            <v:line id="_x0000_s1097" style="position:absolute" from="1597,6068" to="1597,6845">
              <v:stroke dashstyle="1 1" endcap="round"/>
            </v:line>
            <v:group id="_x0000_s1098" style="position:absolute;left:1597;top:6068;width:8504;height:780" coordorigin="1597,6068" coordsize="8504,780">
              <v:line id="_x0000_s1099" style="position:absolute" from="1597,6071" to="10101,6071">
                <v:stroke dashstyle="1 1" endcap="round"/>
              </v:line>
              <v:line id="_x0000_s1100" style="position:absolute" from="1597,6311" to="10101,6311">
                <v:stroke dashstyle="1 1" endcap="round"/>
              </v:line>
              <v:line id="_x0000_s1101" style="position:absolute" from="1597,6611" to="10101,6611">
                <v:stroke dashstyle="1 1" endcap="round"/>
              </v:line>
              <v:line id="_x0000_s1102" style="position:absolute" from="1597,6848" to="10101,6848">
                <v:stroke dashstyle="1 1" endcap="round"/>
              </v:line>
              <v:line id="_x0000_s1103" style="position:absolute" from="10092,6068" to="10092,6845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color w:val="C0C0C0"/>
          <w:sz w:val="56"/>
          <w:szCs w:val="56"/>
        </w:rPr>
        <w:t xml:space="preserve">L l L l L l L l L l L l L l L l </w:t>
      </w:r>
    </w:p>
    <w:p w:rsidR="005C69AC" w:rsidRPr="00366636" w:rsidRDefault="005C69AC" w:rsidP="002858F0">
      <w:pPr>
        <w:spacing w:line="288" w:lineRule="auto"/>
        <w:ind w:right="-236"/>
        <w:rPr>
          <w:rFonts w:ascii="Hand writing Mutlu" w:hAnsi="Hand writing Mutlu"/>
          <w:color w:val="C0C0C0"/>
          <w:sz w:val="56"/>
          <w:szCs w:val="56"/>
        </w:rPr>
      </w:pPr>
      <w:r>
        <w:rPr>
          <w:noProof/>
        </w:rPr>
        <w:pict>
          <v:group id="_x0000_s1104" style="position:absolute;margin-left:-6.25pt;margin-top:8.15pt;width:524.4pt;height:34pt;z-index:-251654656" coordorigin="1597,6068" coordsize="8504,780">
            <v:line id="_x0000_s1105" style="position:absolute" from="1597,6068" to="1597,6845">
              <v:stroke dashstyle="1 1" endcap="round"/>
            </v:line>
            <v:group id="_x0000_s1106" style="position:absolute;left:1597;top:6068;width:8504;height:780" coordorigin="1597,6068" coordsize="8504,780">
              <v:line id="_x0000_s1107" style="position:absolute" from="1597,6071" to="10101,6071">
                <v:stroke dashstyle="1 1" endcap="round"/>
              </v:line>
              <v:line id="_x0000_s1108" style="position:absolute" from="1597,6311" to="10101,6311">
                <v:stroke dashstyle="1 1" endcap="round"/>
              </v:line>
              <v:line id="_x0000_s1109" style="position:absolute" from="1597,6611" to="10101,6611">
                <v:stroke dashstyle="1 1" endcap="round"/>
              </v:line>
              <v:line id="_x0000_s1110" style="position:absolute" from="1597,6848" to="10101,6848">
                <v:stroke dashstyle="1 1" endcap="round"/>
              </v:line>
              <v:line id="_x0000_s1111" style="position:absolute" from="10092,6068" to="10092,6845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color w:val="C0C0C0"/>
          <w:sz w:val="56"/>
          <w:szCs w:val="56"/>
        </w:rPr>
        <w:t>lllllllllllllllllllllllllllllllllllllllllllllllll</w:t>
      </w:r>
    </w:p>
    <w:p w:rsidR="005C69AC" w:rsidRDefault="005C69AC" w:rsidP="002858F0">
      <w:pPr>
        <w:spacing w:line="288" w:lineRule="auto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112" style="position:absolute;margin-left:-6.25pt;margin-top:8.15pt;width:524.4pt;height:34pt;z-index:-251653632" coordorigin="1597,6068" coordsize="8504,780">
            <v:line id="_x0000_s1113" style="position:absolute" from="1597,6068" to="1597,6845">
              <v:stroke dashstyle="1 1" endcap="round"/>
            </v:line>
            <v:group id="_x0000_s1114" style="position:absolute;left:1597;top:6068;width:8504;height:780" coordorigin="1597,6068" coordsize="8504,780">
              <v:line id="_x0000_s1115" style="position:absolute" from="1597,6071" to="10101,6071">
                <v:stroke dashstyle="1 1" endcap="round"/>
              </v:line>
              <v:line id="_x0000_s1116" style="position:absolute" from="1597,6311" to="10101,6311">
                <v:stroke dashstyle="1 1" endcap="round"/>
              </v:line>
              <v:line id="_x0000_s1117" style="position:absolute" from="1597,6611" to="10101,6611">
                <v:stroke dashstyle="1 1" endcap="round"/>
              </v:line>
              <v:line id="_x0000_s1118" style="position:absolute" from="1597,6848" to="10101,6848">
                <v:stroke dashstyle="1 1" endcap="round"/>
              </v:line>
              <v:line id="_x0000_s1119" style="position:absolute" from="10092,6068" to="10092,6845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56"/>
          <w:szCs w:val="56"/>
        </w:rPr>
        <w:t>L</w:t>
      </w:r>
    </w:p>
    <w:p w:rsidR="005C69AC" w:rsidRDefault="005C69AC" w:rsidP="002858F0">
      <w:pPr>
        <w:tabs>
          <w:tab w:val="left" w:pos="1965"/>
        </w:tabs>
        <w:spacing w:line="288" w:lineRule="auto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120" style="position:absolute;margin-left:-6.25pt;margin-top:8.15pt;width:524.4pt;height:34pt;z-index:-251652608" coordorigin="1597,6068" coordsize="8504,780">
            <v:line id="_x0000_s1121" style="position:absolute" from="1597,6068" to="1597,6845">
              <v:stroke dashstyle="1 1" endcap="round"/>
            </v:line>
            <v:group id="_x0000_s1122" style="position:absolute;left:1597;top:6068;width:8504;height:780" coordorigin="1597,6068" coordsize="8504,780">
              <v:line id="_x0000_s1123" style="position:absolute" from="1597,6071" to="10101,6071">
                <v:stroke dashstyle="1 1" endcap="round"/>
              </v:line>
              <v:line id="_x0000_s1124" style="position:absolute" from="1597,6311" to="10101,6311">
                <v:stroke dashstyle="1 1" endcap="round"/>
              </v:line>
              <v:line id="_x0000_s1125" style="position:absolute" from="1597,6611" to="10101,6611">
                <v:stroke dashstyle="1 1" endcap="round"/>
              </v:line>
              <v:line id="_x0000_s1126" style="position:absolute" from="1597,6848" to="10101,6848">
                <v:stroke dashstyle="1 1" endcap="round"/>
              </v:line>
              <v:line id="_x0000_s1127" style="position:absolute" from="10092,6068" to="10092,6845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56"/>
          <w:szCs w:val="56"/>
        </w:rPr>
        <w:t>l</w:t>
      </w:r>
      <w:r>
        <w:rPr>
          <w:rFonts w:ascii="Hand writing Mutlu" w:hAnsi="Hand writing Mutlu"/>
          <w:sz w:val="56"/>
          <w:szCs w:val="56"/>
        </w:rPr>
        <w:tab/>
      </w:r>
    </w:p>
    <w:p w:rsidR="005C69AC" w:rsidRDefault="005C69AC" w:rsidP="002858F0">
      <w:pPr>
        <w:spacing w:line="288" w:lineRule="auto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128" style="position:absolute;margin-left:-6.25pt;margin-top:8.15pt;width:524.4pt;height:34pt;z-index:-251651584" coordorigin="1597,6068" coordsize="8504,780">
            <v:line id="_x0000_s1129" style="position:absolute" from="1597,6068" to="1597,6845">
              <v:stroke dashstyle="1 1" endcap="round"/>
            </v:line>
            <v:group id="_x0000_s1130" style="position:absolute;left:1597;top:6068;width:8504;height:780" coordorigin="1597,6068" coordsize="8504,780">
              <v:line id="_x0000_s1131" style="position:absolute" from="1597,6071" to="10101,6071">
                <v:stroke dashstyle="1 1" endcap="round"/>
              </v:line>
              <v:line id="_x0000_s1132" style="position:absolute" from="1597,6311" to="10101,6311">
                <v:stroke dashstyle="1 1" endcap="round"/>
              </v:line>
              <v:line id="_x0000_s1133" style="position:absolute" from="1597,6611" to="10101,6611">
                <v:stroke dashstyle="1 1" endcap="round"/>
              </v:line>
              <v:line id="_x0000_s1134" style="position:absolute" from="1597,6848" to="10101,6848">
                <v:stroke dashstyle="1 1" endcap="round"/>
              </v:line>
              <v:line id="_x0000_s1135" style="position:absolute" from="10092,6068" to="10092,6845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56"/>
          <w:szCs w:val="56"/>
        </w:rPr>
        <w:t>Lll</w:t>
      </w:r>
    </w:p>
    <w:p w:rsidR="005C69AC" w:rsidRPr="00526745" w:rsidRDefault="005C69AC" w:rsidP="002858F0">
      <w:pPr>
        <w:spacing w:line="288" w:lineRule="auto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136" style="position:absolute;margin-left:-6.25pt;margin-top:8.15pt;width:524.4pt;height:34pt;z-index:-251650560" coordorigin="1597,6068" coordsize="8504,780">
            <v:line id="_x0000_s1137" style="position:absolute" from="1597,6068" to="1597,6845">
              <v:stroke dashstyle="1 1" endcap="round"/>
            </v:line>
            <v:group id="_x0000_s1138" style="position:absolute;left:1597;top:6068;width:8504;height:780" coordorigin="1597,6068" coordsize="8504,780">
              <v:line id="_x0000_s1139" style="position:absolute" from="1597,6071" to="10101,6071">
                <v:stroke dashstyle="1 1" endcap="round"/>
              </v:line>
              <v:line id="_x0000_s1140" style="position:absolute" from="1597,6311" to="10101,6311">
                <v:stroke dashstyle="1 1" endcap="round"/>
              </v:line>
              <v:line id="_x0000_s1141" style="position:absolute" from="1597,6611" to="10101,6611">
                <v:stroke dashstyle="1 1" endcap="round"/>
              </v:line>
              <v:line id="_x0000_s1142" style="position:absolute" from="1597,6848" to="10101,6848">
                <v:stroke dashstyle="1 1" endcap="round"/>
              </v:line>
              <v:line id="_x0000_s1143" style="position:absolute" from="10092,6068" to="10092,6845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56"/>
          <w:szCs w:val="56"/>
        </w:rPr>
        <w:t>lll</w:t>
      </w:r>
    </w:p>
    <w:p w:rsidR="005C69AC" w:rsidRDefault="005C69AC" w:rsidP="005040FC"/>
    <w:p w:rsidR="005C69AC" w:rsidRDefault="005C69AC" w:rsidP="00050818">
      <w:pPr>
        <w:jc w:val="center"/>
      </w:pPr>
    </w:p>
    <w:p w:rsidR="005C69AC" w:rsidRDefault="005C69AC" w:rsidP="00050818">
      <w:pPr>
        <w:jc w:val="center"/>
      </w:pPr>
    </w:p>
    <w:p w:rsidR="005C69AC" w:rsidRDefault="005C69AC" w:rsidP="00050818">
      <w:pPr>
        <w:jc w:val="center"/>
      </w:pPr>
    </w:p>
    <w:p w:rsidR="005C69AC" w:rsidRDefault="005C69AC" w:rsidP="00050818">
      <w:pPr>
        <w:jc w:val="center"/>
      </w:pPr>
    </w:p>
    <w:p w:rsidR="005C69AC" w:rsidRDefault="005C69AC" w:rsidP="00050818">
      <w:r>
        <w:t xml:space="preserve">                 </w:t>
      </w:r>
      <w:r w:rsidRPr="00C31A53">
        <w:rPr>
          <w:noProof/>
        </w:rPr>
        <w:pict>
          <v:shape id="Resim 2" o:spid="_x0000_i1031" type="#_x0000_t75" style="width:78pt;height:75pt;visibility:visible">
            <v:imagedata r:id="rId7" o:title=""/>
            <o:lock v:ext="edit" cropping="t"/>
          </v:shape>
        </w:pict>
      </w:r>
      <w:r>
        <w:t xml:space="preserve">                                                            </w:t>
      </w:r>
      <w:r w:rsidRPr="00C31A53">
        <w:rPr>
          <w:noProof/>
        </w:rPr>
        <w:pict>
          <v:shape id="_x0000_i1032" type="#_x0000_t75" style="width:78pt;height:75pt;visibility:visible">
            <v:imagedata r:id="rId7" o:title=""/>
            <o:lock v:ext="edit" cropping="t"/>
          </v:shape>
        </w:pict>
      </w:r>
      <w:r w:rsidRPr="00065B47">
        <w:rPr>
          <w:noProof/>
        </w:rPr>
        <w:t xml:space="preserve"> </w:t>
      </w:r>
    </w:p>
    <w:p w:rsidR="005C69AC" w:rsidRPr="00F00355" w:rsidRDefault="005C69AC" w:rsidP="00050818">
      <w:pPr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144" style="position:absolute;margin-left:252pt;margin-top:9.1pt;width:261pt;height:36pt;z-index:251621888" coordorigin="737,3977" coordsize="4140,540">
            <v:line id="_x0000_s1145" style="position:absolute" from="737,3977" to="4877,3977">
              <v:stroke dashstyle="1 1" endcap="round"/>
            </v:line>
            <v:group id="_x0000_s1146" style="position:absolute;left:737;top:3977;width:4140;height:540" coordorigin="737,3977" coordsize="4140,540">
              <v:line id="_x0000_s1147" style="position:absolute" from="737,4157" to="4877,4157">
                <v:stroke dashstyle="1 1" endcap="round"/>
              </v:line>
              <v:line id="_x0000_s1148" style="position:absolute" from="737,4337" to="4877,4337">
                <v:stroke dashstyle="1 1" endcap="round"/>
              </v:line>
              <v:line id="_x0000_s1149" style="position:absolute" from="737,4517" to="4877,4517">
                <v:stroke dashstyle="1 1" endcap="round"/>
              </v:line>
              <v:line id="_x0000_s1150" style="position:absolute" from="4877,3977" to="4877,4517">
                <v:stroke dashstyle="1 1" endcap="round"/>
              </v:line>
              <v:line id="_x0000_s1151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152" style="position:absolute;margin-left:-9pt;margin-top:9.1pt;width:207pt;height:36pt;z-index:251617792" coordorigin="737,3977" coordsize="4140,540">
            <v:line id="_x0000_s1153" style="position:absolute" from="737,3977" to="4877,3977">
              <v:stroke dashstyle="1 1" endcap="round"/>
            </v:line>
            <v:group id="_x0000_s1154" style="position:absolute;left:737;top:3977;width:4140;height:540" coordorigin="737,3977" coordsize="4140,540">
              <v:line id="_x0000_s1155" style="position:absolute" from="737,4157" to="4877,4157">
                <v:stroke dashstyle="1 1" endcap="round"/>
              </v:line>
              <v:line id="_x0000_s1156" style="position:absolute" from="737,4337" to="4877,4337">
                <v:stroke dashstyle="1 1" endcap="round"/>
              </v:line>
              <v:line id="_x0000_s1157" style="position:absolute" from="737,4517" to="4877,4517">
                <v:stroke dashstyle="1 1" endcap="round"/>
              </v:line>
              <v:line id="_x0000_s1158" style="position:absolute" from="4877,3977" to="4877,4517">
                <v:stroke dashstyle="1 1" endcap="round"/>
              </v:line>
              <v:line id="_x0000_s1159" style="position:absolute" from="737,3977" to="737,4517">
                <v:stroke dashstyle="1 1" endcap="round"/>
              </v:line>
            </v:group>
          </v:group>
        </w:pict>
      </w:r>
      <w:r w:rsidRPr="00F00355">
        <w:rPr>
          <w:rFonts w:ascii="Hand writing Mutlu" w:hAnsi="Hand writing Mutlu"/>
          <w:sz w:val="60"/>
          <w:szCs w:val="60"/>
        </w:rPr>
        <w:t xml:space="preserve">E, e, e el.  </w:t>
      </w:r>
      <w:r>
        <w:rPr>
          <w:rFonts w:ascii="Hand writing Mutlu" w:hAnsi="Hand writing Mutlu"/>
          <w:sz w:val="60"/>
          <w:szCs w:val="60"/>
        </w:rPr>
        <w:t xml:space="preserve"> </w:t>
      </w:r>
      <w:r w:rsidRPr="00F00355">
        <w:rPr>
          <w:rFonts w:ascii="Hand writing Mutlu" w:hAnsi="Hand writing Mutlu"/>
          <w:sz w:val="60"/>
          <w:szCs w:val="60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</w:t>
      </w:r>
      <w:r w:rsidRPr="00F00355">
        <w:rPr>
          <w:rFonts w:ascii="Hand writing Mutlu" w:hAnsi="Hand writing Mutlu"/>
          <w:sz w:val="60"/>
          <w:szCs w:val="60"/>
        </w:rPr>
        <w:t xml:space="preserve">    </w:t>
      </w:r>
      <w:r>
        <w:rPr>
          <w:rFonts w:ascii="Nurhan Uz" w:hAnsi="Nurhan Uz"/>
          <w:sz w:val="60"/>
          <w:szCs w:val="60"/>
        </w:rPr>
        <w:t>E, e, e el.</w:t>
      </w:r>
      <w:r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5C69AC" w:rsidRPr="00F00355" w:rsidRDefault="005C69AC" w:rsidP="00050818">
      <w:pPr>
        <w:rPr>
          <w:rFonts w:ascii="Hand writing Mutlu" w:hAnsi="Hand writing Mutlu"/>
          <w:sz w:val="8"/>
          <w:szCs w:val="8"/>
        </w:rPr>
      </w:pPr>
    </w:p>
    <w:p w:rsidR="005C69AC" w:rsidRPr="00F00355" w:rsidRDefault="005C69AC" w:rsidP="00050818">
      <w:pPr>
        <w:rPr>
          <w:rFonts w:ascii="Nurhan Uz" w:hAnsi="Nurhan Uz"/>
          <w:sz w:val="60"/>
          <w:szCs w:val="60"/>
        </w:rPr>
      </w:pPr>
      <w:r>
        <w:rPr>
          <w:noProof/>
        </w:rPr>
        <w:pict>
          <v:group id="_x0000_s1160" style="position:absolute;margin-left:252pt;margin-top:10.05pt;width:261pt;height:36pt;z-index:251622912" coordorigin="737,3977" coordsize="4140,540">
            <v:line id="_x0000_s1161" style="position:absolute" from="737,3977" to="4877,3977">
              <v:stroke dashstyle="1 1" endcap="round"/>
            </v:line>
            <v:group id="_x0000_s1162" style="position:absolute;left:737;top:3977;width:4140;height:540" coordorigin="737,3977" coordsize="4140,540">
              <v:line id="_x0000_s1163" style="position:absolute" from="737,4157" to="4877,4157">
                <v:stroke dashstyle="1 1" endcap="round"/>
              </v:line>
              <v:line id="_x0000_s1164" style="position:absolute" from="737,4337" to="4877,4337">
                <v:stroke dashstyle="1 1" endcap="round"/>
              </v:line>
              <v:line id="_x0000_s1165" style="position:absolute" from="737,4517" to="4877,4517">
                <v:stroke dashstyle="1 1" endcap="round"/>
              </v:line>
              <v:line id="_x0000_s1166" style="position:absolute" from="4877,3977" to="4877,4517">
                <v:stroke dashstyle="1 1" endcap="round"/>
              </v:line>
              <v:line id="_x0000_s1167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168" style="position:absolute;margin-left:-9pt;margin-top:10.05pt;width:207pt;height:36pt;z-index:251618816" coordorigin="737,3977" coordsize="4140,540">
            <v:line id="_x0000_s1169" style="position:absolute" from="737,3977" to="4877,3977">
              <v:stroke dashstyle="1 1" endcap="round"/>
            </v:line>
            <v:group id="_x0000_s1170" style="position:absolute;left:737;top:3977;width:4140;height:540" coordorigin="737,3977" coordsize="4140,540">
              <v:line id="_x0000_s1171" style="position:absolute" from="737,4157" to="4877,4157">
                <v:stroke dashstyle="1 1" endcap="round"/>
              </v:line>
              <v:line id="_x0000_s1172" style="position:absolute" from="737,4337" to="4877,4337">
                <v:stroke dashstyle="1 1" endcap="round"/>
              </v:line>
              <v:line id="_x0000_s1173" style="position:absolute" from="737,4517" to="4877,4517">
                <v:stroke dashstyle="1 1" endcap="round"/>
              </v:line>
              <v:line id="_x0000_s1174" style="position:absolute" from="4877,3977" to="4877,4517">
                <v:stroke dashstyle="1 1" endcap="round"/>
              </v:line>
              <v:line id="_x0000_s1175" style="position:absolute" from="737,3977" to="737,4517">
                <v:stroke dashstyle="1 1" endcap="round"/>
              </v:line>
            </v:group>
          </v:group>
        </w:pict>
      </w:r>
      <w:r w:rsidRPr="00F00355">
        <w:rPr>
          <w:rFonts w:ascii="Hand writing Mutlu" w:hAnsi="Hand writing Mutlu"/>
          <w:sz w:val="60"/>
          <w:szCs w:val="60"/>
        </w:rPr>
        <w:t>El, el, el.</w:t>
      </w:r>
      <w:r>
        <w:rPr>
          <w:rFonts w:ascii="Hand writing Mutlu" w:hAnsi="Hand writing Mutlu"/>
          <w:sz w:val="60"/>
          <w:szCs w:val="60"/>
        </w:rPr>
        <w:t xml:space="preserve">          </w:t>
      </w:r>
      <w:r w:rsidRPr="00F00355">
        <w:rPr>
          <w:rFonts w:ascii="Nurhan Uz" w:hAnsi="Nurhan Uz"/>
          <w:sz w:val="60"/>
          <w:szCs w:val="60"/>
        </w:rPr>
        <w:t>El</w:t>
      </w:r>
      <w:r>
        <w:rPr>
          <w:rFonts w:ascii="Nurhan Uz" w:hAnsi="Nurhan Uz"/>
          <w:sz w:val="60"/>
          <w:szCs w:val="60"/>
        </w:rPr>
        <w:t>, el, el.</w:t>
      </w:r>
    </w:p>
    <w:p w:rsidR="005C69AC" w:rsidRPr="00F00355" w:rsidRDefault="005C69AC" w:rsidP="00050818">
      <w:pPr>
        <w:rPr>
          <w:rFonts w:ascii="Hand writing Mutlu" w:hAnsi="Hand writing Mutlu"/>
          <w:sz w:val="8"/>
          <w:szCs w:val="8"/>
        </w:rPr>
      </w:pPr>
    </w:p>
    <w:p w:rsidR="005C69AC" w:rsidRPr="00F00355" w:rsidRDefault="005C69AC" w:rsidP="00050818">
      <w:pPr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176" style="position:absolute;margin-left:252pt;margin-top:9.4pt;width:261pt;height:36pt;z-index:251623936" coordorigin="737,3977" coordsize="4140,540">
            <v:line id="_x0000_s1177" style="position:absolute" from="737,3977" to="4877,3977">
              <v:stroke dashstyle="1 1" endcap="round"/>
            </v:line>
            <v:group id="_x0000_s1178" style="position:absolute;left:737;top:3977;width:4140;height:540" coordorigin="737,3977" coordsize="4140,540">
              <v:line id="_x0000_s1179" style="position:absolute" from="737,4157" to="4877,4157">
                <v:stroke dashstyle="1 1" endcap="round"/>
              </v:line>
              <v:line id="_x0000_s1180" style="position:absolute" from="737,4337" to="4877,4337">
                <v:stroke dashstyle="1 1" endcap="round"/>
              </v:line>
              <v:line id="_x0000_s1181" style="position:absolute" from="737,4517" to="4877,4517">
                <v:stroke dashstyle="1 1" endcap="round"/>
              </v:line>
              <v:line id="_x0000_s1182" style="position:absolute" from="4877,3977" to="4877,4517">
                <v:stroke dashstyle="1 1" endcap="round"/>
              </v:line>
              <v:line id="_x0000_s1183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184" style="position:absolute;margin-left:-9pt;margin-top:9.4pt;width:207pt;height:36pt;z-index:251619840" coordorigin="737,3977" coordsize="4140,540">
            <v:line id="_x0000_s1185" style="position:absolute" from="737,3977" to="4877,3977">
              <v:stroke dashstyle="1 1" endcap="round"/>
            </v:line>
            <v:group id="_x0000_s1186" style="position:absolute;left:737;top:3977;width:4140;height:540" coordorigin="737,3977" coordsize="4140,540">
              <v:line id="_x0000_s1187" style="position:absolute" from="737,4157" to="4877,4157">
                <v:stroke dashstyle="1 1" endcap="round"/>
              </v:line>
              <v:line id="_x0000_s1188" style="position:absolute" from="737,4337" to="4877,4337">
                <v:stroke dashstyle="1 1" endcap="round"/>
              </v:line>
              <v:line id="_x0000_s1189" style="position:absolute" from="737,4517" to="4877,4517">
                <v:stroke dashstyle="1 1" endcap="round"/>
              </v:line>
              <v:line id="_x0000_s1190" style="position:absolute" from="4877,3977" to="4877,4517">
                <v:stroke dashstyle="1 1" endcap="round"/>
              </v:line>
              <v:line id="_x0000_s1191" style="position:absolute" from="737,3977" to="737,4517">
                <v:stroke dashstyle="1 1" endcap="round"/>
              </v:line>
            </v:group>
          </v:group>
        </w:pict>
      </w:r>
      <w:r w:rsidRPr="00F00355">
        <w:rPr>
          <w:rFonts w:ascii="Hand writing Mutlu" w:hAnsi="Hand writing Mutlu"/>
          <w:sz w:val="60"/>
          <w:szCs w:val="60"/>
        </w:rPr>
        <w:t>E</w:t>
      </w:r>
      <w:r w:rsidRPr="00C00936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, e</w:t>
      </w:r>
      <w:r w:rsidRPr="00C00936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      </w:t>
      </w:r>
      <w:r>
        <w:rPr>
          <w:rFonts w:ascii="Nurhan Uz" w:hAnsi="Nurhan Uz"/>
          <w:sz w:val="60"/>
          <w:szCs w:val="60"/>
        </w:rPr>
        <w:t>Ele, ele.</w:t>
      </w:r>
      <w:r>
        <w:rPr>
          <w:rFonts w:ascii="Hand writing Mutlu" w:hAnsi="Hand writing Mutlu"/>
          <w:sz w:val="60"/>
          <w:szCs w:val="60"/>
        </w:rPr>
        <w:t xml:space="preserve">  </w:t>
      </w:r>
    </w:p>
    <w:p w:rsidR="005C69AC" w:rsidRPr="00F00355" w:rsidRDefault="005C69AC" w:rsidP="00050818">
      <w:pPr>
        <w:rPr>
          <w:rFonts w:ascii="Hand writing Mutlu" w:hAnsi="Hand writing Mutlu"/>
          <w:sz w:val="10"/>
          <w:szCs w:val="10"/>
        </w:rPr>
      </w:pPr>
    </w:p>
    <w:p w:rsidR="005C69AC" w:rsidRDefault="005C69AC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noProof/>
        </w:rPr>
        <w:pict>
          <v:group id="_x0000_s1192" style="position:absolute;margin-left:252pt;margin-top:10.3pt;width:261pt;height:36pt;z-index:251624960" coordorigin="737,3977" coordsize="4140,540">
            <v:line id="_x0000_s1193" style="position:absolute" from="737,3977" to="4877,3977">
              <v:stroke dashstyle="1 1" endcap="round"/>
            </v:line>
            <v:group id="_x0000_s1194" style="position:absolute;left:737;top:3977;width:4140;height:540" coordorigin="737,3977" coordsize="4140,540">
              <v:line id="_x0000_s1195" style="position:absolute" from="737,4157" to="4877,4157">
                <v:stroke dashstyle="1 1" endcap="round"/>
              </v:line>
              <v:line id="_x0000_s1196" style="position:absolute" from="737,4337" to="4877,4337">
                <v:stroke dashstyle="1 1" endcap="round"/>
              </v:line>
              <v:line id="_x0000_s1197" style="position:absolute" from="737,4517" to="4877,4517">
                <v:stroke dashstyle="1 1" endcap="round"/>
              </v:line>
              <v:line id="_x0000_s1198" style="position:absolute" from="4877,3977" to="4877,4517">
                <v:stroke dashstyle="1 1" endcap="round"/>
              </v:line>
              <v:line id="_x0000_s1199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200" style="position:absolute;margin-left:-9pt;margin-top:10.3pt;width:207pt;height:36pt;z-index:251620864" coordorigin="737,3977" coordsize="4140,540">
            <v:line id="_x0000_s1201" style="position:absolute" from="737,3977" to="4877,3977">
              <v:stroke dashstyle="1 1" endcap="round"/>
            </v:line>
            <v:group id="_x0000_s1202" style="position:absolute;left:737;top:3977;width:4140;height:540" coordorigin="737,3977" coordsize="4140,540">
              <v:line id="_x0000_s1203" style="position:absolute" from="737,4157" to="4877,4157">
                <v:stroke dashstyle="1 1" endcap="round"/>
              </v:line>
              <v:line id="_x0000_s1204" style="position:absolute" from="737,4337" to="4877,4337">
                <v:stroke dashstyle="1 1" endcap="round"/>
              </v:line>
              <v:line id="_x0000_s1205" style="position:absolute" from="737,4517" to="4877,4517">
                <v:stroke dashstyle="1 1" endcap="round"/>
              </v:line>
              <v:line id="_x0000_s1206" style="position:absolute" from="4877,3977" to="4877,4517">
                <v:stroke dashstyle="1 1" endcap="round"/>
              </v:line>
              <v:line id="_x0000_s1207" style="position:absolute" from="737,3977" to="737,4517">
                <v:stroke dashstyle="1 1" endcap="round"/>
              </v:line>
            </v:group>
          </v:group>
        </w:pict>
      </w:r>
      <w:r w:rsidRPr="00F00355">
        <w:rPr>
          <w:rFonts w:ascii="Hand writing Mutlu" w:hAnsi="Hand writing Mutlu"/>
          <w:sz w:val="60"/>
          <w:szCs w:val="60"/>
        </w:rPr>
        <w:t>El e</w:t>
      </w:r>
      <w:r w:rsidRPr="00C00936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 </w:t>
      </w:r>
      <w:r>
        <w:rPr>
          <w:rFonts w:ascii="Hand writing Mutlu" w:hAnsi="Hand writing Mutlu"/>
          <w:sz w:val="60"/>
          <w:szCs w:val="60"/>
        </w:rPr>
        <w:tab/>
        <w:t xml:space="preserve">      </w:t>
      </w:r>
      <w:r>
        <w:rPr>
          <w:rFonts w:ascii="Nurhan Uz" w:hAnsi="Nurhan Uz"/>
          <w:sz w:val="60"/>
          <w:szCs w:val="60"/>
        </w:rPr>
        <w:t>El e</w:t>
      </w:r>
      <w:r w:rsidRPr="000515A9">
        <w:rPr>
          <w:rFonts w:ascii="Nurhan Uz" w:hAnsi="Nurhan Uz"/>
          <w:sz w:val="60"/>
          <w:szCs w:val="60"/>
        </w:rPr>
        <w:t>le</w:t>
      </w:r>
      <w:r>
        <w:rPr>
          <w:rFonts w:ascii="Nurhan Uz" w:hAnsi="Nurhan Uz"/>
          <w:sz w:val="60"/>
          <w:szCs w:val="60"/>
        </w:rPr>
        <w:t>.</w:t>
      </w:r>
    </w:p>
    <w:p w:rsidR="005C69AC" w:rsidRDefault="005C69AC" w:rsidP="00050818">
      <w:pPr>
        <w:tabs>
          <w:tab w:val="center" w:pos="5130"/>
        </w:tabs>
        <w:rPr>
          <w:rFonts w:ascii="Nurhan Uz" w:hAnsi="Nurhan Uz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Nurhan Uz" w:hAnsi="Nurhan Uz"/>
          <w:sz w:val="16"/>
          <w:szCs w:val="16"/>
        </w:rPr>
      </w:pPr>
    </w:p>
    <w:p w:rsidR="005C69AC" w:rsidRPr="000515A9" w:rsidRDefault="005C69AC" w:rsidP="00050818">
      <w:pPr>
        <w:tabs>
          <w:tab w:val="center" w:pos="5130"/>
        </w:tabs>
        <w:rPr>
          <w:rFonts w:ascii="Nurhan Uz" w:hAnsi="Nurhan Uz"/>
          <w:sz w:val="16"/>
          <w:szCs w:val="16"/>
        </w:rPr>
      </w:pPr>
      <w:r>
        <w:rPr>
          <w:noProof/>
        </w:rPr>
        <w:pict>
          <v:shape id="_x0000_s1208" type="#_x0000_t75" style="position:absolute;margin-left:-7.8pt;margin-top:15.25pt;width:159pt;height:108.6pt;z-index:-251667968;visibility:visible" wrapcoords="-102 0 -102 21451 21600 21451 21600 0 -102 0">
            <v:imagedata r:id="rId8" o:title=""/>
            <w10:wrap type="tight"/>
          </v:shape>
        </w:pict>
      </w:r>
    </w:p>
    <w:p w:rsidR="005C69AC" w:rsidRDefault="005C69AC" w:rsidP="00050818">
      <w:pPr>
        <w:rPr>
          <w:rFonts w:ascii="Hand writing Mutlu" w:hAnsi="Hand writing Mutlu"/>
          <w:noProof/>
        </w:rPr>
      </w:pPr>
      <w:r>
        <w:rPr>
          <w:noProof/>
        </w:rPr>
        <w:pict>
          <v:shape id="Resim 279" o:spid="_x0000_s1209" type="#_x0000_t75" style="position:absolute;margin-left:128.7pt;margin-top:2.75pt;width:159pt;height:108.6pt;z-index:-251668992;visibility:visible" wrapcoords="-102 0 -102 21451 21600 21451 21600 0 -102 0">
            <v:imagedata r:id="rId8" o:title=""/>
            <w10:wrap type="tight"/>
          </v:shape>
        </w:pict>
      </w:r>
    </w:p>
    <w:p w:rsidR="005C69AC" w:rsidRDefault="005C69AC" w:rsidP="00050818">
      <w:pPr>
        <w:rPr>
          <w:rFonts w:ascii="Hand writing Mutlu" w:hAnsi="Hand writing Mutlu"/>
          <w:noProof/>
        </w:rPr>
      </w:pPr>
    </w:p>
    <w:p w:rsidR="005C69AC" w:rsidRDefault="005C69AC" w:rsidP="00050818">
      <w:pPr>
        <w:rPr>
          <w:rFonts w:ascii="Hand writing Mutlu" w:hAnsi="Hand writing Mutlu"/>
          <w:noProof/>
        </w:rPr>
      </w:pPr>
    </w:p>
    <w:p w:rsidR="005C69AC" w:rsidRDefault="005C69AC" w:rsidP="00050818">
      <w:pPr>
        <w:rPr>
          <w:rFonts w:ascii="Hand writing Mutlu" w:hAnsi="Hand writing Mutlu"/>
          <w:noProof/>
        </w:rPr>
      </w:pPr>
    </w:p>
    <w:p w:rsidR="005C69AC" w:rsidRDefault="005C69AC" w:rsidP="00050818">
      <w:pPr>
        <w:rPr>
          <w:rFonts w:ascii="Hand writing Mutlu" w:hAnsi="Hand writing Mutlu"/>
          <w:noProof/>
        </w:rPr>
      </w:pPr>
    </w:p>
    <w:p w:rsidR="005C69AC" w:rsidRDefault="005C69AC" w:rsidP="0005081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5C69AC" w:rsidRDefault="005C69AC" w:rsidP="00050818">
      <w:pPr>
        <w:rPr>
          <w:rFonts w:ascii="Hand writing Mutlu" w:hAnsi="Hand writing Mutlu"/>
        </w:rPr>
      </w:pPr>
    </w:p>
    <w:p w:rsidR="005C69AC" w:rsidRDefault="005C69AC" w:rsidP="0005081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</w:t>
      </w:r>
    </w:p>
    <w:p w:rsidR="005C69AC" w:rsidRPr="00F00355" w:rsidRDefault="005C69AC" w:rsidP="00050818">
      <w:pPr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210" style="position:absolute;margin-left:252pt;margin-top:9.1pt;width:261pt;height:36pt;z-index:251630080" coordorigin="737,3977" coordsize="4140,540">
            <v:line id="_x0000_s1211" style="position:absolute" from="737,3977" to="4877,3977">
              <v:stroke dashstyle="1 1" endcap="round"/>
            </v:line>
            <v:group id="_x0000_s1212" style="position:absolute;left:737;top:3977;width:4140;height:540" coordorigin="737,3977" coordsize="4140,540">
              <v:line id="_x0000_s1213" style="position:absolute" from="737,4157" to="4877,4157">
                <v:stroke dashstyle="1 1" endcap="round"/>
              </v:line>
              <v:line id="_x0000_s1214" style="position:absolute" from="737,4337" to="4877,4337">
                <v:stroke dashstyle="1 1" endcap="round"/>
              </v:line>
              <v:line id="_x0000_s1215" style="position:absolute" from="737,4517" to="4877,4517">
                <v:stroke dashstyle="1 1" endcap="round"/>
              </v:line>
              <v:line id="_x0000_s1216" style="position:absolute" from="4877,3977" to="4877,4517">
                <v:stroke dashstyle="1 1" endcap="round"/>
              </v:line>
              <v:line id="_x0000_s1217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218" style="position:absolute;margin-left:-9pt;margin-top:9.1pt;width:207pt;height:36pt;z-index:251625984" coordorigin="737,3977" coordsize="4140,540">
            <v:line id="_x0000_s1219" style="position:absolute" from="737,3977" to="4877,3977">
              <v:stroke dashstyle="1 1" endcap="round"/>
            </v:line>
            <v:group id="_x0000_s1220" style="position:absolute;left:737;top:3977;width:4140;height:540" coordorigin="737,3977" coordsize="4140,540">
              <v:line id="_x0000_s1221" style="position:absolute" from="737,4157" to="4877,4157">
                <v:stroke dashstyle="1 1" endcap="round"/>
              </v:line>
              <v:line id="_x0000_s1222" style="position:absolute" from="737,4337" to="4877,4337">
                <v:stroke dashstyle="1 1" endcap="round"/>
              </v:line>
              <v:line id="_x0000_s1223" style="position:absolute" from="737,4517" to="4877,4517">
                <v:stroke dashstyle="1 1" endcap="round"/>
              </v:line>
              <v:line id="_x0000_s1224" style="position:absolute" from="4877,3977" to="4877,4517">
                <v:stroke dashstyle="1 1" endcap="round"/>
              </v:line>
              <v:line id="_x0000_s1225" style="position:absolute" from="737,3977" to="737,4517">
                <v:stroke dashstyle="1 1" endcap="round"/>
              </v:line>
            </v:group>
          </v:group>
        </w:pict>
      </w:r>
      <w:r w:rsidRPr="00F00355">
        <w:rPr>
          <w:rFonts w:ascii="Hand writing Mutlu" w:hAnsi="Hand writing Mutlu"/>
          <w:sz w:val="60"/>
          <w:szCs w:val="60"/>
        </w:rPr>
        <w:t>E</w:t>
      </w:r>
      <w:r>
        <w:rPr>
          <w:rFonts w:ascii="Hand writing Mutlu" w:hAnsi="Hand writing Mutlu"/>
          <w:sz w:val="60"/>
          <w:szCs w:val="60"/>
        </w:rPr>
        <w:t>l e</w:t>
      </w:r>
      <w:r w:rsidRPr="002F3E85">
        <w:rPr>
          <w:rFonts w:ascii="Hand writing Mutlu" w:hAnsi="Hand writing Mutlu"/>
          <w:color w:val="FF0000"/>
          <w:sz w:val="60"/>
          <w:szCs w:val="60"/>
        </w:rPr>
        <w:t>le</w:t>
      </w:r>
      <w:r>
        <w:rPr>
          <w:rFonts w:ascii="Hand writing Mutlu" w:hAnsi="Hand writing Mutlu"/>
          <w:sz w:val="60"/>
          <w:szCs w:val="60"/>
        </w:rPr>
        <w:t xml:space="preserve">.   </w:t>
      </w:r>
      <w:r w:rsidRPr="00F00355">
        <w:rPr>
          <w:rFonts w:ascii="Hand writing Mutlu" w:hAnsi="Hand writing Mutlu"/>
          <w:sz w:val="60"/>
          <w:szCs w:val="60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</w:t>
      </w:r>
      <w:r w:rsidRPr="00F00355">
        <w:rPr>
          <w:rFonts w:ascii="Hand writing Mutlu" w:hAnsi="Hand writing Mutlu"/>
          <w:sz w:val="60"/>
          <w:szCs w:val="60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</w:t>
      </w:r>
      <w:r w:rsidRPr="00F00355">
        <w:rPr>
          <w:rFonts w:ascii="Hand writing Mutlu" w:hAnsi="Hand writing Mutlu"/>
          <w:sz w:val="60"/>
          <w:szCs w:val="60"/>
        </w:rPr>
        <w:t xml:space="preserve">    </w:t>
      </w:r>
      <w:r>
        <w:rPr>
          <w:rFonts w:ascii="Nurhan Uz" w:hAnsi="Nurhan Uz"/>
          <w:sz w:val="60"/>
          <w:szCs w:val="60"/>
        </w:rPr>
        <w:t>El ele.</w:t>
      </w:r>
      <w:r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5C69AC" w:rsidRPr="00F00355" w:rsidRDefault="005C69AC" w:rsidP="00050818">
      <w:pPr>
        <w:rPr>
          <w:rFonts w:ascii="Hand writing Mutlu" w:hAnsi="Hand writing Mutlu"/>
          <w:sz w:val="8"/>
          <w:szCs w:val="8"/>
        </w:rPr>
      </w:pPr>
    </w:p>
    <w:p w:rsidR="005C69AC" w:rsidRPr="00F00355" w:rsidRDefault="005C69AC" w:rsidP="00050818">
      <w:pPr>
        <w:rPr>
          <w:rFonts w:ascii="Nurhan Uz" w:hAnsi="Nurhan Uz"/>
          <w:sz w:val="60"/>
          <w:szCs w:val="60"/>
        </w:rPr>
      </w:pPr>
      <w:r>
        <w:rPr>
          <w:noProof/>
        </w:rPr>
        <w:pict>
          <v:group id="_x0000_s1226" style="position:absolute;margin-left:252pt;margin-top:10.05pt;width:261pt;height:36pt;z-index:251631104" coordorigin="737,3977" coordsize="4140,540">
            <v:line id="_x0000_s1227" style="position:absolute" from="737,3977" to="4877,3977">
              <v:stroke dashstyle="1 1" endcap="round"/>
            </v:line>
            <v:group id="_x0000_s1228" style="position:absolute;left:737;top:3977;width:4140;height:540" coordorigin="737,3977" coordsize="4140,540">
              <v:line id="_x0000_s1229" style="position:absolute" from="737,4157" to="4877,4157">
                <v:stroke dashstyle="1 1" endcap="round"/>
              </v:line>
              <v:line id="_x0000_s1230" style="position:absolute" from="737,4337" to="4877,4337">
                <v:stroke dashstyle="1 1" endcap="round"/>
              </v:line>
              <v:line id="_x0000_s1231" style="position:absolute" from="737,4517" to="4877,4517">
                <v:stroke dashstyle="1 1" endcap="round"/>
              </v:line>
              <v:line id="_x0000_s1232" style="position:absolute" from="4877,3977" to="4877,4517">
                <v:stroke dashstyle="1 1" endcap="round"/>
              </v:line>
              <v:line id="_x0000_s1233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234" style="position:absolute;margin-left:-9pt;margin-top:10.05pt;width:207pt;height:36pt;z-index:251627008" coordorigin="737,3977" coordsize="4140,540">
            <v:line id="_x0000_s1235" style="position:absolute" from="737,3977" to="4877,3977">
              <v:stroke dashstyle="1 1" endcap="round"/>
            </v:line>
            <v:group id="_x0000_s1236" style="position:absolute;left:737;top:3977;width:4140;height:540" coordorigin="737,3977" coordsize="4140,540">
              <v:line id="_x0000_s1237" style="position:absolute" from="737,4157" to="4877,4157">
                <v:stroke dashstyle="1 1" endcap="round"/>
              </v:line>
              <v:line id="_x0000_s1238" style="position:absolute" from="737,4337" to="4877,4337">
                <v:stroke dashstyle="1 1" endcap="round"/>
              </v:line>
              <v:line id="_x0000_s1239" style="position:absolute" from="737,4517" to="4877,4517">
                <v:stroke dashstyle="1 1" endcap="round"/>
              </v:line>
              <v:line id="_x0000_s1240" style="position:absolute" from="4877,3977" to="4877,4517">
                <v:stroke dashstyle="1 1" endcap="round"/>
              </v:line>
              <v:line id="_x0000_s1241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60"/>
          <w:szCs w:val="60"/>
        </w:rPr>
        <w:t>El e</w:t>
      </w:r>
      <w:r w:rsidRPr="002F3E85">
        <w:rPr>
          <w:rFonts w:ascii="Hand writing Mutlu" w:hAnsi="Hand writing Mutlu"/>
          <w:color w:val="FF0000"/>
          <w:sz w:val="60"/>
          <w:szCs w:val="60"/>
        </w:rPr>
        <w:t>le</w:t>
      </w:r>
      <w:r>
        <w:rPr>
          <w:rFonts w:ascii="Hand writing Mutlu" w:hAnsi="Hand writing Mutlu"/>
          <w:sz w:val="60"/>
          <w:szCs w:val="60"/>
        </w:rPr>
        <w:t xml:space="preserve">.             </w:t>
      </w:r>
      <w:r w:rsidRPr="00F00355">
        <w:rPr>
          <w:rFonts w:ascii="Nurhan Uz" w:hAnsi="Nurhan Uz"/>
          <w:sz w:val="60"/>
          <w:szCs w:val="60"/>
        </w:rPr>
        <w:t>El</w:t>
      </w:r>
      <w:r>
        <w:rPr>
          <w:rFonts w:ascii="Nurhan Uz" w:hAnsi="Nurhan Uz"/>
          <w:sz w:val="60"/>
          <w:szCs w:val="60"/>
        </w:rPr>
        <w:t xml:space="preserve"> ele.</w:t>
      </w:r>
    </w:p>
    <w:p w:rsidR="005C69AC" w:rsidRPr="00F00355" w:rsidRDefault="005C69AC" w:rsidP="00050818">
      <w:pPr>
        <w:rPr>
          <w:rFonts w:ascii="Hand writing Mutlu" w:hAnsi="Hand writing Mutlu"/>
          <w:sz w:val="8"/>
          <w:szCs w:val="8"/>
        </w:rPr>
      </w:pPr>
    </w:p>
    <w:p w:rsidR="005C69AC" w:rsidRPr="00F00355" w:rsidRDefault="005C69AC" w:rsidP="00050818">
      <w:pPr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242" style="position:absolute;margin-left:252pt;margin-top:9.4pt;width:261pt;height:36pt;z-index:251632128" coordorigin="737,3977" coordsize="4140,540">
            <v:line id="_x0000_s1243" style="position:absolute" from="737,3977" to="4877,3977">
              <v:stroke dashstyle="1 1" endcap="round"/>
            </v:line>
            <v:group id="_x0000_s1244" style="position:absolute;left:737;top:3977;width:4140;height:540" coordorigin="737,3977" coordsize="4140,540">
              <v:line id="_x0000_s1245" style="position:absolute" from="737,4157" to="4877,4157">
                <v:stroke dashstyle="1 1" endcap="round"/>
              </v:line>
              <v:line id="_x0000_s1246" style="position:absolute" from="737,4337" to="4877,4337">
                <v:stroke dashstyle="1 1" endcap="round"/>
              </v:line>
              <v:line id="_x0000_s1247" style="position:absolute" from="737,4517" to="4877,4517">
                <v:stroke dashstyle="1 1" endcap="round"/>
              </v:line>
              <v:line id="_x0000_s1248" style="position:absolute" from="4877,3977" to="4877,4517">
                <v:stroke dashstyle="1 1" endcap="round"/>
              </v:line>
              <v:line id="_x0000_s1249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250" style="position:absolute;margin-left:-9pt;margin-top:9.4pt;width:207pt;height:36pt;z-index:251628032" coordorigin="737,3977" coordsize="4140,540">
            <v:line id="_x0000_s1251" style="position:absolute" from="737,3977" to="4877,3977">
              <v:stroke dashstyle="1 1" endcap="round"/>
            </v:line>
            <v:group id="_x0000_s1252" style="position:absolute;left:737;top:3977;width:4140;height:540" coordorigin="737,3977" coordsize="4140,540">
              <v:line id="_x0000_s1253" style="position:absolute" from="737,4157" to="4877,4157">
                <v:stroke dashstyle="1 1" endcap="round"/>
              </v:line>
              <v:line id="_x0000_s1254" style="position:absolute" from="737,4337" to="4877,4337">
                <v:stroke dashstyle="1 1" endcap="round"/>
              </v:line>
              <v:line id="_x0000_s1255" style="position:absolute" from="737,4517" to="4877,4517">
                <v:stroke dashstyle="1 1" endcap="round"/>
              </v:line>
              <v:line id="_x0000_s1256" style="position:absolute" from="4877,3977" to="4877,4517">
                <v:stroke dashstyle="1 1" endcap="round"/>
              </v:line>
              <v:line id="_x0000_s1257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60"/>
          <w:szCs w:val="60"/>
        </w:rPr>
        <w:t>El</w:t>
      </w:r>
      <w:r w:rsidRPr="00F00355">
        <w:rPr>
          <w:rFonts w:ascii="Hand writing Mutlu" w:hAnsi="Hand writing Mutlu"/>
          <w:sz w:val="60"/>
          <w:szCs w:val="60"/>
        </w:rPr>
        <w:t xml:space="preserve"> e</w:t>
      </w:r>
      <w:r w:rsidRPr="002F3E85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       </w:t>
      </w:r>
      <w:r>
        <w:rPr>
          <w:rFonts w:ascii="Nurhan Uz" w:hAnsi="Nurhan Uz"/>
          <w:sz w:val="60"/>
          <w:szCs w:val="60"/>
        </w:rPr>
        <w:t>El ele.</w:t>
      </w:r>
      <w:r>
        <w:rPr>
          <w:rFonts w:ascii="Hand writing Mutlu" w:hAnsi="Hand writing Mutlu"/>
          <w:sz w:val="60"/>
          <w:szCs w:val="60"/>
        </w:rPr>
        <w:t xml:space="preserve">  </w:t>
      </w:r>
    </w:p>
    <w:p w:rsidR="005C69AC" w:rsidRPr="00F00355" w:rsidRDefault="005C69AC" w:rsidP="00050818">
      <w:pPr>
        <w:rPr>
          <w:rFonts w:ascii="Hand writing Mutlu" w:hAnsi="Hand writing Mutlu"/>
          <w:sz w:val="10"/>
          <w:szCs w:val="10"/>
        </w:rPr>
      </w:pPr>
    </w:p>
    <w:p w:rsidR="005C69AC" w:rsidRPr="00B24E24" w:rsidRDefault="005C69AC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noProof/>
        </w:rPr>
        <w:pict>
          <v:group id="_x0000_s1258" style="position:absolute;margin-left:252pt;margin-top:10.3pt;width:261pt;height:36pt;z-index:251633152" coordorigin="737,3977" coordsize="4140,540">
            <v:line id="_x0000_s1259" style="position:absolute" from="737,3977" to="4877,3977">
              <v:stroke dashstyle="1 1" endcap="round"/>
            </v:line>
            <v:group id="_x0000_s1260" style="position:absolute;left:737;top:3977;width:4140;height:540" coordorigin="737,3977" coordsize="4140,540">
              <v:line id="_x0000_s1261" style="position:absolute" from="737,4157" to="4877,4157">
                <v:stroke dashstyle="1 1" endcap="round"/>
              </v:line>
              <v:line id="_x0000_s1262" style="position:absolute" from="737,4337" to="4877,4337">
                <v:stroke dashstyle="1 1" endcap="round"/>
              </v:line>
              <v:line id="_x0000_s1263" style="position:absolute" from="737,4517" to="4877,4517">
                <v:stroke dashstyle="1 1" endcap="round"/>
              </v:line>
              <v:line id="_x0000_s1264" style="position:absolute" from="4877,3977" to="4877,4517">
                <v:stroke dashstyle="1 1" endcap="round"/>
              </v:line>
              <v:line id="_x0000_s1265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266" style="position:absolute;margin-left:-9pt;margin-top:10.3pt;width:207pt;height:36pt;z-index:251629056" coordorigin="737,3977" coordsize="4140,540">
            <v:line id="_x0000_s1267" style="position:absolute" from="737,3977" to="4877,3977">
              <v:stroke dashstyle="1 1" endcap="round"/>
            </v:line>
            <v:group id="_x0000_s1268" style="position:absolute;left:737;top:3977;width:4140;height:540" coordorigin="737,3977" coordsize="4140,540">
              <v:line id="_x0000_s1269" style="position:absolute" from="737,4157" to="4877,4157">
                <v:stroke dashstyle="1 1" endcap="round"/>
              </v:line>
              <v:line id="_x0000_s1270" style="position:absolute" from="737,4337" to="4877,4337">
                <v:stroke dashstyle="1 1" endcap="round"/>
              </v:line>
              <v:line id="_x0000_s1271" style="position:absolute" from="737,4517" to="4877,4517">
                <v:stroke dashstyle="1 1" endcap="round"/>
              </v:line>
              <v:line id="_x0000_s1272" style="position:absolute" from="4877,3977" to="4877,4517">
                <v:stroke dashstyle="1 1" endcap="round"/>
              </v:line>
              <v:line id="_x0000_s1273" style="position:absolute" from="737,3977" to="737,4517">
                <v:stroke dashstyle="1 1" endcap="round"/>
              </v:line>
            </v:group>
          </v:group>
        </w:pict>
      </w:r>
      <w:r w:rsidRPr="00F00355">
        <w:rPr>
          <w:rFonts w:ascii="Hand writing Mutlu" w:hAnsi="Hand writing Mutlu"/>
          <w:sz w:val="60"/>
          <w:szCs w:val="60"/>
        </w:rPr>
        <w:t>El e</w:t>
      </w:r>
      <w:r w:rsidRPr="002F3E85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 </w:t>
      </w:r>
      <w:r>
        <w:rPr>
          <w:rFonts w:ascii="Hand writing Mutlu" w:hAnsi="Hand writing Mutlu"/>
          <w:sz w:val="60"/>
          <w:szCs w:val="60"/>
        </w:rPr>
        <w:tab/>
        <w:t xml:space="preserve">      </w:t>
      </w:r>
      <w:r>
        <w:rPr>
          <w:rFonts w:ascii="Nurhan Uz" w:hAnsi="Nurhan Uz"/>
          <w:sz w:val="60"/>
          <w:szCs w:val="60"/>
        </w:rPr>
        <w:t>El e</w:t>
      </w:r>
      <w:r w:rsidRPr="000515A9">
        <w:rPr>
          <w:rFonts w:ascii="Nurhan Uz" w:hAnsi="Nurhan Uz"/>
          <w:sz w:val="60"/>
          <w:szCs w:val="60"/>
        </w:rPr>
        <w:t>le</w:t>
      </w: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</w:p>
    <w:p w:rsidR="005C69AC" w:rsidRPr="000515A9" w:rsidRDefault="005C69AC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noProof/>
        </w:rPr>
        <w:pict>
          <v:group id="_x0000_s1274" style="position:absolute;margin-left:226.2pt;margin-top:8.55pt;width:117pt;height:36pt;z-index:251635200" coordorigin="737,3977" coordsize="4140,540">
            <v:line id="_x0000_s1275" style="position:absolute" from="737,3977" to="4877,3977">
              <v:stroke dashstyle="1 1" endcap="round"/>
            </v:line>
            <v:group id="_x0000_s1276" style="position:absolute;left:737;top:3977;width:4140;height:540" coordorigin="737,3977" coordsize="4140,540">
              <v:line id="_x0000_s1277" style="position:absolute" from="737,4157" to="4877,4157">
                <v:stroke dashstyle="1 1" endcap="round"/>
              </v:line>
              <v:line id="_x0000_s1278" style="position:absolute" from="737,4337" to="4877,4337">
                <v:stroke dashstyle="1 1" endcap="round"/>
              </v:line>
              <v:line id="_x0000_s1279" style="position:absolute" from="737,4517" to="4877,4517">
                <v:stroke dashstyle="1 1" endcap="round"/>
              </v:line>
              <v:line id="_x0000_s1280" style="position:absolute" from="4877,3977" to="4877,4517">
                <v:stroke dashstyle="1 1" endcap="round"/>
              </v:line>
              <v:line id="_x0000_s1281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282" style="position:absolute;margin-left:2.4pt;margin-top:8.55pt;width:117pt;height:36pt;z-index:251634176" coordorigin="737,3977" coordsize="4140,540">
            <v:line id="_x0000_s1283" style="position:absolute" from="737,3977" to="4877,3977">
              <v:stroke dashstyle="1 1" endcap="round"/>
            </v:line>
            <v:group id="_x0000_s1284" style="position:absolute;left:737;top:3977;width:4140;height:540" coordorigin="737,3977" coordsize="4140,540">
              <v:line id="_x0000_s1285" style="position:absolute" from="737,4157" to="4877,4157">
                <v:stroke dashstyle="1 1" endcap="round"/>
              </v:line>
              <v:line id="_x0000_s1286" style="position:absolute" from="737,4337" to="4877,4337">
                <v:stroke dashstyle="1 1" endcap="round"/>
              </v:line>
              <v:line id="_x0000_s1287" style="position:absolute" from="737,4517" to="4877,4517">
                <v:stroke dashstyle="1 1" endcap="round"/>
              </v:line>
              <v:line id="_x0000_s1288" style="position:absolute" from="4877,3977" to="4877,4517">
                <v:stroke dashstyle="1 1" endcap="round"/>
              </v:line>
              <v:line id="_x0000_s1289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shape id="_x0000_s1290" type="#_x0000_t75" alt="http://t1.gstatic.com/images?q=tbn:ANd9GcTpqEAIhQ6v1MvR6RpxmYC2cQgaO8-1M9PQwVdjF-T843vsbNIC8w" href="http://www.google.com.tr/imgres?q=araba+gifleri&amp;hl=tr&amp;safe=active&amp;sa=X&amp;biw=1280&amp;bih=556&amp;tbm=isch&amp;prmd=imvns&amp;tbnid=OSLZNLVn3BiIaM:&amp;imgrefurl=http://kodbanks.tr.gg/Araba-Gifleri.htm&amp;docid=NIwUSxydCX40JM&amp;imgurl=http://i27.tinypic.com/w82s6o.gif&amp;w=343&amp;h=327&amp;ei=h7ncTvjQN8rfsgal_rDLCw&amp;zoom" style="position:absolute;margin-left:-5.1pt;margin-top:8.3pt;width:62.7pt;height:63pt;z-index:-251665920;visibility:visible" wrapcoords="-257 0 -257 21343 21600 21343 21600 0 -257 0" o:button="t">
            <v:fill o:detectmouseclick="t"/>
            <v:imagedata r:id="rId9" r:href="rId10"/>
            <w10:wrap type="tight"/>
          </v:shape>
        </w:pict>
      </w:r>
      <w:r>
        <w:rPr>
          <w:noProof/>
        </w:rPr>
        <w:pict>
          <v:shape id="rg_hi" o:spid="_x0000_s1291" type="#_x0000_t75" alt="http://t1.gstatic.com/images?q=tbn:ANd9GcTpqEAIhQ6v1MvR6RpxmYC2cQgaO8-1M9PQwVdjF-T843vsbNIC8w" href="http://www.google.com.tr/imgres?q=araba+gifleri&amp;hl=tr&amp;safe=active&amp;sa=X&amp;biw=1280&amp;bih=556&amp;tbm=isch&amp;prmd=imvns&amp;tbnid=OSLZNLVn3BiIaM:&amp;imgrefurl=http://kodbanks.tr.gg/Araba-Gifleri.htm&amp;docid=NIwUSxydCX40JM&amp;imgurl=http://i27.tinypic.com/w82s6o.gif&amp;w=343&amp;h=327&amp;ei=h7ncTvjQN8rfsgal_rDLCw&amp;zoom" style="position:absolute;margin-left:240.3pt;margin-top:13.95pt;width:53.6pt;height:74.4pt;z-index:-251666944;visibility:visible" wrapcoords="-304 0 -304 21382 21600 21382 21600 0 -304 0" o:button="t">
            <v:fill o:detectmouseclick="t"/>
            <v:imagedata r:id="rId9" r:href="rId11"/>
            <w10:wrap type="tight"/>
          </v:shape>
        </w:pict>
      </w:r>
      <w:r>
        <w:rPr>
          <w:rFonts w:ascii="Hand writing Mutlu" w:hAnsi="Hand writing Mutlu"/>
          <w:sz w:val="60"/>
          <w:szCs w:val="60"/>
        </w:rPr>
        <w:t xml:space="preserve">    el</w:t>
      </w:r>
      <w:r w:rsidRPr="007B02B8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      </w:t>
      </w:r>
      <w:r w:rsidRPr="005A2FAD">
        <w:rPr>
          <w:rFonts w:ascii="Nurhan Uz" w:hAnsi="Nurhan Uz"/>
          <w:sz w:val="60"/>
          <w:szCs w:val="60"/>
        </w:rPr>
        <w:t>el</w:t>
      </w:r>
      <w:r w:rsidRPr="002E099F">
        <w:rPr>
          <w:rFonts w:ascii="Nurhan Uz" w:hAnsi="Nurhan Uz"/>
          <w:color w:val="FF0000"/>
          <w:sz w:val="60"/>
          <w:szCs w:val="60"/>
        </w:rPr>
        <w:t>le</w:t>
      </w:r>
      <w:r w:rsidRPr="005A2FAD">
        <w:rPr>
          <w:rFonts w:ascii="Nurhan Uz" w:hAnsi="Nurhan Uz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</w:t>
      </w:r>
    </w:p>
    <w:p w:rsidR="005C69AC" w:rsidRDefault="005C69AC" w:rsidP="00050818"/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Pr="000515A9" w:rsidRDefault="005C69AC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noProof/>
        </w:rPr>
        <w:pict>
          <v:group id="_x0000_s1292" style="position:absolute;margin-left:63pt;margin-top:28.7pt;width:117pt;height:36pt;z-index:251636224" coordorigin="737,3977" coordsize="4140,540">
            <v:line id="_x0000_s1293" style="position:absolute" from="737,3977" to="4877,3977">
              <v:stroke dashstyle="1 1" endcap="round"/>
            </v:line>
            <v:group id="_x0000_s1294" style="position:absolute;left:737;top:3977;width:4140;height:540" coordorigin="737,3977" coordsize="4140,540">
              <v:line id="_x0000_s1295" style="position:absolute" from="737,4157" to="4877,4157">
                <v:stroke dashstyle="1 1" endcap="round"/>
              </v:line>
              <v:line id="_x0000_s1296" style="position:absolute" from="737,4337" to="4877,4337">
                <v:stroke dashstyle="1 1" endcap="round"/>
              </v:line>
              <v:line id="_x0000_s1297" style="position:absolute" from="737,4517" to="4877,4517">
                <v:stroke dashstyle="1 1" endcap="round"/>
              </v:line>
              <v:line id="_x0000_s1298" style="position:absolute" from="4877,3977" to="4877,4517">
                <v:stroke dashstyle="1 1" endcap="round"/>
              </v:line>
              <v:line id="_x0000_s1299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300" style="position:absolute;margin-left:297pt;margin-top:28.7pt;width:117pt;height:36pt;z-index:251637248" coordorigin="737,3977" coordsize="4140,540">
            <v:line id="_x0000_s1301" style="position:absolute" from="737,3977" to="4877,3977">
              <v:stroke dashstyle="1 1" endcap="round"/>
            </v:line>
            <v:group id="_x0000_s1302" style="position:absolute;left:737;top:3977;width:4140;height:540" coordorigin="737,3977" coordsize="4140,540">
              <v:line id="_x0000_s1303" style="position:absolute" from="737,4157" to="4877,4157">
                <v:stroke dashstyle="1 1" endcap="round"/>
              </v:line>
              <v:line id="_x0000_s1304" style="position:absolute" from="737,4337" to="4877,4337">
                <v:stroke dashstyle="1 1" endcap="round"/>
              </v:line>
              <v:line id="_x0000_s1305" style="position:absolute" from="737,4517" to="4877,4517">
                <v:stroke dashstyle="1 1" endcap="round"/>
              </v:line>
              <v:line id="_x0000_s1306" style="position:absolute" from="4877,3977" to="4877,4517">
                <v:stroke dashstyle="1 1" endcap="round"/>
              </v:line>
              <v:line id="_x0000_s1307" style="position:absolute" from="737,3977" to="737,4517">
                <v:stroke dashstyle="1 1" endcap="round"/>
              </v:line>
            </v:group>
          </v:group>
        </w:pict>
      </w:r>
      <w:r w:rsidRPr="003766A4">
        <w:rPr>
          <w:rFonts w:ascii="Hand writing Mutlu" w:hAnsi="Hand writing Mutlu"/>
          <w:noProof/>
          <w:sz w:val="60"/>
          <w:szCs w:val="60"/>
        </w:rPr>
        <w:pict>
          <v:shape id="Resim 1" o:spid="_x0000_i1033" type="#_x0000_t75" style="width:68.25pt;height:54.75pt;visibility:visible">
            <v:imagedata r:id="rId12" o:title=""/>
          </v:shape>
        </w:pict>
      </w:r>
      <w:r>
        <w:rPr>
          <w:rFonts w:ascii="Hand writing Mutlu" w:hAnsi="Hand writing Mutlu"/>
          <w:sz w:val="60"/>
          <w:szCs w:val="60"/>
        </w:rPr>
        <w:t xml:space="preserve">  el</w:t>
      </w:r>
      <w:r w:rsidRPr="002E099F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</w:t>
      </w:r>
      <w:r w:rsidRPr="003766A4">
        <w:rPr>
          <w:rFonts w:ascii="Hand writing Mutlu" w:hAnsi="Hand writing Mutlu"/>
          <w:noProof/>
          <w:sz w:val="60"/>
          <w:szCs w:val="60"/>
        </w:rPr>
        <w:pict>
          <v:shape id="_x0000_i1034" type="#_x0000_t75" style="width:68.25pt;height:54.75pt;visibility:visible">
            <v:imagedata r:id="rId12" o:title=""/>
          </v:shape>
        </w:pict>
      </w:r>
      <w:r>
        <w:rPr>
          <w:rFonts w:ascii="Hand writing Mutlu" w:hAnsi="Hand writing Mutlu"/>
          <w:sz w:val="60"/>
          <w:szCs w:val="60"/>
        </w:rPr>
        <w:t xml:space="preserve">  </w:t>
      </w:r>
      <w:r w:rsidRPr="005A2FAD">
        <w:rPr>
          <w:rFonts w:ascii="Nurhan Uz" w:hAnsi="Nurhan Uz"/>
          <w:sz w:val="60"/>
          <w:szCs w:val="60"/>
        </w:rPr>
        <w:t>el</w:t>
      </w:r>
      <w:r w:rsidRPr="002E099F">
        <w:rPr>
          <w:rFonts w:ascii="Nurhan Uz" w:hAnsi="Nurhan Uz"/>
          <w:color w:val="FF0000"/>
          <w:sz w:val="60"/>
          <w:szCs w:val="60"/>
        </w:rPr>
        <w:t>le</w:t>
      </w:r>
      <w:r w:rsidRPr="005A2FAD">
        <w:rPr>
          <w:rFonts w:ascii="Nurhan Uz" w:hAnsi="Nurhan Uz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</w:t>
      </w: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Pr="000515A9" w:rsidRDefault="005C69AC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noProof/>
        </w:rPr>
        <w:pict>
          <v:shape id="_x0000_s1308" type="#_x0000_t75" alt="Açıklama: Açıklama: Açıklama: an02610_" style="position:absolute;margin-left:-5.1pt;margin-top:7.15pt;width:60.3pt;height:41.4pt;z-index:251667968;visibility:visible">
            <v:imagedata r:id="rId13" o:title=""/>
          </v:shape>
        </w:pict>
      </w:r>
      <w:r>
        <w:rPr>
          <w:noProof/>
        </w:rPr>
        <w:pict>
          <v:group id="_x0000_s1309" style="position:absolute;margin-left:69.25pt;margin-top:10.15pt;width:117pt;height:36pt;z-index:251638272" coordorigin="737,3977" coordsize="4140,540">
            <v:line id="_x0000_s1310" style="position:absolute" from="737,3977" to="4877,3977">
              <v:stroke dashstyle="1 1" endcap="round"/>
            </v:line>
            <v:group id="_x0000_s1311" style="position:absolute;left:737;top:3977;width:4140;height:540" coordorigin="737,3977" coordsize="4140,540">
              <v:line id="_x0000_s1312" style="position:absolute" from="737,4157" to="4877,4157">
                <v:stroke dashstyle="1 1" endcap="round"/>
              </v:line>
              <v:line id="_x0000_s1313" style="position:absolute" from="737,4337" to="4877,4337">
                <v:stroke dashstyle="1 1" endcap="round"/>
              </v:line>
              <v:line id="_x0000_s1314" style="position:absolute" from="737,4517" to="4877,4517">
                <v:stroke dashstyle="1 1" endcap="round"/>
              </v:line>
              <v:line id="_x0000_s1315" style="position:absolute" from="4877,3977" to="4877,4517">
                <v:stroke dashstyle="1 1" endcap="round"/>
              </v:line>
              <v:line id="_x0000_s1316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shape id="_x0000_s1317" type="#_x0000_t75" alt="Açıklama: Açıklama: Açıklama: an02610_" style="position:absolute;margin-left:212.7pt;margin-top:2.95pt;width:60.3pt;height:49.8pt;z-index:251668992;visibility:visible">
            <v:imagedata r:id="rId13" o:title=""/>
          </v:shape>
        </w:pict>
      </w:r>
      <w:r>
        <w:rPr>
          <w:noProof/>
        </w:rPr>
        <w:pict>
          <v:group id="_x0000_s1318" style="position:absolute;margin-left:293.05pt;margin-top:10.15pt;width:117pt;height:36pt;z-index:251639296" coordorigin="737,3977" coordsize="4140,540">
            <v:line id="_x0000_s1319" style="position:absolute" from="737,3977" to="4877,3977">
              <v:stroke dashstyle="1 1" endcap="round"/>
            </v:line>
            <v:group id="_x0000_s1320" style="position:absolute;left:737;top:3977;width:4140;height:540" coordorigin="737,3977" coordsize="4140,540">
              <v:line id="_x0000_s1321" style="position:absolute" from="737,4157" to="4877,4157">
                <v:stroke dashstyle="1 1" endcap="round"/>
              </v:line>
              <v:line id="_x0000_s1322" style="position:absolute" from="737,4337" to="4877,4337">
                <v:stroke dashstyle="1 1" endcap="round"/>
              </v:line>
              <v:line id="_x0000_s1323" style="position:absolute" from="737,4517" to="4877,4517">
                <v:stroke dashstyle="1 1" endcap="round"/>
              </v:line>
              <v:line id="_x0000_s1324" style="position:absolute" from="4877,3977" to="4877,4517">
                <v:stroke dashstyle="1 1" endcap="round"/>
              </v:line>
              <v:line id="_x0000_s1325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t xml:space="preserve">       </w:t>
      </w:r>
      <w:r>
        <w:rPr>
          <w:rFonts w:ascii="Hand writing Mutlu" w:hAnsi="Hand writing Mutlu"/>
          <w:sz w:val="60"/>
          <w:szCs w:val="60"/>
        </w:rPr>
        <w:t xml:space="preserve"> el</w:t>
      </w:r>
      <w:r w:rsidRPr="002E099F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       </w:t>
      </w:r>
      <w:r w:rsidRPr="005A2FAD">
        <w:rPr>
          <w:rFonts w:ascii="Nurhan Uz" w:hAnsi="Nurhan Uz"/>
          <w:sz w:val="60"/>
          <w:szCs w:val="60"/>
        </w:rPr>
        <w:t>el</w:t>
      </w:r>
      <w:r w:rsidRPr="002E099F">
        <w:rPr>
          <w:rFonts w:ascii="Nurhan Uz" w:hAnsi="Nurhan Uz"/>
          <w:color w:val="FF0000"/>
          <w:sz w:val="60"/>
          <w:szCs w:val="60"/>
        </w:rPr>
        <w:t>le</w:t>
      </w:r>
      <w:r w:rsidRPr="005A2FAD">
        <w:rPr>
          <w:rFonts w:ascii="Nurhan Uz" w:hAnsi="Nurhan Uz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</w:t>
      </w: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rPr>
          <w:rFonts w:ascii="Comic Sans MS" w:hAnsi="Comic Sans MS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326" style="position:absolute;margin-left:60pt;margin-top:9.3pt;width:117pt;height:36pt;z-index:251640320" coordorigin="737,3977" coordsize="4140,540">
            <v:line id="_x0000_s1327" style="position:absolute" from="737,3977" to="4877,3977">
              <v:stroke dashstyle="1 1" endcap="round"/>
            </v:line>
            <v:group id="_x0000_s1328" style="position:absolute;left:737;top:3977;width:4140;height:540" coordorigin="737,3977" coordsize="4140,540">
              <v:line id="_x0000_s1329" style="position:absolute" from="737,4157" to="4877,4157">
                <v:stroke dashstyle="1 1" endcap="round"/>
              </v:line>
              <v:line id="_x0000_s1330" style="position:absolute" from="737,4337" to="4877,4337">
                <v:stroke dashstyle="1 1" endcap="round"/>
              </v:line>
              <v:line id="_x0000_s1331" style="position:absolute" from="737,4517" to="4877,4517">
                <v:stroke dashstyle="1 1" endcap="round"/>
              </v:line>
              <v:line id="_x0000_s1332" style="position:absolute" from="4877,3977" to="4877,4517">
                <v:stroke dashstyle="1 1" endcap="round"/>
              </v:line>
              <v:line id="_x0000_s1333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group id="_x0000_s1334" style="position:absolute;margin-left:273pt;margin-top:9.3pt;width:117pt;height:36pt;z-index:251641344" coordorigin="737,3977" coordsize="4140,540">
            <v:line id="_x0000_s1335" style="position:absolute" from="737,3977" to="4877,3977">
              <v:stroke dashstyle="1 1" endcap="round"/>
            </v:line>
            <v:group id="_x0000_s1336" style="position:absolute;left:737;top:3977;width:4140;height:540" coordorigin="737,3977" coordsize="4140,540">
              <v:line id="_x0000_s1337" style="position:absolute" from="737,4157" to="4877,4157">
                <v:stroke dashstyle="1 1" endcap="round"/>
              </v:line>
              <v:line id="_x0000_s1338" style="position:absolute" from="737,4337" to="4877,4337">
                <v:stroke dashstyle="1 1" endcap="round"/>
              </v:line>
              <v:line id="_x0000_s1339" style="position:absolute" from="737,4517" to="4877,4517">
                <v:stroke dashstyle="1 1" endcap="round"/>
              </v:line>
              <v:line id="_x0000_s1340" style="position:absolute" from="4877,3977" to="4877,4517">
                <v:stroke dashstyle="1 1" endcap="round"/>
              </v:line>
              <v:line id="_x0000_s1341" style="position:absolute" from="737,3977" to="737,4517">
                <v:stroke dashstyle="1 1" endcap="round"/>
              </v:line>
            </v:group>
          </v:group>
        </w:pict>
      </w:r>
      <w:r w:rsidRPr="00C31A53">
        <w:rPr>
          <w:noProof/>
        </w:rPr>
        <w:pict>
          <v:shape id="Resim 13" o:spid="_x0000_i1035" type="#_x0000_t75" alt="Açıklama: C:\Users\eymen\Desktop\un.jpg" style="width:32.25pt;height:35.25pt;visibility:visible">
            <v:imagedata r:id="rId14" o:title=""/>
          </v:shape>
        </w:pict>
      </w:r>
      <w:r>
        <w:rPr>
          <w:rFonts w:ascii="Hand writing Mutlu" w:hAnsi="Hand writing Mutlu"/>
          <w:sz w:val="60"/>
          <w:szCs w:val="60"/>
        </w:rPr>
        <w:t xml:space="preserve">     el</w:t>
      </w:r>
      <w:r>
        <w:rPr>
          <w:rFonts w:ascii="Hand writing Mutlu" w:hAnsi="Hand writing Mutlu"/>
          <w:color w:val="FF0000"/>
          <w:sz w:val="60"/>
          <w:szCs w:val="60"/>
        </w:rPr>
        <w:t>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</w:t>
      </w:r>
      <w:r w:rsidRPr="003766A4">
        <w:rPr>
          <w:rFonts w:ascii="Hand writing Mutlu" w:hAnsi="Hand writing Mutlu"/>
          <w:noProof/>
          <w:sz w:val="60"/>
          <w:szCs w:val="60"/>
        </w:rPr>
        <w:pict>
          <v:shape id="_x0000_i1036" type="#_x0000_t75" alt="Açıklama: C:\Users\eymen\Desktop\un.jpg" style="width:32.25pt;height:35.25pt;visibility:visible">
            <v:imagedata r:id="rId14" o:title=""/>
          </v:shape>
        </w:pict>
      </w:r>
      <w:r>
        <w:rPr>
          <w:rFonts w:ascii="Hand writing Mutlu" w:hAnsi="Hand writing Mutlu"/>
          <w:sz w:val="60"/>
          <w:szCs w:val="60"/>
        </w:rPr>
        <w:t xml:space="preserve">  </w:t>
      </w:r>
      <w:r w:rsidRPr="005A2FAD">
        <w:rPr>
          <w:rFonts w:ascii="Nurhan Uz" w:hAnsi="Nurhan Uz"/>
          <w:sz w:val="60"/>
          <w:szCs w:val="60"/>
        </w:rPr>
        <w:t>el</w:t>
      </w:r>
      <w:r>
        <w:rPr>
          <w:rFonts w:ascii="Nurhan Uz" w:hAnsi="Nurhan Uz"/>
          <w:color w:val="FF0000"/>
          <w:sz w:val="60"/>
          <w:szCs w:val="60"/>
        </w:rPr>
        <w:t>e</w:t>
      </w:r>
      <w:r w:rsidRPr="005A2FAD">
        <w:rPr>
          <w:rFonts w:ascii="Nurhan Uz" w:hAnsi="Nurhan Uz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</w:t>
      </w: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  <w:r>
        <w:rPr>
          <w:noProof/>
        </w:rPr>
        <w:pict>
          <v:shape id="Resim 41" o:spid="_x0000_s1342" type="#_x0000_t75" alt="Açıklama: Açıklama: Açıklama: an02610_" style="position:absolute;margin-left:373.5pt;margin-top:408.15pt;width:59.9pt;height:24.25pt;z-index:251666944;visibility:visible">
            <v:imagedata r:id="rId13" o:title=""/>
          </v:shape>
        </w:pict>
      </w:r>
    </w:p>
    <w:p w:rsidR="005C69AC" w:rsidRPr="00C57068" w:rsidRDefault="005C69AC" w:rsidP="00B73244">
      <w:pPr>
        <w:rPr>
          <w:rFonts w:ascii="Hand writing Mutlu" w:hAnsi="Hand writing Mutlu"/>
          <w:color w:val="A6A6A6"/>
          <w:sz w:val="44"/>
        </w:rPr>
      </w:pPr>
      <w:r>
        <w:rPr>
          <w:noProof/>
        </w:rPr>
        <w:pict>
          <v:line id="Düz Bağlayıcı 62" o:spid="_x0000_s1343" style="position:absolute;z-index:251673088;visibility:visible;mso-wrap-distance-top:-8e-5mm;mso-wrap-distance-bottom:-8e-5mm" from="-9.35pt,43.1pt" to="462.4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">
            <v:stroke dashstyle="1 1" endcap="round"/>
            <o:lock v:ext="edit" shapetype="f"/>
          </v:line>
        </w:pict>
      </w:r>
      <w:r>
        <w:rPr>
          <w:noProof/>
        </w:rPr>
        <w:pict>
          <v:line id="Düz Bağlayıcı 61" o:spid="_x0000_s1344" style="position:absolute;z-index:251671040;visibility:visible;mso-wrap-distance-top:-8e-5mm;mso-wrap-distance-bottom:-8e-5mm" from="-9.35pt,21.35pt" to="462.4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">
            <v:stroke dashstyle="1 1" endcap="round"/>
            <o:lock v:ext="edit" shapetype="f"/>
          </v:line>
        </w:pict>
      </w:r>
      <w:r>
        <w:rPr>
          <w:noProof/>
        </w:rPr>
        <w:pict>
          <v:line id="Düz Bağlayıcı 60" o:spid="_x0000_s1345" style="position:absolute;z-index:251672064;visibility:visible;mso-wrap-distance-top:-8e-5mm;mso-wrap-distance-bottom:-8e-5mm" from="-9.35pt,31.85pt" to="462.4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">
            <v:stroke dashstyle="1 1" endcap="round"/>
            <o:lock v:ext="edit" shapetype="f"/>
          </v:line>
        </w:pict>
      </w:r>
      <w:r>
        <w:rPr>
          <w:noProof/>
        </w:rPr>
        <w:pict>
          <v:line id="Düz Bağlayıcı 59" o:spid="_x0000_s1346" style="position:absolute;z-index:251670016;visibility:visible;mso-wrap-distance-top:-8e-5mm;mso-wrap-distance-bottom:-8e-5mm" from="-9.35pt,8.6pt" to="462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">
            <v:stroke dashstyle="1 1" endcap="round"/>
            <o:lock v:ext="edit" shapetype="f"/>
          </v:line>
        </w:pict>
      </w:r>
      <w:r>
        <w:rPr>
          <w:rFonts w:ascii="Hand writing Mutlu" w:hAnsi="Hand writing Mutlu"/>
          <w:color w:val="A6A6A6"/>
          <w:sz w:val="56"/>
        </w:rPr>
        <w:t xml:space="preserve"> </w:t>
      </w:r>
      <w:r w:rsidRPr="003766A4">
        <w:rPr>
          <w:rFonts w:ascii="Ecofont Vera Sans" w:hAnsi="Ecofont Vera Sans"/>
          <w:noProof/>
          <w:sz w:val="20"/>
          <w:szCs w:val="20"/>
        </w:rPr>
        <w:pict>
          <v:shape id="Resim 70" o:spid="_x0000_i1037" type="#_x0000_t75" alt="Açıklama: Açıklama: 耾쌳" style="width:34.5pt;height:31.5pt;visibility:visible">
            <v:imagedata r:id="rId15" o:title=""/>
          </v:shape>
        </w:pict>
      </w:r>
      <w:r>
        <w:rPr>
          <w:rFonts w:ascii="Hand writing Mutlu" w:hAnsi="Hand writing Mutlu"/>
          <w:color w:val="A6A6A6"/>
          <w:sz w:val="56"/>
        </w:rPr>
        <w:t xml:space="preserve"> 3 </w:t>
      </w:r>
      <w:r w:rsidRPr="00C31A53">
        <w:rPr>
          <w:noProof/>
        </w:rPr>
        <w:pict>
          <v:shape id="Resim 71" o:spid="_x0000_i1038" type="#_x0000_t75" alt="Açıklama: C:\Users\eymen\Desktop\un.jpg" style="width:30.75pt;height:30.75pt;visibility:visible">
            <v:imagedata r:id="rId16" o:title=""/>
          </v:shape>
        </w:pict>
      </w:r>
      <w:r>
        <w:rPr>
          <w:rFonts w:ascii="Hand writing Mutlu" w:hAnsi="Hand writing Mutlu"/>
          <w:color w:val="A6A6A6"/>
          <w:sz w:val="56"/>
        </w:rPr>
        <w:t xml:space="preserve">  ele.   El ele </w:t>
      </w:r>
      <w:r w:rsidRPr="00C31A53">
        <w:rPr>
          <w:noProof/>
        </w:rPr>
        <w:pict>
          <v:shape id="Resim 18" o:spid="_x0000_i1039" type="#_x0000_t75" style="width:31.5pt;height:30pt;visibility:visible">
            <v:imagedata r:id="rId17" o:title=""/>
          </v:shape>
        </w:pict>
      </w:r>
      <w:r>
        <w:rPr>
          <w:rFonts w:ascii="Hand writing Mutlu" w:hAnsi="Hand writing Mutlu"/>
          <w:color w:val="A6A6A6"/>
          <w:sz w:val="56"/>
        </w:rPr>
        <w:t xml:space="preserve"> el ele.</w:t>
      </w:r>
    </w:p>
    <w:p w:rsidR="005C69AC" w:rsidRDefault="005C69AC" w:rsidP="00B73244">
      <w:pPr>
        <w:rPr>
          <w:rFonts w:ascii="Hand writing Mutlu" w:hAnsi="Hand writing Mutlu"/>
          <w:color w:val="A6A6A6"/>
          <w:sz w:val="56"/>
        </w:rPr>
      </w:pPr>
    </w:p>
    <w:p w:rsidR="005C69AC" w:rsidRDefault="005C69AC" w:rsidP="00B73244">
      <w:pPr>
        <w:rPr>
          <w:rFonts w:ascii="Hand writing Mutlu" w:hAnsi="Hand writing Mutlu"/>
          <w:color w:val="A6A6A6"/>
          <w:sz w:val="44"/>
        </w:rPr>
      </w:pPr>
      <w:r>
        <w:rPr>
          <w:noProof/>
        </w:rPr>
        <w:pict>
          <v:line id="Düz Bağlayıcı 79" o:spid="_x0000_s1347" style="position:absolute;z-index:251675136;visibility:visible;mso-wrap-distance-top:-8e-5mm;mso-wrap-distance-bottom:-8e-5mm" from="-6.35pt,21.3pt" to="465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">
            <v:stroke dashstyle="1 1" endcap="round"/>
            <o:lock v:ext="edit" shapetype="f"/>
          </v:line>
        </w:pict>
      </w:r>
      <w:r>
        <w:rPr>
          <w:noProof/>
        </w:rPr>
        <w:pict>
          <v:shape id="Resim 82" o:spid="_x0000_s1348" type="#_x0000_t75" alt="Açıklama: Açıklama: Açıklama: j0112354" style="position:absolute;margin-left:114.25pt;margin-top:4.5pt;width:20pt;height:31.5pt;z-index:251679232;visibility:visible">
            <v:imagedata r:id="rId18" o:title=""/>
          </v:shape>
        </w:pict>
      </w:r>
      <w:r>
        <w:rPr>
          <w:noProof/>
        </w:rPr>
        <w:pict>
          <v:shape id="Resim 81" o:spid="_x0000_s1349" type="#_x0000_t75" alt="Açıklama: Açıklama: Açıklama: G0222185" style="position:absolute;margin-left:72.55pt;margin-top:1.75pt;width:31.3pt;height:34.15pt;z-index:251678208;visibility:visible">
            <v:imagedata r:id="rId19" o:title=""/>
          </v:shape>
        </w:pict>
      </w:r>
      <w:r>
        <w:rPr>
          <w:noProof/>
        </w:rPr>
        <w:pict>
          <v:line id="Düz Bağlayıcı 80" o:spid="_x0000_s1350" style="position:absolute;z-index:251677184;visibility:visible;mso-wrap-distance-top:-8e-5mm;mso-wrap-distance-bottom:-8e-5mm" from="-9.35pt,43.1pt" to="462.4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">
            <v:stroke dashstyle="1 1" endcap="round"/>
            <o:lock v:ext="edit" shapetype="f"/>
          </v:line>
        </w:pict>
      </w:r>
      <w:r>
        <w:rPr>
          <w:noProof/>
        </w:rPr>
        <w:pict>
          <v:line id="Düz Bağlayıcı 78" o:spid="_x0000_s1351" style="position:absolute;z-index:251676160;visibility:visible;mso-wrap-distance-top:-8e-5mm;mso-wrap-distance-bottom:-8e-5mm" from="-9.35pt,31.85pt" to="462.4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">
            <v:stroke dashstyle="1 1" endcap="round"/>
            <o:lock v:ext="edit" shapetype="f"/>
          </v:line>
        </w:pict>
      </w:r>
      <w:r>
        <w:rPr>
          <w:noProof/>
        </w:rPr>
        <w:pict>
          <v:line id="Düz Bağlayıcı 77" o:spid="_x0000_s1352" style="position:absolute;z-index:251674112;visibility:visible;mso-wrap-distance-top:-8e-5mm;mso-wrap-distance-bottom:-8e-5mm" from="-9.35pt,8.6pt" to="462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">
            <v:stroke dashstyle="1 1" endcap="round"/>
            <o:lock v:ext="edit" shapetype="f"/>
          </v:line>
        </w:pict>
      </w:r>
      <w:r>
        <w:rPr>
          <w:rFonts w:ascii="Hand writing Mutlu" w:hAnsi="Hand writing Mutlu"/>
          <w:color w:val="A6A6A6"/>
          <w:sz w:val="56"/>
        </w:rPr>
        <w:t xml:space="preserve"> Elle        elle.   2 el,    4 el.</w:t>
      </w: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Pr="00806BB0" w:rsidRDefault="005C69AC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5C69AC" w:rsidRDefault="005C69AC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rFonts w:ascii="Nurhan Uz" w:hAnsi="Nurhan Uz"/>
          <w:sz w:val="60"/>
          <w:szCs w:val="60"/>
        </w:rPr>
        <w:t xml:space="preserve">             </w:t>
      </w:r>
      <w:r w:rsidRPr="003766A4">
        <w:rPr>
          <w:rFonts w:ascii="Nurhan Uz" w:hAnsi="Nurhan Uz"/>
          <w:noProof/>
          <w:sz w:val="60"/>
          <w:szCs w:val="60"/>
        </w:rPr>
        <w:pict>
          <v:shape id="Resim 21" o:spid="_x0000_i1040" type="#_x0000_t75" alt="E Sesi2 001" style="width:179.25pt;height:109.5pt;visibility:visible">
            <v:imagedata r:id="rId20" o:title=""/>
          </v:shape>
        </w:pict>
      </w:r>
      <w:r>
        <w:rPr>
          <w:rFonts w:ascii="Nurhan Uz" w:hAnsi="Nurhan Uz"/>
          <w:sz w:val="60"/>
          <w:szCs w:val="60"/>
        </w:rPr>
        <w:t xml:space="preserve">        </w:t>
      </w:r>
    </w:p>
    <w:p w:rsidR="005C69AC" w:rsidRPr="00F00355" w:rsidRDefault="005C69AC" w:rsidP="00050818">
      <w:pPr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353" style="position:absolute;margin-left:134.4pt;margin-top:9.1pt;width:207pt;height:36pt;z-index:251642368" coordorigin="737,3977" coordsize="4140,540">
            <v:line id="_x0000_s1354" style="position:absolute" from="737,3977" to="4877,3977">
              <v:stroke dashstyle="1 1" endcap="round"/>
            </v:line>
            <v:group id="_x0000_s1355" style="position:absolute;left:737;top:3977;width:4140;height:540" coordorigin="737,3977" coordsize="4140,540">
              <v:line id="_x0000_s1356" style="position:absolute" from="737,4157" to="4877,4157">
                <v:stroke dashstyle="1 1" endcap="round"/>
              </v:line>
              <v:line id="_x0000_s1357" style="position:absolute" from="737,4337" to="4877,4337">
                <v:stroke dashstyle="1 1" endcap="round"/>
              </v:line>
              <v:line id="_x0000_s1358" style="position:absolute" from="737,4517" to="4877,4517">
                <v:stroke dashstyle="1 1" endcap="round"/>
              </v:line>
              <v:line id="_x0000_s1359" style="position:absolute" from="4877,3977" to="4877,4517">
                <v:stroke dashstyle="1 1" endcap="round"/>
              </v:line>
              <v:line id="_x0000_s1360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60"/>
          <w:szCs w:val="60"/>
        </w:rPr>
        <w:t xml:space="preserve">            </w:t>
      </w:r>
      <w:r w:rsidRPr="00F00355">
        <w:rPr>
          <w:rFonts w:ascii="Hand writing Mutlu" w:hAnsi="Hand writing Mutlu"/>
          <w:sz w:val="60"/>
          <w:szCs w:val="60"/>
        </w:rPr>
        <w:t>E</w:t>
      </w:r>
      <w:r>
        <w:rPr>
          <w:rFonts w:ascii="Hand writing Mutlu" w:hAnsi="Hand writing Mutlu"/>
          <w:sz w:val="60"/>
          <w:szCs w:val="60"/>
        </w:rPr>
        <w:t>l</w:t>
      </w:r>
      <w:r w:rsidRPr="00F00355">
        <w:rPr>
          <w:rFonts w:ascii="Hand writing Mutlu" w:hAnsi="Hand writing Mutlu"/>
          <w:sz w:val="60"/>
          <w:szCs w:val="60"/>
        </w:rPr>
        <w:t xml:space="preserve"> e</w:t>
      </w:r>
      <w:r>
        <w:rPr>
          <w:rFonts w:ascii="Hand writing Mutlu" w:hAnsi="Hand writing Mutlu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, e</w:t>
      </w:r>
      <w:r>
        <w:rPr>
          <w:rFonts w:ascii="Hand writing Mutlu" w:hAnsi="Hand writing Mutlu"/>
          <w:sz w:val="60"/>
          <w:szCs w:val="60"/>
        </w:rPr>
        <w:t>l ele.</w:t>
      </w:r>
      <w:r w:rsidRPr="00F00355">
        <w:rPr>
          <w:rFonts w:ascii="Hand writing Mutlu" w:hAnsi="Hand writing Mutlu"/>
          <w:sz w:val="60"/>
          <w:szCs w:val="60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</w:t>
      </w:r>
      <w:r w:rsidRPr="00F00355">
        <w:rPr>
          <w:rFonts w:ascii="Hand writing Mutlu" w:hAnsi="Hand writing Mutlu"/>
          <w:sz w:val="60"/>
          <w:szCs w:val="60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</w:p>
    <w:p w:rsidR="005C69AC" w:rsidRPr="00F00355" w:rsidRDefault="005C69AC" w:rsidP="00050818">
      <w:pPr>
        <w:rPr>
          <w:rFonts w:ascii="Hand writing Mutlu" w:hAnsi="Hand writing Mutlu"/>
          <w:sz w:val="8"/>
          <w:szCs w:val="8"/>
        </w:rPr>
      </w:pPr>
    </w:p>
    <w:p w:rsidR="005C69AC" w:rsidRPr="00F00355" w:rsidRDefault="005C69AC" w:rsidP="00050818">
      <w:pPr>
        <w:rPr>
          <w:rFonts w:ascii="Nurhan Uz" w:hAnsi="Nurhan Uz"/>
          <w:sz w:val="60"/>
          <w:szCs w:val="60"/>
        </w:rPr>
      </w:pPr>
      <w:r>
        <w:rPr>
          <w:noProof/>
        </w:rPr>
        <w:pict>
          <v:group id="_x0000_s1361" style="position:absolute;margin-left:134.4pt;margin-top:10.05pt;width:207pt;height:36pt;z-index:251643392" coordorigin="737,3977" coordsize="4140,540">
            <v:line id="_x0000_s1362" style="position:absolute" from="737,3977" to="4877,3977">
              <v:stroke dashstyle="1 1" endcap="round"/>
            </v:line>
            <v:group id="_x0000_s1363" style="position:absolute;left:737;top:3977;width:4140;height:540" coordorigin="737,3977" coordsize="4140,540">
              <v:line id="_x0000_s1364" style="position:absolute" from="737,4157" to="4877,4157">
                <v:stroke dashstyle="1 1" endcap="round"/>
              </v:line>
              <v:line id="_x0000_s1365" style="position:absolute" from="737,4337" to="4877,4337">
                <v:stroke dashstyle="1 1" endcap="round"/>
              </v:line>
              <v:line id="_x0000_s1366" style="position:absolute" from="737,4517" to="4877,4517">
                <v:stroke dashstyle="1 1" endcap="round"/>
              </v:line>
              <v:line id="_x0000_s1367" style="position:absolute" from="4877,3977" to="4877,4517">
                <v:stroke dashstyle="1 1" endcap="round"/>
              </v:line>
              <v:line id="_x0000_s1368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60"/>
          <w:szCs w:val="60"/>
        </w:rPr>
        <w:t xml:space="preserve">            Le</w:t>
      </w:r>
      <w:r w:rsidRPr="00F00355">
        <w:rPr>
          <w:rFonts w:ascii="Hand writing Mutlu" w:hAnsi="Hand writing Mutlu"/>
          <w:sz w:val="60"/>
          <w:szCs w:val="60"/>
        </w:rPr>
        <w:t>,</w:t>
      </w:r>
      <w:r>
        <w:rPr>
          <w:rFonts w:ascii="Hand writing Mutlu" w:hAnsi="Hand writing Mutlu"/>
          <w:sz w:val="60"/>
          <w:szCs w:val="60"/>
        </w:rPr>
        <w:t xml:space="preserve"> le, 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    </w:t>
      </w:r>
    </w:p>
    <w:p w:rsidR="005C69AC" w:rsidRPr="00F00355" w:rsidRDefault="005C69AC" w:rsidP="00050818">
      <w:pPr>
        <w:rPr>
          <w:rFonts w:ascii="Hand writing Mutlu" w:hAnsi="Hand writing Mutlu"/>
          <w:sz w:val="8"/>
          <w:szCs w:val="8"/>
        </w:rPr>
      </w:pPr>
    </w:p>
    <w:p w:rsidR="005C69AC" w:rsidRPr="00F00355" w:rsidRDefault="005C69AC" w:rsidP="00050818">
      <w:pPr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369" style="position:absolute;margin-left:142.8pt;margin-top:9.4pt;width:207pt;height:36pt;z-index:251644416" coordorigin="737,3977" coordsize="4140,540">
            <v:line id="_x0000_s1370" style="position:absolute" from="737,3977" to="4877,3977">
              <v:stroke dashstyle="1 1" endcap="round"/>
            </v:line>
            <v:group id="_x0000_s1371" style="position:absolute;left:737;top:3977;width:4140;height:540" coordorigin="737,3977" coordsize="4140,540">
              <v:line id="_x0000_s1372" style="position:absolute" from="737,4157" to="4877,4157">
                <v:stroke dashstyle="1 1" endcap="round"/>
              </v:line>
              <v:line id="_x0000_s1373" style="position:absolute" from="737,4337" to="4877,4337">
                <v:stroke dashstyle="1 1" endcap="round"/>
              </v:line>
              <v:line id="_x0000_s1374" style="position:absolute" from="737,4517" to="4877,4517">
                <v:stroke dashstyle="1 1" endcap="round"/>
              </v:line>
              <v:line id="_x0000_s1375" style="position:absolute" from="4877,3977" to="4877,4517">
                <v:stroke dashstyle="1 1" endcap="round"/>
              </v:line>
              <v:line id="_x0000_s1376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60"/>
          <w:szCs w:val="60"/>
        </w:rPr>
        <w:t xml:space="preserve">             </w:t>
      </w:r>
      <w:r w:rsidRPr="00F00355">
        <w:rPr>
          <w:rFonts w:ascii="Hand writing Mutlu" w:hAnsi="Hand writing Mutlu"/>
          <w:sz w:val="60"/>
          <w:szCs w:val="60"/>
        </w:rPr>
        <w:t>E</w:t>
      </w:r>
      <w:r w:rsidRPr="00CF7591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, e</w:t>
      </w:r>
      <w:r w:rsidRPr="00CF7591">
        <w:rPr>
          <w:rFonts w:ascii="Hand writing Mutlu" w:hAnsi="Hand writing Mutlu"/>
          <w:color w:val="FF0000"/>
          <w:sz w:val="60"/>
          <w:szCs w:val="60"/>
        </w:rPr>
        <w:t>le</w:t>
      </w:r>
      <w:r w:rsidRPr="00B1304B">
        <w:rPr>
          <w:rFonts w:ascii="Hand writing Mutlu" w:hAnsi="Hand writing Mutlu"/>
          <w:b/>
          <w:sz w:val="60"/>
          <w:szCs w:val="60"/>
        </w:rPr>
        <w:t xml:space="preserve">.            </w:t>
      </w:r>
    </w:p>
    <w:p w:rsidR="005C69AC" w:rsidRPr="00F00355" w:rsidRDefault="005C69AC" w:rsidP="00050818">
      <w:pPr>
        <w:rPr>
          <w:rFonts w:ascii="Hand writing Mutlu" w:hAnsi="Hand writing Mutlu"/>
          <w:sz w:val="10"/>
          <w:szCs w:val="10"/>
        </w:rPr>
      </w:pPr>
    </w:p>
    <w:p w:rsidR="005C69AC" w:rsidRDefault="005C69AC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noProof/>
        </w:rPr>
        <w:pict>
          <v:group id="_x0000_s1377" style="position:absolute;margin-left:142.8pt;margin-top:10.3pt;width:207pt;height:36pt;z-index:251645440" coordorigin="737,3977" coordsize="4140,540">
            <v:line id="_x0000_s1378" style="position:absolute" from="737,3977" to="4877,3977">
              <v:stroke dashstyle="1 1" endcap="round"/>
            </v:line>
            <v:group id="_x0000_s1379" style="position:absolute;left:737;top:3977;width:4140;height:540" coordorigin="737,3977" coordsize="4140,540">
              <v:line id="_x0000_s1380" style="position:absolute" from="737,4157" to="4877,4157">
                <v:stroke dashstyle="1 1" endcap="round"/>
              </v:line>
              <v:line id="_x0000_s1381" style="position:absolute" from="737,4337" to="4877,4337">
                <v:stroke dashstyle="1 1" endcap="round"/>
              </v:line>
              <v:line id="_x0000_s1382" style="position:absolute" from="737,4517" to="4877,4517">
                <v:stroke dashstyle="1 1" endcap="round"/>
              </v:line>
              <v:line id="_x0000_s1383" style="position:absolute" from="4877,3977" to="4877,4517">
                <v:stroke dashstyle="1 1" endcap="round"/>
              </v:line>
              <v:line id="_x0000_s1384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60"/>
          <w:szCs w:val="60"/>
        </w:rPr>
        <w:t xml:space="preserve">             </w:t>
      </w:r>
      <w:r w:rsidRPr="00F00355">
        <w:rPr>
          <w:rFonts w:ascii="Hand writing Mutlu" w:hAnsi="Hand writing Mutlu"/>
          <w:sz w:val="60"/>
          <w:szCs w:val="60"/>
        </w:rPr>
        <w:t>El e</w:t>
      </w:r>
      <w:r w:rsidRPr="00CF7591">
        <w:rPr>
          <w:rFonts w:ascii="Hand writing Mutlu" w:hAnsi="Hand writing Mutlu"/>
          <w:color w:val="FF0000"/>
          <w:sz w:val="60"/>
          <w:szCs w:val="60"/>
        </w:rPr>
        <w:t>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 </w:t>
      </w:r>
      <w:r>
        <w:rPr>
          <w:rFonts w:ascii="Hand writing Mutlu" w:hAnsi="Hand writing Mutlu"/>
          <w:sz w:val="60"/>
          <w:szCs w:val="60"/>
        </w:rPr>
        <w:tab/>
        <w:t xml:space="preserve">       </w:t>
      </w:r>
    </w:p>
    <w:p w:rsidR="005C69AC" w:rsidRPr="00806BB0" w:rsidRDefault="005C69AC" w:rsidP="00050818">
      <w:pPr>
        <w:tabs>
          <w:tab w:val="center" w:pos="5130"/>
        </w:tabs>
        <w:rPr>
          <w:rFonts w:ascii="Nurhan Uz" w:hAnsi="Nurhan Uz"/>
          <w:sz w:val="10"/>
          <w:szCs w:val="10"/>
        </w:rPr>
      </w:pPr>
    </w:p>
    <w:p w:rsidR="005C69AC" w:rsidRDefault="005C69AC" w:rsidP="00050818">
      <w:pPr>
        <w:rPr>
          <w:rFonts w:ascii="Nurhan Uz" w:hAnsi="Nurhan Uz"/>
          <w:sz w:val="60"/>
          <w:szCs w:val="60"/>
        </w:rPr>
      </w:pPr>
      <w:r>
        <w:rPr>
          <w:noProof/>
        </w:rPr>
        <w:pict>
          <v:group id="_x0000_s1385" style="position:absolute;margin-left:139.2pt;margin-top:10.05pt;width:207pt;height:36pt;z-index:251646464" coordorigin="737,3977" coordsize="4140,540">
            <v:line id="_x0000_s1386" style="position:absolute" from="737,3977" to="4877,3977">
              <v:stroke dashstyle="1 1" endcap="round"/>
            </v:line>
            <v:group id="_x0000_s1387" style="position:absolute;left:737;top:3977;width:4140;height:540" coordorigin="737,3977" coordsize="4140,540">
              <v:line id="_x0000_s1388" style="position:absolute" from="737,4157" to="4877,4157">
                <v:stroke dashstyle="1 1" endcap="round"/>
              </v:line>
              <v:line id="_x0000_s1389" style="position:absolute" from="737,4337" to="4877,4337">
                <v:stroke dashstyle="1 1" endcap="round"/>
              </v:line>
              <v:line id="_x0000_s1390" style="position:absolute" from="737,4517" to="4877,4517">
                <v:stroke dashstyle="1 1" endcap="round"/>
              </v:line>
              <v:line id="_x0000_s1391" style="position:absolute" from="4877,3977" to="4877,4517">
                <v:stroke dashstyle="1 1" endcap="round"/>
              </v:line>
              <v:line id="_x0000_s1392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60"/>
          <w:szCs w:val="60"/>
        </w:rPr>
        <w:t xml:space="preserve">             Le</w:t>
      </w:r>
      <w:r w:rsidRPr="00F00355">
        <w:rPr>
          <w:rFonts w:ascii="Hand writing Mutlu" w:hAnsi="Hand writing Mutlu"/>
          <w:sz w:val="60"/>
          <w:szCs w:val="60"/>
        </w:rPr>
        <w:t>,</w:t>
      </w:r>
      <w:r>
        <w:rPr>
          <w:rFonts w:ascii="Hand writing Mutlu" w:hAnsi="Hand writing Mutlu"/>
          <w:sz w:val="60"/>
          <w:szCs w:val="60"/>
        </w:rPr>
        <w:t xml:space="preserve"> le, le</w:t>
      </w:r>
      <w:r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     </w:t>
      </w:r>
    </w:p>
    <w:p w:rsidR="005C69AC" w:rsidRDefault="005C69AC" w:rsidP="00050818">
      <w:pPr>
        <w:rPr>
          <w:rFonts w:ascii="Nurhan Uz" w:hAnsi="Nurhan Uz"/>
          <w:sz w:val="16"/>
          <w:szCs w:val="16"/>
        </w:rPr>
      </w:pPr>
    </w:p>
    <w:p w:rsidR="005C69AC" w:rsidRPr="00007958" w:rsidRDefault="005C69AC" w:rsidP="00A036EC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_x0000_s1393" type="#_x0000_t75" style="position:absolute;margin-left:339.6pt;margin-top:42.5pt;width:40.8pt;height:40.8pt;rotation:-1586836fd;z-index:251693568;visibility:visible">
            <v:imagedata r:id="rId21" o:title=""/>
          </v:shape>
        </w:pict>
      </w:r>
      <w:r>
        <w:rPr>
          <w:noProof/>
        </w:rPr>
        <w:pict>
          <v:group id="_x0000_s1394" style="position:absolute;margin-left:187.8pt;margin-top:4.7pt;width:319.2pt;height:36pt;z-index:251686400" coordorigin="737,3977" coordsize="4140,540">
            <v:line id="_x0000_s1395" style="position:absolute" from="737,3977" to="4877,3977">
              <v:stroke dashstyle="1 1" endcap="round"/>
            </v:line>
            <v:group id="_x0000_s1396" style="position:absolute;left:737;top:3977;width:4140;height:540" coordorigin="737,3977" coordsize="4140,540">
              <v:line id="_x0000_s1397" style="position:absolute" from="737,4157" to="4877,4157">
                <v:stroke dashstyle="1 1" endcap="round"/>
              </v:line>
              <v:line id="_x0000_s1398" style="position:absolute" from="737,4337" to="4877,4337">
                <v:stroke dashstyle="1 1" endcap="round"/>
              </v:line>
              <v:line id="_x0000_s1399" style="position:absolute" from="737,4517" to="4877,4517">
                <v:stroke dashstyle="1 1" endcap="round"/>
              </v:line>
              <v:line id="_x0000_s1400" style="position:absolute" from="4877,3977" to="4877,4517">
                <v:stroke dashstyle="1 1" endcap="round"/>
              </v:line>
              <v:line id="_x0000_s1401" style="position:absolute" from="737,3977" to="737,4517">
                <v:stroke dashstyle="1 1" endcap="round"/>
              </v:line>
            </v:group>
          </v:group>
        </w:pict>
      </w:r>
      <w:r w:rsidRPr="00007958">
        <w:rPr>
          <w:rFonts w:ascii="Hand writing Mutlu" w:hAnsi="Hand writing Mutlu"/>
          <w:sz w:val="56"/>
          <w:szCs w:val="56"/>
        </w:rPr>
        <w:t>El el</w:t>
      </w:r>
      <w:r w:rsidRPr="004F5D04">
        <w:rPr>
          <w:rFonts w:ascii="Hand writing Mutlu" w:hAnsi="Hand writing Mutlu"/>
          <w:color w:val="FF0000"/>
          <w:sz w:val="56"/>
          <w:szCs w:val="56"/>
        </w:rPr>
        <w:t>e</w:t>
      </w:r>
      <w:r w:rsidRPr="00007958">
        <w:rPr>
          <w:rFonts w:ascii="Hand writing Mutlu" w:hAnsi="Hand writing Mutlu"/>
          <w:sz w:val="56"/>
          <w:szCs w:val="56"/>
        </w:rPr>
        <w:t>,el el</w:t>
      </w:r>
      <w:r w:rsidRPr="004F5D04">
        <w:rPr>
          <w:rFonts w:ascii="Hand writing Mutlu" w:hAnsi="Hand writing Mutlu"/>
          <w:color w:val="FF0000"/>
          <w:sz w:val="56"/>
          <w:szCs w:val="56"/>
        </w:rPr>
        <w:t>e</w:t>
      </w:r>
      <w:r w:rsidRPr="00007958">
        <w:rPr>
          <w:rFonts w:ascii="Hand writing Mutlu" w:hAnsi="Hand writing Mutlu"/>
          <w:sz w:val="56"/>
          <w:szCs w:val="56"/>
        </w:rPr>
        <w:t>.</w:t>
      </w:r>
    </w:p>
    <w:p w:rsidR="005C69AC" w:rsidRPr="00007958" w:rsidRDefault="005C69AC" w:rsidP="00A036EC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402" style="position:absolute;margin-left:187.8pt;margin-top:7.8pt;width:319.2pt;height:36pt;z-index:251690496" coordorigin="737,3977" coordsize="4140,540">
            <v:line id="_x0000_s1403" style="position:absolute" from="737,3977" to="4877,3977">
              <v:stroke dashstyle="1 1" endcap="round"/>
            </v:line>
            <v:group id="_x0000_s1404" style="position:absolute;left:737;top:3977;width:4140;height:540" coordorigin="737,3977" coordsize="4140,540">
              <v:line id="_x0000_s1405" style="position:absolute" from="737,4157" to="4877,4157">
                <v:stroke dashstyle="1 1" endcap="round"/>
              </v:line>
              <v:line id="_x0000_s1406" style="position:absolute" from="737,4337" to="4877,4337">
                <v:stroke dashstyle="1 1" endcap="round"/>
              </v:line>
              <v:line id="_x0000_s1407" style="position:absolute" from="737,4517" to="4877,4517">
                <v:stroke dashstyle="1 1" endcap="round"/>
              </v:line>
              <v:line id="_x0000_s1408" style="position:absolute" from="4877,3977" to="4877,4517">
                <v:stroke dashstyle="1 1" endcap="round"/>
              </v:line>
              <v:line id="_x0000_s1409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shape id="_x0000_s1410" type="#_x0000_t75" style="position:absolute;margin-left:74.1pt;margin-top:-.4pt;width:40.65pt;height:40.65pt;rotation:-1586836fd;z-index:251683328;visibility:visible">
            <v:imagedata r:id="rId22" o:title=""/>
          </v:shape>
        </w:pict>
      </w:r>
      <w:r>
        <w:rPr>
          <w:rFonts w:ascii="Hand writing Mutlu" w:hAnsi="Hand writing Mutlu"/>
          <w:sz w:val="56"/>
          <w:szCs w:val="56"/>
        </w:rPr>
        <w:t>El el</w:t>
      </w:r>
      <w:r w:rsidRPr="004F5D04">
        <w:rPr>
          <w:rFonts w:ascii="Hand writing Mutlu" w:hAnsi="Hand writing Mutlu"/>
          <w:color w:val="FF0000"/>
          <w:sz w:val="56"/>
          <w:szCs w:val="56"/>
        </w:rPr>
        <w:t>e</w:t>
      </w:r>
      <w:r>
        <w:rPr>
          <w:rFonts w:ascii="Hand writing Mutlu" w:hAnsi="Hand writing Mutlu"/>
          <w:sz w:val="56"/>
          <w:szCs w:val="56"/>
        </w:rPr>
        <w:t xml:space="preserve">    el</w:t>
      </w:r>
      <w:r w:rsidRPr="004F5D04">
        <w:rPr>
          <w:rFonts w:ascii="Hand writing Mutlu" w:hAnsi="Hand writing Mutlu"/>
          <w:color w:val="FF0000"/>
          <w:sz w:val="56"/>
          <w:szCs w:val="56"/>
        </w:rPr>
        <w:t>le</w:t>
      </w:r>
      <w:r>
        <w:rPr>
          <w:rFonts w:ascii="Hand writing Mutlu" w:hAnsi="Hand writing Mutlu"/>
          <w:sz w:val="56"/>
          <w:szCs w:val="56"/>
        </w:rPr>
        <w:t>.</w:t>
      </w:r>
      <w:r w:rsidRPr="002E02ED">
        <w:rPr>
          <w:noProof/>
          <w:sz w:val="56"/>
          <w:szCs w:val="56"/>
        </w:rPr>
        <w:t xml:space="preserve"> </w:t>
      </w:r>
    </w:p>
    <w:p w:rsidR="005C69AC" w:rsidRPr="00007958" w:rsidRDefault="005C69AC" w:rsidP="00A036EC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_x0000_s1411" type="#_x0000_t75" style="position:absolute;margin-left:321.6pt;margin-top:3.15pt;width:40.8pt;height:39pt;rotation:-1586836fd;z-index:251694592;visibility:visible">
            <v:imagedata r:id="rId23" o:title=""/>
          </v:shape>
        </w:pict>
      </w:r>
      <w:r>
        <w:rPr>
          <w:noProof/>
        </w:rPr>
        <w:pict>
          <v:group id="_x0000_s1412" style="position:absolute;margin-left:187.8pt;margin-top:4.3pt;width:319.2pt;height:36pt;z-index:251687424" coordorigin="737,3977" coordsize="4140,540">
            <v:line id="_x0000_s1413" style="position:absolute" from="737,3977" to="4877,3977">
              <v:stroke dashstyle="1 1" endcap="round"/>
            </v:line>
            <v:group id="_x0000_s1414" style="position:absolute;left:737;top:3977;width:4140;height:540" coordorigin="737,3977" coordsize="4140,540">
              <v:line id="_x0000_s1415" style="position:absolute" from="737,4157" to="4877,4157">
                <v:stroke dashstyle="1 1" endcap="round"/>
              </v:line>
              <v:line id="_x0000_s1416" style="position:absolute" from="737,4337" to="4877,4337">
                <v:stroke dashstyle="1 1" endcap="round"/>
              </v:line>
              <v:line id="_x0000_s1417" style="position:absolute" from="737,4517" to="4877,4517">
                <v:stroke dashstyle="1 1" endcap="round"/>
              </v:line>
              <v:line id="_x0000_s1418" style="position:absolute" from="4877,3977" to="4877,4517">
                <v:stroke dashstyle="1 1" endcap="round"/>
              </v:line>
              <v:line id="_x0000_s1419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shape id="Resim 4" o:spid="_x0000_s1420" type="#_x0000_t75" style="position:absolute;margin-left:53.45pt;margin-top:2.3pt;width:40.65pt;height:40.65pt;rotation:-1586836fd;z-index:251680256;visibility:visible">
            <v:imagedata r:id="rId22" o:title=""/>
          </v:shape>
        </w:pict>
      </w:r>
      <w:r>
        <w:rPr>
          <w:rFonts w:ascii="Hand writing Mutlu" w:hAnsi="Hand writing Mutlu"/>
          <w:sz w:val="56"/>
          <w:szCs w:val="56"/>
        </w:rPr>
        <w:t>El</w:t>
      </w:r>
      <w:r w:rsidRPr="004F5D04">
        <w:rPr>
          <w:rFonts w:ascii="Hand writing Mutlu" w:hAnsi="Hand writing Mutlu"/>
          <w:color w:val="FF0000"/>
          <w:sz w:val="56"/>
          <w:szCs w:val="56"/>
        </w:rPr>
        <w:t>le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007958">
        <w:rPr>
          <w:rFonts w:ascii="Hand writing Mutlu" w:hAnsi="Hand writing Mutlu"/>
          <w:sz w:val="56"/>
          <w:szCs w:val="56"/>
        </w:rPr>
        <w:t xml:space="preserve">    </w:t>
      </w:r>
      <w:r>
        <w:rPr>
          <w:rFonts w:ascii="Hand writing Mutlu" w:hAnsi="Hand writing Mutlu"/>
          <w:sz w:val="56"/>
          <w:szCs w:val="56"/>
        </w:rPr>
        <w:t>el</w:t>
      </w:r>
      <w:r w:rsidRPr="004F5D04">
        <w:rPr>
          <w:rFonts w:ascii="Hand writing Mutlu" w:hAnsi="Hand writing Mutlu"/>
          <w:color w:val="FF0000"/>
          <w:sz w:val="56"/>
          <w:szCs w:val="56"/>
        </w:rPr>
        <w:t>le</w:t>
      </w:r>
      <w:r w:rsidRPr="00007958">
        <w:rPr>
          <w:rFonts w:ascii="Hand writing Mutlu" w:hAnsi="Hand writing Mutlu"/>
          <w:sz w:val="56"/>
          <w:szCs w:val="56"/>
        </w:rPr>
        <w:t>.</w:t>
      </w:r>
      <w:r w:rsidRPr="00007958">
        <w:rPr>
          <w:sz w:val="56"/>
          <w:szCs w:val="56"/>
        </w:rPr>
        <w:t xml:space="preserve"> </w:t>
      </w:r>
    </w:p>
    <w:p w:rsidR="005C69AC" w:rsidRPr="00007958" w:rsidRDefault="005C69AC" w:rsidP="00A036EC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_x0000_s1421" type="#_x0000_t75" alt="j0413552" style="position:absolute;margin-left:314.1pt;margin-top:41.7pt;width:35.55pt;height:42pt;z-index:251696640;visibility:visible">
            <v:imagedata r:id="rId24" o:title=""/>
          </v:shape>
        </w:pict>
      </w:r>
      <w:r>
        <w:rPr>
          <w:noProof/>
        </w:rPr>
        <w:pict>
          <v:shape id="_x0000_s1422" type="#_x0000_t75" alt="j0216858" style="position:absolute;margin-left:314.1pt;margin-top:5pt;width:59.1pt;height:27pt;z-index:251695616;visibility:visible">
            <v:imagedata r:id="rId25" o:title=""/>
          </v:shape>
        </w:pict>
      </w:r>
      <w:r>
        <w:rPr>
          <w:noProof/>
        </w:rPr>
        <w:pict>
          <v:group id="_x0000_s1423" style="position:absolute;margin-left:187.8pt;margin-top:3.55pt;width:319.2pt;height:36pt;z-index:251691520" coordorigin="737,3977" coordsize="4140,540">
            <v:line id="_x0000_s1424" style="position:absolute" from="737,3977" to="4877,3977">
              <v:stroke dashstyle="1 1" endcap="round"/>
            </v:line>
            <v:group id="_x0000_s1425" style="position:absolute;left:737;top:3977;width:4140;height:540" coordorigin="737,3977" coordsize="4140,540">
              <v:line id="_x0000_s1426" style="position:absolute" from="737,4157" to="4877,4157">
                <v:stroke dashstyle="1 1" endcap="round"/>
              </v:line>
              <v:line id="_x0000_s1427" style="position:absolute" from="737,4337" to="4877,4337">
                <v:stroke dashstyle="1 1" endcap="round"/>
              </v:line>
              <v:line id="_x0000_s1428" style="position:absolute" from="737,4517" to="4877,4517">
                <v:stroke dashstyle="1 1" endcap="round"/>
              </v:line>
              <v:line id="_x0000_s1429" style="position:absolute" from="4877,3977" to="4877,4517">
                <v:stroke dashstyle="1 1" endcap="round"/>
              </v:line>
              <v:line id="_x0000_s1430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shape id="Resim 483" o:spid="_x0000_s1431" type="#_x0000_t75" alt="j0413552" style="position:absolute;margin-left:58.55pt;margin-top:41.4pt;width:35.55pt;height:41.9pt;z-index:251684352;visibility:visible">
            <v:imagedata r:id="rId24" o:title=""/>
          </v:shape>
        </w:pict>
      </w:r>
      <w:r>
        <w:rPr>
          <w:noProof/>
        </w:rPr>
        <w:pict>
          <v:shape id="Resim 480" o:spid="_x0000_s1432" type="#_x0000_t75" alt="j0216858" style="position:absolute;margin-left:63.05pt;margin-top:8.4pt;width:58.85pt;height:26.85pt;z-index:251681280;visibility:visible">
            <v:imagedata r:id="rId25" o:title=""/>
          </v:shape>
        </w:pict>
      </w:r>
      <w:r>
        <w:rPr>
          <w:rFonts w:ascii="Hand writing Mutlu" w:hAnsi="Hand writing Mutlu"/>
          <w:sz w:val="56"/>
          <w:szCs w:val="56"/>
        </w:rPr>
        <w:t>El</w:t>
      </w:r>
      <w:r w:rsidRPr="004F5D04">
        <w:rPr>
          <w:rFonts w:ascii="Hand writing Mutlu" w:hAnsi="Hand writing Mutlu"/>
          <w:color w:val="FF0000"/>
          <w:sz w:val="56"/>
          <w:szCs w:val="56"/>
        </w:rPr>
        <w:t>le</w:t>
      </w:r>
      <w:r>
        <w:rPr>
          <w:rFonts w:ascii="Hand writing Mutlu" w:hAnsi="Hand writing Mutlu"/>
          <w:sz w:val="56"/>
          <w:szCs w:val="56"/>
        </w:rPr>
        <w:t xml:space="preserve">       </w:t>
      </w:r>
      <w:r w:rsidRPr="00007958">
        <w:rPr>
          <w:rFonts w:ascii="Hand writing Mutlu" w:hAnsi="Hand writing Mutlu"/>
          <w:sz w:val="56"/>
          <w:szCs w:val="56"/>
        </w:rPr>
        <w:t>elle.</w:t>
      </w:r>
      <w:r w:rsidRPr="002E02ED">
        <w:rPr>
          <w:noProof/>
          <w:sz w:val="56"/>
          <w:szCs w:val="56"/>
        </w:rPr>
        <w:t xml:space="preserve"> </w:t>
      </w:r>
    </w:p>
    <w:p w:rsidR="005C69AC" w:rsidRPr="00007958" w:rsidRDefault="005C69AC" w:rsidP="00A036EC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group id="_x0000_s1433" style="position:absolute;margin-left:187.8pt;margin-top:3.9pt;width:319.2pt;height:36pt;z-index:251689472" coordorigin="737,3977" coordsize="4140,540">
            <v:line id="_x0000_s1434" style="position:absolute" from="737,3977" to="4877,3977">
              <v:stroke dashstyle="1 1" endcap="round"/>
            </v:line>
            <v:group id="_x0000_s1435" style="position:absolute;left:737;top:3977;width:4140;height:540" coordorigin="737,3977" coordsize="4140,540">
              <v:line id="_x0000_s1436" style="position:absolute" from="737,4157" to="4877,4157">
                <v:stroke dashstyle="1 1" endcap="round"/>
              </v:line>
              <v:line id="_x0000_s1437" style="position:absolute" from="737,4337" to="4877,4337">
                <v:stroke dashstyle="1 1" endcap="round"/>
              </v:line>
              <v:line id="_x0000_s1438" style="position:absolute" from="737,4517" to="4877,4517">
                <v:stroke dashstyle="1 1" endcap="round"/>
              </v:line>
              <v:line id="_x0000_s1439" style="position:absolute" from="4877,3977" to="4877,4517">
                <v:stroke dashstyle="1 1" endcap="round"/>
              </v:line>
              <v:line id="_x0000_s1440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sz w:val="56"/>
          <w:szCs w:val="56"/>
        </w:rPr>
        <w:t>El</w:t>
      </w:r>
      <w:r w:rsidRPr="004F5D04">
        <w:rPr>
          <w:rFonts w:ascii="Hand writing Mutlu" w:hAnsi="Hand writing Mutlu"/>
          <w:color w:val="FF0000"/>
          <w:sz w:val="56"/>
          <w:szCs w:val="56"/>
        </w:rPr>
        <w:t>le</w:t>
      </w:r>
      <w:r>
        <w:rPr>
          <w:rFonts w:ascii="Hand writing Mutlu" w:hAnsi="Hand writing Mutlu"/>
          <w:sz w:val="56"/>
          <w:szCs w:val="56"/>
        </w:rPr>
        <w:t xml:space="preserve">    el</w:t>
      </w:r>
      <w:r w:rsidRPr="004F5D04">
        <w:rPr>
          <w:rFonts w:ascii="Hand writing Mutlu" w:hAnsi="Hand writing Mutlu"/>
          <w:color w:val="FF0000"/>
          <w:sz w:val="56"/>
          <w:szCs w:val="56"/>
        </w:rPr>
        <w:t>le</w:t>
      </w:r>
      <w:r w:rsidRPr="00007958">
        <w:rPr>
          <w:rFonts w:ascii="Hand writing Mutlu" w:hAnsi="Hand writing Mutlu"/>
          <w:sz w:val="56"/>
          <w:szCs w:val="56"/>
        </w:rPr>
        <w:t>.</w:t>
      </w:r>
      <w:r w:rsidRPr="002E02ED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5C69AC" w:rsidRPr="00007958" w:rsidRDefault="005C69AC" w:rsidP="00A036EC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_x0000_s1441" type="#_x0000_t75" style="position:absolute;margin-left:359.95pt;margin-top:.25pt;width:40.8pt;height:39pt;rotation:-1586836fd;z-index:251698688;visibility:visible">
            <v:imagedata r:id="rId23" o:title=""/>
          </v:shape>
        </w:pict>
      </w:r>
      <w:r>
        <w:rPr>
          <w:noProof/>
        </w:rPr>
        <w:pict>
          <v:shape id="_x0000_s1442" type="#_x0000_t75" alt="j0413552" style="position:absolute;margin-left:321.6pt;margin-top:41.75pt;width:35.55pt;height:42pt;z-index:251697664;visibility:visible">
            <v:imagedata r:id="rId24" o:title=""/>
          </v:shape>
        </w:pict>
      </w:r>
      <w:r>
        <w:rPr>
          <w:noProof/>
        </w:rPr>
        <w:pict>
          <v:group id="_x0000_s1443" style="position:absolute;margin-left:187.8pt;margin-top:3.7pt;width:319.2pt;height:36pt;z-index:251688448" coordorigin="737,3977" coordsize="4140,540">
            <v:line id="_x0000_s1444" style="position:absolute" from="737,3977" to="4877,3977">
              <v:stroke dashstyle="1 1" endcap="round"/>
            </v:line>
            <v:group id="_x0000_s1445" style="position:absolute;left:737;top:3977;width:4140;height:540" coordorigin="737,3977" coordsize="4140,540">
              <v:line id="_x0000_s1446" style="position:absolute" from="737,4157" to="4877,4157">
                <v:stroke dashstyle="1 1" endcap="round"/>
              </v:line>
              <v:line id="_x0000_s1447" style="position:absolute" from="737,4337" to="4877,4337">
                <v:stroke dashstyle="1 1" endcap="round"/>
              </v:line>
              <v:line id="_x0000_s1448" style="position:absolute" from="737,4517" to="4877,4517">
                <v:stroke dashstyle="1 1" endcap="round"/>
              </v:line>
              <v:line id="_x0000_s1449" style="position:absolute" from="4877,3977" to="4877,4517">
                <v:stroke dashstyle="1 1" endcap="round"/>
              </v:line>
              <v:line id="_x0000_s1450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shape id="_x0000_s1451" type="#_x0000_t75" style="position:absolute;margin-left:70.85pt;margin-top:5.15pt;width:40.65pt;height:40.65pt;rotation:-1586836fd;z-index:251682304;visibility:visible">
            <v:imagedata r:id="rId22" o:title=""/>
          </v:shape>
        </w:pict>
      </w:r>
      <w:r>
        <w:rPr>
          <w:rFonts w:ascii="Hand writing Mutlu" w:hAnsi="Hand writing Mutlu"/>
          <w:sz w:val="56"/>
          <w:szCs w:val="56"/>
        </w:rPr>
        <w:t>El el</w:t>
      </w:r>
      <w:r w:rsidRPr="004F5D04">
        <w:rPr>
          <w:rFonts w:ascii="Hand writing Mutlu" w:hAnsi="Hand writing Mutlu"/>
          <w:color w:val="FF0000"/>
          <w:sz w:val="56"/>
          <w:szCs w:val="56"/>
        </w:rPr>
        <w:t>e</w:t>
      </w:r>
      <w:r>
        <w:rPr>
          <w:rFonts w:ascii="Hand writing Mutlu" w:hAnsi="Hand writing Mutlu"/>
          <w:sz w:val="56"/>
          <w:szCs w:val="56"/>
        </w:rPr>
        <w:t xml:space="preserve">   el</w:t>
      </w:r>
      <w:r w:rsidRPr="004F5D04">
        <w:rPr>
          <w:rFonts w:ascii="Hand writing Mutlu" w:hAnsi="Hand writing Mutlu"/>
          <w:color w:val="FF0000"/>
          <w:sz w:val="56"/>
          <w:szCs w:val="56"/>
        </w:rPr>
        <w:t>le</w:t>
      </w:r>
      <w:r w:rsidRPr="00007958">
        <w:rPr>
          <w:rFonts w:ascii="Hand writing Mutlu" w:hAnsi="Hand writing Mutlu"/>
          <w:sz w:val="56"/>
          <w:szCs w:val="56"/>
        </w:rPr>
        <w:t>.</w:t>
      </w:r>
      <w:r w:rsidRPr="002E02ED">
        <w:rPr>
          <w:noProof/>
          <w:sz w:val="56"/>
          <w:szCs w:val="56"/>
        </w:rPr>
        <w:t xml:space="preserve"> </w:t>
      </w:r>
    </w:p>
    <w:p w:rsidR="005C69AC" w:rsidRPr="00F30F85" w:rsidRDefault="005C69AC" w:rsidP="00A036EC">
      <w:pPr>
        <w:rPr>
          <w:rFonts w:ascii="Hand writing Mutlu" w:hAnsi="Hand writing Mutlu"/>
          <w:sz w:val="64"/>
          <w:szCs w:val="64"/>
        </w:rPr>
      </w:pPr>
      <w:r>
        <w:rPr>
          <w:noProof/>
        </w:rPr>
        <w:pict>
          <v:group id="_x0000_s1452" style="position:absolute;margin-left:187.8pt;margin-top:1.4pt;width:319.2pt;height:36pt;z-index:251692544" coordorigin="737,3977" coordsize="4140,540">
            <v:line id="_x0000_s1453" style="position:absolute" from="737,3977" to="4877,3977">
              <v:stroke dashstyle="1 1" endcap="round"/>
            </v:line>
            <v:group id="_x0000_s1454" style="position:absolute;left:737;top:3977;width:4140;height:540" coordorigin="737,3977" coordsize="4140,540">
              <v:line id="_x0000_s1455" style="position:absolute" from="737,4157" to="4877,4157">
                <v:stroke dashstyle="1 1" endcap="round"/>
              </v:line>
              <v:line id="_x0000_s1456" style="position:absolute" from="737,4337" to="4877,4337">
                <v:stroke dashstyle="1 1" endcap="round"/>
              </v:line>
              <v:line id="_x0000_s1457" style="position:absolute" from="737,4517" to="4877,4517">
                <v:stroke dashstyle="1 1" endcap="round"/>
              </v:line>
              <v:line id="_x0000_s1458" style="position:absolute" from="4877,3977" to="4877,4517">
                <v:stroke dashstyle="1 1" endcap="round"/>
              </v:line>
              <v:line id="_x0000_s1459" style="position:absolute" from="737,3977" to="737,4517">
                <v:stroke dashstyle="1 1" endcap="round"/>
              </v:line>
            </v:group>
          </v:group>
        </w:pict>
      </w:r>
      <w:r>
        <w:rPr>
          <w:noProof/>
        </w:rPr>
        <w:pict>
          <v:shape id="Resim 484" o:spid="_x0000_s1460" type="#_x0000_t75" alt="j0413552" style="position:absolute;margin-left:81.25pt;margin-top:5.35pt;width:35.55pt;height:41.9pt;z-index:251685376;visibility:visible">
            <v:imagedata r:id="rId24" o:title=""/>
          </v:shape>
        </w:pict>
      </w:r>
      <w:r>
        <w:rPr>
          <w:rFonts w:ascii="Hand writing Mutlu" w:hAnsi="Hand writing Mutlu"/>
          <w:sz w:val="56"/>
          <w:szCs w:val="56"/>
        </w:rPr>
        <w:t>El el</w:t>
      </w:r>
      <w:r w:rsidRPr="004F5D04">
        <w:rPr>
          <w:rFonts w:ascii="Hand writing Mutlu" w:hAnsi="Hand writing Mutlu"/>
          <w:color w:val="FF0000"/>
          <w:sz w:val="56"/>
          <w:szCs w:val="56"/>
        </w:rPr>
        <w:t>e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007958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  el</w:t>
      </w:r>
      <w:r w:rsidRPr="004F5D04">
        <w:rPr>
          <w:rFonts w:ascii="Hand writing Mutlu" w:hAnsi="Hand writing Mutlu"/>
          <w:color w:val="FF0000"/>
          <w:sz w:val="56"/>
          <w:szCs w:val="56"/>
        </w:rPr>
        <w:t>le</w:t>
      </w:r>
      <w:r w:rsidRPr="00007958">
        <w:rPr>
          <w:rFonts w:ascii="Hand writing Mutlu" w:hAnsi="Hand writing Mutlu"/>
          <w:sz w:val="56"/>
          <w:szCs w:val="56"/>
        </w:rPr>
        <w:t>.</w:t>
      </w:r>
      <w:r w:rsidRPr="002E02ED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5C69AC" w:rsidRDefault="005C69AC"/>
    <w:p w:rsidR="005C69AC" w:rsidRDefault="005C69AC">
      <w:r>
        <w:t>SAYIN VELİ 5 KERE OKUT VE YAZDIR.</w:t>
      </w:r>
    </w:p>
    <w:sectPr w:rsidR="005C69AC" w:rsidSect="00F00355">
      <w:pgSz w:w="11906" w:h="16838"/>
      <w:pgMar w:top="360" w:right="746" w:bottom="1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cofont Vera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0818"/>
    <w:rsid w:val="00007958"/>
    <w:rsid w:val="00050818"/>
    <w:rsid w:val="000515A9"/>
    <w:rsid w:val="0006553A"/>
    <w:rsid w:val="00065B47"/>
    <w:rsid w:val="000A2678"/>
    <w:rsid w:val="00134682"/>
    <w:rsid w:val="002363F0"/>
    <w:rsid w:val="00256B84"/>
    <w:rsid w:val="002858F0"/>
    <w:rsid w:val="002927A7"/>
    <w:rsid w:val="00297A60"/>
    <w:rsid w:val="002E02ED"/>
    <w:rsid w:val="002E099F"/>
    <w:rsid w:val="002F3E85"/>
    <w:rsid w:val="002F564B"/>
    <w:rsid w:val="00366636"/>
    <w:rsid w:val="003766A4"/>
    <w:rsid w:val="003A13E7"/>
    <w:rsid w:val="003E3D32"/>
    <w:rsid w:val="004011F4"/>
    <w:rsid w:val="0047116D"/>
    <w:rsid w:val="004C64B0"/>
    <w:rsid w:val="004D3F03"/>
    <w:rsid w:val="004E7211"/>
    <w:rsid w:val="004F5D04"/>
    <w:rsid w:val="005040FC"/>
    <w:rsid w:val="00513ED2"/>
    <w:rsid w:val="00526745"/>
    <w:rsid w:val="00541349"/>
    <w:rsid w:val="0054361D"/>
    <w:rsid w:val="00567B40"/>
    <w:rsid w:val="00572D49"/>
    <w:rsid w:val="005A2FAD"/>
    <w:rsid w:val="005C69AC"/>
    <w:rsid w:val="006068FA"/>
    <w:rsid w:val="00693249"/>
    <w:rsid w:val="006A6C86"/>
    <w:rsid w:val="006A7E9F"/>
    <w:rsid w:val="006E4841"/>
    <w:rsid w:val="007561DF"/>
    <w:rsid w:val="007B02B8"/>
    <w:rsid w:val="007B278E"/>
    <w:rsid w:val="00806BB0"/>
    <w:rsid w:val="00813176"/>
    <w:rsid w:val="0083012D"/>
    <w:rsid w:val="00842258"/>
    <w:rsid w:val="00843A8E"/>
    <w:rsid w:val="00853E68"/>
    <w:rsid w:val="0089079D"/>
    <w:rsid w:val="008B2CB3"/>
    <w:rsid w:val="00963DC8"/>
    <w:rsid w:val="0097368B"/>
    <w:rsid w:val="0098083C"/>
    <w:rsid w:val="00983320"/>
    <w:rsid w:val="00993331"/>
    <w:rsid w:val="009971E8"/>
    <w:rsid w:val="00A036EC"/>
    <w:rsid w:val="00A963BA"/>
    <w:rsid w:val="00B1304B"/>
    <w:rsid w:val="00B24E24"/>
    <w:rsid w:val="00B27E04"/>
    <w:rsid w:val="00B31128"/>
    <w:rsid w:val="00B57347"/>
    <w:rsid w:val="00B73244"/>
    <w:rsid w:val="00B86B9F"/>
    <w:rsid w:val="00BE4374"/>
    <w:rsid w:val="00BF5771"/>
    <w:rsid w:val="00C00936"/>
    <w:rsid w:val="00C1578C"/>
    <w:rsid w:val="00C31A53"/>
    <w:rsid w:val="00C547CA"/>
    <w:rsid w:val="00C57068"/>
    <w:rsid w:val="00CE6EA9"/>
    <w:rsid w:val="00CF7591"/>
    <w:rsid w:val="00D7353F"/>
    <w:rsid w:val="00E25DA2"/>
    <w:rsid w:val="00E5061A"/>
    <w:rsid w:val="00E7364E"/>
    <w:rsid w:val="00E763EF"/>
    <w:rsid w:val="00EB604C"/>
    <w:rsid w:val="00F00355"/>
    <w:rsid w:val="00F144F3"/>
    <w:rsid w:val="00F30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1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333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3331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05081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508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0818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gi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wm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http://t1.gstatic.com/images?q=tbn:ANd9GcTpqEAIhQ6v1MvR6RpxmYC2cQgaO8-1M9PQwVdjF-T843vsbNIC8w" TargetMode="External"/><Relationship Id="rId24" Type="http://schemas.openxmlformats.org/officeDocument/2006/relationships/image" Target="media/image19.wmf"/><Relationship Id="rId5" Type="http://schemas.openxmlformats.org/officeDocument/2006/relationships/image" Target="media/image2.jpe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http://t1.gstatic.com/images?q=tbn:ANd9GcTpqEAIhQ6v1MvR6RpxmYC2cQgaO8-1M9PQwVdjF-T843vsbNIC8w" TargetMode="External"/><Relationship Id="rId19" Type="http://schemas.openxmlformats.org/officeDocument/2006/relationships/image" Target="media/image14.wm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5</Pages>
  <Words>224</Words>
  <Characters>1279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edanur</cp:lastModifiedBy>
  <cp:revision>14</cp:revision>
  <dcterms:created xsi:type="dcterms:W3CDTF">2014-09-01T14:05:00Z</dcterms:created>
  <dcterms:modified xsi:type="dcterms:W3CDTF">2014-09-23T10:01:00Z</dcterms:modified>
</cp:coreProperties>
</file>